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37e9" w14:paraId="35137e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582A13">
        <w:rPr>
          <w:b/>
        </w:rPr>
        <w:t>549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582A13" w:rsidRPr="00582A13">
        <w:t>TENIS KLUB „METEOR“ U LIKVIDACIJI,</w:t>
      </w:r>
      <w:r w:rsidR="00582A13">
        <w:t xml:space="preserve"> skraćeni naziv: TK "METEOR",</w:t>
      </w:r>
      <w:r w:rsidR="00582A13" w:rsidRPr="00582A13">
        <w:t xml:space="preserve"> Zagreb, Erlichova 11, OIB: 82536806540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582A13" w:rsidRPr="00582A13">
        <w:t>TENIS KLUB „METEOR“ U LIKVIDACIJI, skraćeni naziv: TK "METEOR", Zagreb, Erlichova 11, OIB: 82536806540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582A13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582A13" w:rsidRPr="00582A13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582A13" w:rsidRPr="00582A13">
        <w:t>TENIS KLUB „METEOR“ U LIKVIDACIJI, skraćeni naziv: TK "METEOR", Zagreb, Erlichova 11, OIB: 82536806540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2A9B" w:rsidP="0004284B" w:rsidR="007C2A9B">
      <w:pPr>
        <w:ind w:firstLine="1440"/>
        <w:jc w:val="right"/>
        <w:rPr>
          <w:b/>
        </w:rPr>
      </w:pPr>
    </w:p>
    <w:p w:rsidRDefault="00976F4C" w:rsidP="0004284B" w:rsidR="00976F4C">
      <w:pPr>
        <w:ind w:firstLine="1440"/>
        <w:jc w:val="right"/>
        <w:rPr>
          <w:b/>
        </w:rPr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t>Broj: 7/St-1</w:t>
      </w:r>
      <w:r w:rsidR="00582A13">
        <w:rPr>
          <w:b/>
        </w:rPr>
        <w:t>549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82A13" w:rsidRPr="00582A13">
        <w:t>TENIS KLUB „METEOR“ U LIKVIDACIJI, skraćeni naziv: TK "METEOR", Zagreb, Erlichova 11, OIB: 82536806540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582A13">
        <w:t>2045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C2A9B">
        <w:t>31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FBB" w:rsidR="00BB1FBB">
      <w:r>
        <w:separator/>
      </w:r>
    </w:p>
  </w:endnote>
  <w:endnote w:id="0" w:type="continuationSeparator">
    <w:p w:rsidRDefault="00BB1FBB" w:rsidR="00BB1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FBB" w:rsidR="00BB1FBB">
      <w:r>
        <w:separator/>
      </w:r>
    </w:p>
  </w:footnote>
  <w:footnote w:id="0" w:type="continuationSeparator">
    <w:p w:rsidRDefault="00BB1FBB" w:rsidR="00BB1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E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0765"/>
    <w:rsid w:val="00132969"/>
    <w:rsid w:val="00134C6C"/>
    <w:rsid w:val="00147255"/>
    <w:rsid w:val="00152E0E"/>
    <w:rsid w:val="0016405B"/>
    <w:rsid w:val="001674FA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49D7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405A"/>
    <w:rsid w:val="00582A1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D6E73"/>
    <w:rsid w:val="007E7630"/>
    <w:rsid w:val="007F48F2"/>
    <w:rsid w:val="007F5B85"/>
    <w:rsid w:val="007F7BE4"/>
    <w:rsid w:val="00816600"/>
    <w:rsid w:val="00832536"/>
    <w:rsid w:val="00841F8D"/>
    <w:rsid w:val="00856577"/>
    <w:rsid w:val="00863A5B"/>
    <w:rsid w:val="00873A1A"/>
    <w:rsid w:val="00896044"/>
    <w:rsid w:val="0089623C"/>
    <w:rsid w:val="008A4B1F"/>
    <w:rsid w:val="008D1B0D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B1FBB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METEOR u likvidaciji</izvorni_sadrzaj>
    <derivirana_varijabla naziv="DomainObject.Predmet.ProtustrankaFormated_1">  Teniski klub METEOR u likvidaciji</derivirana_varijabla>
  </DomainObject.Predmet.ProtustrankaFormated>
  <DomainObject.Predmet.ProtustrankaFormatedOIB>
    <izvorni_sadrzaj>  Teniski klub METEOR u likvidaciji, OIB 82536806540</izvorni_sadrzaj>
    <derivirana_varijabla naziv="DomainObject.Predmet.ProtustrankaFormatedOIB_1">  Teniski klub METEOR u likvidaciji, OIB 82536806540</derivirana_varijabla>
  </DomainObject.Predmet.ProtustrankaFormatedOIB>
  <DomainObject.Predmet.ProtustrankaFormatedWithAdress>
    <izvorni_sadrzaj> Teniski klub METEOR u likvidaciji, Erlichova 11, 10000 Zagreb</izvorni_sadrzaj>
    <derivirana_varijabla naziv="DomainObject.Predmet.ProtustrankaFormatedWithAdress_1"> Teniski klub METEOR u likvidaciji, Erlichova 11, 10000 Zagreb</derivirana_varijabla>
  </DomainObject.Predmet.ProtustrankaFormatedWithAdress>
  <DomainObject.Predmet.ProtustrankaFormatedWithAdressOIB>
    <izvorni_sadrzaj> Teniski klub METEOR u likvidaciji, OIB 82536806540, Erlichova 11, 10000 Zagreb</izvorni_sadrzaj>
    <derivirana_varijabla naziv="DomainObject.Predmet.ProtustrankaFormatedWithAdressOIB_1"> Teniski klub METEOR u likvidaciji, OIB 82536806540, Erlichova 11, 10000 Zagreb</derivirana_varijabla>
  </DomainObject.Predmet.ProtustrankaFormatedWithAdressOIB>
  <DomainObject.Predmet.ProtustrankaWithAdress>
    <izvorni_sadrzaj>Teniski klub METEOR u likvidaciji Erlichova 11, 10000 Zagreb</izvorni_sadrzaj>
    <derivirana_varijabla naziv="DomainObject.Predmet.ProtustrankaWithAdress_1">Teniski klub METEOR u likvidaciji Erlichova 11, 10000 Zagreb</derivirana_varijabla>
  </DomainObject.Predmet.ProtustrankaWithAdress>
  <DomainObject.Predmet.ProtustrankaWithAdressOIB>
    <izvorni_sadrzaj>Teniski klub METEOR u likvidaciji, OIB 82536806540, Erlichova 11, 10000 Zagreb</izvorni_sadrzaj>
    <derivirana_varijabla naziv="DomainObject.Predmet.ProtustrankaWithAdressOIB_1">Teniski klub METEOR u likvidaciji, OIB 82536806540, Erlichova 11, 10000 Zagreb</derivirana_varijabla>
  </DomainObject.Predmet.ProtustrankaWithAdressOIB>
  <DomainObject.Predmet.ProtustrankaNazivFormated>
    <izvorni_sadrzaj>Teniski klub METEOR u likvidaciji</izvorni_sadrzaj>
    <derivirana_varijabla naziv="DomainObject.Predmet.ProtustrankaNazivFormated_1">Teniski klub METEOR u likvidaciji</derivirana_varijabla>
  </DomainObject.Predmet.ProtustrankaNazivFormated>
  <DomainObject.Predmet.ProtustrankaNazivFormatedOIB>
    <izvorni_sadrzaj>Teniski klub METEOR u likvidaciji, OIB 82536806540</izvorni_sadrzaj>
    <derivirana_varijabla naziv="DomainObject.Predmet.ProtustrankaNazivFormatedOIB_1">Teniski klub METEOR u likvidaciji, OIB 82536806540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METEOR u likvidaciji</item>
    </izvorni_sadrzaj>
    <derivirana_varijabla naziv="DomainObject.Predmet.ProtuStrankaListFormated_1">
      <item>Teniski klub METEOR u likvidaciji</item>
    </derivirana_varijabla>
  </DomainObject.Predmet.ProtuStrankaListFormated>
  <DomainObject.Predmet.ProtuStrankaListFormatedOIB>
    <izvorni_sadrzaj>
      <item>Teniski klub METEOR u likvidaciji, OIB 82536806540</item>
    </izvorni_sadrzaj>
    <derivirana_varijabla naziv="DomainObject.Predmet.ProtuStrankaListFormatedOIB_1">
      <item>Teniski klub METEOR u likvidaciji, OIB 82536806540</item>
    </derivirana_varijabla>
  </DomainObject.Predmet.ProtuStrankaListFormatedOIB>
  <DomainObject.Predmet.ProtuStrankaListFormatedWithAdress>
    <izvorni_sadrzaj>
      <item>Teniski klub METEOR u likvidaciji, Erlichova 11, 10000 Zagreb</item>
    </izvorni_sadrzaj>
    <derivirana_varijabla naziv="DomainObject.Predmet.ProtuStrankaListFormatedWithAdress_1">
      <item>Teniski klub METEOR u likvidaciji, Erlichova 11, 10000 Zagreb</item>
    </derivirana_varijabla>
  </DomainObject.Predmet.ProtuStrankaListFormatedWithAdress>
  <DomainObject.Predmet.ProtuStrankaListFormatedWithAdressOIB>
    <izvorni_sadrzaj>
      <item>Teniski klub METEOR u likvidaciji, OIB 82536806540, Erlichova 11, 10000 Zagreb</item>
    </izvorni_sadrzaj>
    <derivirana_varijabla naziv="DomainObject.Predmet.ProtuStrankaListFormatedWithAdressOIB_1">
      <item>Teniski klub METEOR u likvidaciji, OIB 82536806540, Erlichova 11, 10000 Zagreb</item>
    </derivirana_varijabla>
  </DomainObject.Predmet.ProtuStrankaListFormatedWithAdressOIB>
  <DomainObject.Predmet.ProtuStrankaListNazivFormated>
    <izvorni_sadrzaj>
      <item>Teniski klub METEOR u likvidaciji</item>
    </izvorni_sadrzaj>
    <derivirana_varijabla naziv="DomainObject.Predmet.ProtuStrankaListNazivFormated_1">
      <item>Teniski klub METEOR u likvidaciji</item>
    </derivirana_varijabla>
  </DomainObject.Predmet.ProtuStrankaListNazivFormated>
  <DomainObject.Predmet.ProtuStrankaListNazivFormatedOIB>
    <izvorni_sadrzaj>
      <item>Teniski klub METEOR u likvidaciji, OIB 82536806540</item>
    </izvorni_sadrzaj>
    <derivirana_varijabla naziv="DomainObject.Predmet.ProtuStrankaListNazivFormatedOIB_1">
      <item>Teniski klub METEOR u likvidaciji, OIB 82536806540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METEOR u likvidaciji</izvorni_sadrzaj>
    <derivirana_varijabla naziv="DomainObject.Predmet.ProtustrankaIDrugi_1">Teniski klub METEOR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METEOR u likvidaciji, OIB 82536806540, Erlichova 11, 10000 Zagreb</izvorni_sadrzaj>
    <derivirana_varijabla naziv="DomainObject.Predmet.ProtustrankaIDrugiAdressOIB_1">Teniski klub METEOR u likvidaciji, OIB 82536806540, Erlichova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METEOR u likvidaciji</item>
      <item>FINA Regionalni centar Zagreb</item>
    </izvorni_sadrzaj>
    <derivirana_varijabla naziv="DomainObject.Predmet.SudioniciListNaziv_1">
      <item>Teniski klub METEOR u likvidaciji</item>
      <item>FINA Regionalni centar Zagreb</item>
    </derivirana_varijabla>
  </DomainObject.Predmet.SudioniciListNaziv>
  <DomainObject.Predmet.SudioniciListAdressOIB>
    <izvorni_sadrzaj>
      <item>Teniski klub METEOR u likvidaciji, OIB 82536806540, Erlichova 11,10000 Zagreb</item>
      <item>FINA Regionalni centar Zagreb, OIB 85821130368, Trg svibanjskih žrtava 1995. 1,10000 Zagreb</item>
    </izvorni_sadrzaj>
    <derivirana_varijabla naziv="DomainObject.Predmet.SudioniciListAdressOIB_1">
      <item>Teniski klub METEOR u likvidaciji, OIB 82536806540, Erlichova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82536806540</item>
      <item>, OIB 85821130368</item>
    </izvorni_sadrzaj>
    <derivirana_varijabla naziv="DomainObject.Predmet.SudioniciListNazivOIB_1">
      <item>, OIB 82536806540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53731-192C-4C15-9173-985FB94B7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783</properties:Words>
  <properties:Characters>4393</properties:Characters>
  <properties:Lines>113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2016-07-28T06:56:00Z</dcterms:created>
  <dc:creator>alet</dc:creator>
  <cp:lastModifiedBy>wsadmin</cp:lastModifiedBy>
  <cp:lastPrinted>2016-07-28T06:55:00Z</cp:lastPrinted>
  <dcterms:modified xmlns:xsi="http://www.w3.org/2001/XMLSchema-instance" xsi:type="dcterms:W3CDTF">2016-07-28T07:02:00Z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