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eeda" w14:paraId="789eed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C3142">
        <w:t>294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C3142">
        <w:t>VIR GRADNJA</w:t>
      </w:r>
      <w:r w:rsidR="00742C32">
        <w:t xml:space="preserve"> d.o.o.</w:t>
      </w:r>
      <w:r w:rsidR="00311993">
        <w:t xml:space="preserve"> </w:t>
      </w:r>
      <w:r w:rsidR="007C3142">
        <w:t>sa sjedištem na Viru (Općina Vir), Straža 32</w:t>
      </w:r>
      <w:r w:rsidR="002B6368">
        <w:t xml:space="preserve">, </w:t>
      </w:r>
      <w:r w:rsidR="00A01095">
        <w:t xml:space="preserve">OIB: </w:t>
      </w:r>
      <w:r w:rsidR="007C3142">
        <w:t>34281652942</w:t>
      </w:r>
      <w:r>
        <w:t xml:space="preserve">, </w:t>
      </w:r>
      <w:r w:rsidR="00622EA4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C3142">
        <w:t>VIR GRADNJA d.o.o. sa sjedištem na Viru (Općina Vir), Straža 32, OIB: 34281652942</w:t>
      </w:r>
      <w:r w:rsidR="001322CF">
        <w:t xml:space="preserve"> </w:t>
      </w:r>
      <w:r>
        <w:t xml:space="preserve">s danom </w:t>
      </w:r>
      <w:r w:rsidR="00622EA4">
        <w:t>23</w:t>
      </w:r>
      <w:r>
        <w:t xml:space="preserve">. ožujka 2016. u </w:t>
      </w:r>
      <w:r w:rsidR="009F414E">
        <w:t>11</w:t>
      </w:r>
      <w:r>
        <w:t>,</w:t>
      </w:r>
      <w:r w:rsidR="009F414E">
        <w:t>40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40666E" w:rsidR="00E41244">
      <w:pPr>
        <w:ind w:firstLine="705"/>
        <w:jc w:val="both"/>
      </w:pPr>
      <w:r w:rsidRPr="0040666E">
        <w:t>II</w:t>
      </w:r>
      <w:r w:rsidR="00386298" w:rsidRPr="0040666E">
        <w:t xml:space="preserve">. </w:t>
      </w:r>
      <w:r w:rsidR="00193657" w:rsidRPr="0040666E">
        <w:t>Stečajnim upraviteljem</w:t>
      </w:r>
      <w:r w:rsidRPr="0040666E">
        <w:t xml:space="preserve"> dužnika </w:t>
      </w:r>
      <w:r w:rsidR="00193657" w:rsidRPr="0040666E">
        <w:t xml:space="preserve">imenuje se </w:t>
      </w:r>
      <w:r w:rsidR="0040666E" w:rsidRPr="0040666E">
        <w:t>Nada Mikulandra</w:t>
      </w:r>
      <w:r w:rsidR="00E41244" w:rsidRPr="0040666E">
        <w:t xml:space="preserve"> </w:t>
      </w:r>
      <w:r w:rsidR="0040666E" w:rsidRPr="0040666E">
        <w:t>iz Bilice, Stubalj</w:t>
      </w:r>
      <w:r w:rsidR="0040666E" w:rsidRPr="00C911AF">
        <w:t xml:space="preserve"> 238, OIB: 01343352417</w:t>
      </w:r>
      <w:r w:rsidR="0040666E">
        <w:t>.</w:t>
      </w:r>
    </w:p>
    <w:p w:rsidRDefault="0040666E" w:rsidP="0040666E" w:rsidR="0040666E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C3142">
        <w:t>VIR GRADNJA d.o.o. sa sjedištem na Viru (Općina Vir), Straža 32, OIB: 34281652942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C3142">
        <w:t>1716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C3142">
        <w:t>79.021,09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622EA4">
        <w:t>ne</w:t>
      </w:r>
      <w:r w:rsidR="007E65A6">
        <w:t>ma</w:t>
      </w:r>
      <w:r w:rsidR="001E74F1" w:rsidRPr="00CF7AC9">
        <w:t xml:space="preserve"> otvoren račun</w:t>
      </w:r>
      <w:r w:rsidR="00622EA4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22EA4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Stečajnoj upraviteljici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41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C3142">
      <w:t>294</w:t>
    </w:r>
    <w:r w:rsidR="002B6368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6368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76867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0666E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68BB"/>
    <w:rsid w:val="005F46A2"/>
    <w:rsid w:val="00614882"/>
    <w:rsid w:val="00622EA4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3142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3265E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F414E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St-294/2015</izvorni_sadrzaj>
    <derivirana_varijabla naziv="DomainObject.Predmet.OznakaBroj_1">St-294/2015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GRADNJA društvo s ograničenom odgovornošću za građevinarstvo</izvorni_sadrzaj>
    <derivirana_varijabla naziv="DomainObject.Predmet.ProtustrankaFormated_1">  VIR GRADNJA društvo s ograničenom odgovornošću za građevinarstvo</derivirana_varijabla>
  </DomainObject.Predmet.ProtustrankaFormated>
  <DomainObject.Predmet.ProtustrankaFormatedOIB>
    <izvorni_sadrzaj>  VIR GRADNJA društvo s ograničenom odgovornošću za građevinarstvo, OIB 34281652942</izvorni_sadrzaj>
    <derivirana_varijabla naziv="DomainObject.Predmet.ProtustrankaFormatedOIB_1">  VIR GRADNJA društvo s ograničenom odgovornošću za građevinarstvo, OIB 34281652942</derivirana_varijabla>
  </DomainObject.Predmet.ProtustrankaFormatedOIB>
  <DomainObject.Predmet.ProtustrankaFormatedWithAdress>
    <izvorni_sadrzaj> VIR GRADNJA društvo s ograničenom odgovornošću za građevinarstvo, Straža 32, 23234 Vir</izvorni_sadrzaj>
    <derivirana_varijabla naziv="DomainObject.Predmet.ProtustrankaFormatedWithAdress_1"> VIR GRADNJA društvo s ograničenom odgovornošću za građevinarstvo, Straža 32, 23234 Vir</derivirana_varijabla>
  </DomainObject.Predmet.ProtustrankaFormatedWithAdress>
  <DomainObject.Predmet.ProtustrankaFormatedWithAdressOIB>
    <izvorni_sadrzaj> VIR GRADNJA društvo s ograničenom odgovornošću za građevinarstvo, OIB 34281652942, Straža 32, 23234 Vir</izvorni_sadrzaj>
    <derivirana_varijabla naziv="DomainObject.Predmet.ProtustrankaFormatedWithAdressOIB_1"> VIR GRADNJA društvo s ograničenom odgovornošću za građevinarstvo, OIB 34281652942, Straža 32, 23234 Vir</derivirana_varijabla>
  </DomainObject.Predmet.ProtustrankaFormatedWithAdressOIB>
  <DomainObject.Predmet.ProtustrankaWithAdress>
    <izvorni_sadrzaj>VIR GRADNJA društvo s ograničenom odgovornošću za građevinarstvo Straža 32, 23234 Vir</izvorni_sadrzaj>
    <derivirana_varijabla naziv="DomainObject.Predmet.ProtustrankaWithAdress_1">VIR GRADNJA društvo s ograničenom odgovornošću za građevinarstvo Straža 32, 23234 Vir</derivirana_varijabla>
  </DomainObject.Predmet.ProtustrankaWithAdress>
  <DomainObject.Predmet.ProtustrankaWithAdressOIB>
    <izvorni_sadrzaj>VIR GRADNJA društvo s ograničenom odgovornošću za građevinarstvo, OIB 34281652942, Straža 32, 23234 Vir</izvorni_sadrzaj>
    <derivirana_varijabla naziv="DomainObject.Predmet.ProtustrankaWithAdressOIB_1">VIR GRADNJA društvo s ograničenom odgovornošću za građevinarstvo, OIB 34281652942, Straža 32, 23234 Vir</derivirana_varijabla>
  </DomainObject.Predmet.ProtustrankaWithAdressOIB>
  <DomainObject.Predmet.ProtustrankaNazivFormated>
    <izvorni_sadrzaj>VIR GRADNJA društvo s ograničenom odgovornošću za građevinarstvo</izvorni_sadrzaj>
    <derivirana_varijabla naziv="DomainObject.Predmet.ProtustrankaNazivFormated_1">VIR GRADNJA društvo s ograničenom odgovornošću za građevinarstvo</derivirana_varijabla>
  </DomainObject.Predmet.ProtustrankaNazivFormated>
  <DomainObject.Predmet.ProtustrankaNazivFormatedOIB>
    <izvorni_sadrzaj>VIR GRADNJA društvo s ograničenom odgovornošću za građevinarstvo, OIB 34281652942</izvorni_sadrzaj>
    <derivirana_varijabla naziv="DomainObject.Predmet.ProtustrankaNazivFormatedOIB_1">VIR GRADNJA društvo s ograničenom odgovornošću za građevinarstvo, OIB 34281652942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79021.09</izvorni_sadrzaj>
    <derivirana_varijabla naziv="DomainObject.Predmet.TrenutnaVrijednost_1">79021.09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 GRADNJA društvo s ograničenom odgovornošću za građevinarstvo</item>
    </izvorni_sadrzaj>
    <derivirana_varijabla naziv="DomainObject.Predmet.ProtuStrankaListFormated_1">
      <item>VIR GRADNJA društvo s ograničenom odgovornošću za građevinarstvo</item>
    </derivirana_varijabla>
  </DomainObject.Predmet.ProtuStrankaListFormated>
  <DomainObject.Predmet.ProtuStrankaListFormatedOIB>
    <izvorni_sadrzaj>
      <item>VIR GRADNJA društvo s ograničenom odgovornošću za građevinarstvo, OIB 34281652942</item>
    </izvorni_sadrzaj>
    <derivirana_varijabla naziv="DomainObject.Predmet.ProtuStrankaListFormatedOIB_1">
      <item>VIR GRADNJA društvo s ograničenom odgovornošću za građevinarstvo, OIB 34281652942</item>
    </derivirana_varijabla>
  </DomainObject.Predmet.ProtuStrankaListFormatedOIB>
  <DomainObject.Predmet.ProtuStrankaListFormatedWithAdress>
    <izvorni_sadrzaj>
      <item>VIR GRADNJA društvo s ograničenom odgovornošću za građevinarstvo, Straža 32, 23234 Vir</item>
    </izvorni_sadrzaj>
    <derivirana_varijabla naziv="DomainObject.Predmet.ProtuStrankaListFormatedWithAdress_1">
      <item>VIR GRADNJA društvo s ograničenom odgovornošću za građevinarstvo, Straža 32, 23234 Vir</item>
    </derivirana_varijabla>
  </DomainObject.Predmet.ProtuStrankaListFormatedWithAdress>
  <DomainObject.Predmet.ProtuStrankaListFormatedWithAdressOIB>
    <izvorni_sadrzaj>
      <item>VIR GRADNJA društvo s ograničenom odgovornošću za građevinarstvo, OIB 34281652942, Straža 32, 23234 Vir</item>
    </izvorni_sadrzaj>
    <derivirana_varijabla naziv="DomainObject.Predmet.ProtuStrankaListFormatedWithAdressOIB_1">
      <item>VIR GRADNJA društvo s ograničenom odgovornošću za građevinarstvo, OIB 34281652942, Straža 32, 23234 Vir</item>
    </derivirana_varijabla>
  </DomainObject.Predmet.ProtuStrankaListFormatedWithAdressOIB>
  <DomainObject.Predmet.ProtuStrankaListNazivFormated>
    <izvorni_sadrzaj>
      <item>VIR GRADNJA društvo s ograničenom odgovornošću za građevinarstvo</item>
    </izvorni_sadrzaj>
    <derivirana_varijabla naziv="DomainObject.Predmet.ProtuStrankaListNazivFormated_1">
      <item>VIR GRADNJA društvo s ograničenom odgovornošću za građevinarstvo</item>
    </derivirana_varijabla>
  </DomainObject.Predmet.ProtuStrankaListNazivFormated>
  <DomainObject.Predmet.ProtuStrankaListNazivFormatedOIB>
    <izvorni_sadrzaj>
      <item>VIR GRADNJA društvo s ograničenom odgovornošću za građevinarstvo, OIB 34281652942</item>
    </izvorni_sadrzaj>
    <derivirana_varijabla naziv="DomainObject.Predmet.ProtuStrankaListNazivFormatedOIB_1">
      <item>VIR GRADNJA društvo s ograničenom odgovornošću za građevinarstvo, OIB 34281652942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 GRADNJA društvo s ograničenom odgovornošću za građevinarstvo</izvorni_sadrzaj>
    <derivirana_varijabla naziv="DomainObject.Predmet.ProtustrankaIDrugi_1">VIR GRADNJA društvo s ograničenom odgovornošću za građevinarstvo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VIR GRADNJA društvo s ograničenom odgovornošću za građevinarstvo, OIB 34281652942, Straža 32, 23234 Vir</izvorni_sadrzaj>
    <derivirana_varijabla naziv="DomainObject.Predmet.ProtustrankaIDrugiAdressOIB_1">VIR GRADNJA društvo s ograničenom odgovornošću za građevinarstvo, OIB 34281652942, Straža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 GRADNJA društvo s ograničenom odgovornošću za građevinarstvo</item>
    </izvorni_sadrzaj>
    <derivirana_varijabla naziv="DomainObject.Predmet.SudioniciListNaziv_1">
      <item>FINA</item>
      <item>VIR GRADNJA društvo s ograničenom odgovornošću za građevinarstvo</item>
    </derivirana_varijabla>
  </DomainObject.Predmet.SudioniciListNaziv>
  <DomainObject.Predmet.SudioniciListAdressOIB>
    <izvorni_sadrzaj>
      <item>FINA, OIB 85821130368</item>
      <item>VIR GRADNJA društvo s ograničenom odgovornošću za građevinarstvo, OIB 34281652942, Straža 32,23234 Vir</item>
    </izvorni_sadrzaj>
    <derivirana_varijabla naziv="DomainObject.Predmet.SudioniciListAdressOIB_1">
      <item>FINA, OIB 85821130368</item>
      <item>VIR GRADNJA društvo s ograničenom odgovornošću za građevinarstvo, OIB 34281652942, Straža 32,23234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34281652942</item>
    </izvorni_sadrzaj>
    <derivirana_varijabla naziv="DomainObject.Predmet.SudioniciListNazivOIB_1">
      <item>, OIB 85821130368</item>
      <item>, OIB 34281652942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4737</properties:Characters>
  <properties:Lines>122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2016-03-17T13:57:00Z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