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73f0" w14:paraId="eeb73f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C6913">
        <w:t>1024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C6913">
        <w:t>1024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DC6913">
        <w:t>3</w:t>
      </w:r>
      <w:r w:rsidR="00CB3358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8285A">
        <w:t>SVAP</w:t>
      </w:r>
      <w:proofErr w:type="spellEnd"/>
      <w:r w:rsidR="0048285A">
        <w:t xml:space="preserve"> AUTO jednostavno društvo s ograničenom odgovornošću za servis motornih vozila,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8285A">
        <w:t>45359918571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8285A">
        <w:t>080816919</w:t>
      </w:r>
      <w:r w:rsidR="00E97927">
        <w:t xml:space="preserve">, </w:t>
      </w:r>
      <w:proofErr w:type="spellStart"/>
      <w:r w:rsidR="0048285A">
        <w:t>Buševec</w:t>
      </w:r>
      <w:proofErr w:type="spellEnd"/>
      <w:r w:rsidR="0048285A">
        <w:t>, Vinogradska 27 A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8285A">
        <w:t>409.566,77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48285A">
        <w:t>3</w:t>
      </w:r>
      <w:r w:rsidR="00CB3358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B333A5" w:rsidP="00276582" w:rsidR="00B333A5"/>
    <w:p w:rsidRDefault="00497D12" w:rsidP="00497D12" w:rsidR="00497D12">
      <w:r>
        <w:t>DNA:</w:t>
      </w:r>
    </w:p>
    <w:p w:rsidRDefault="00497D12" w:rsidP="00497D12" w:rsidR="00497D12">
      <w:r>
        <w:t>e- oglasna ploča 45 dana</w:t>
      </w:r>
    </w:p>
    <w:p w:rsidRDefault="00B333A5" w:rsidP="007A1486" w:rsidR="00B333A5" w:rsidRPr="007A1486">
      <w:pPr>
        <w:ind w:left="720"/>
      </w:pPr>
    </w:p>
    <w:p w:rsidRDefault="00B333A5" w:rsidP="00276582" w:rsidR="00B333A5" w:rsidRPr="004213F7"/>
    <w:sectPr w:rsidSect="0081638C" w:rsidR="00B333A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8285A"/>
    <w:rsid w:val="0049241E"/>
    <w:rsid w:val="00497D12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88A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3B3B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1297F"/>
    <w:rsid w:val="00B333A5"/>
    <w:rsid w:val="00B753A9"/>
    <w:rsid w:val="00B82F18"/>
    <w:rsid w:val="00BC1A95"/>
    <w:rsid w:val="00C524E2"/>
    <w:rsid w:val="00C72FC2"/>
    <w:rsid w:val="00C836B9"/>
    <w:rsid w:val="00C958E9"/>
    <w:rsid w:val="00CB33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6913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81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323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9447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1866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8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911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14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66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104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5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4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65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07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6902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949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545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702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92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1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92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9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215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218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28469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37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116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981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04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546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20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St-1024/2016-2</izvorni_sadrzaj>
    <derivirana_varijabla naziv="DomainObject.Oznaka_1">St-1024/2016-2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SVAP AUTO jednostavno društvo s ograničenom odgovornošću za servis motornih vozila, trgovinu i usluge</izvorni_sadrzaj>
    <derivirana_varijabla naziv="DomainObject.Predmet.ProtustrankaFormated_1">  SVAP AUTO jednostavno društvo s ograničenom odgovornošću za servis motornih vozila, trgovinu i usluge</derivirana_varijabla>
  </DomainObject.Predmet.ProtustrankaFormated>
  <DomainObject.Predmet.ProtustrankaFormatedOIB>
    <izvorni_sadrzaj>  SVAP AUTO jednostavno društvo s ograničenom odgovornošću za servis motornih vozila, trgovinu i usluge, OIB 45359918571</izvorni_sadrzaj>
    <derivirana_varijabla naziv="DomainObject.Predmet.ProtustrankaFormatedOIB_1">  SVAP AUTO jednostavno društvo s ograničenom odgovornošću za servis motornih vozila, trgovinu i usluge, OIB 45359918571</derivirana_varijabla>
  </DomainObject.Predmet.ProtustrankaFormatedOIB>
  <DomainObject.Predmet.ProtustrankaFormatedWithAdress>
    <izvorni_sadrzaj> SVAP AUTO jednostavno društvo s ograničenom odgovornošću za servis motornih vozila, trgovinu i usluge, Vinogradska 27 A, 10410 Buševec</izvorni_sadrzaj>
    <derivirana_varijabla naziv="DomainObject.Predmet.ProtustrankaFormatedWithAdress_1"> SVAP AUTO jednostavno društvo s ograničenom odgovornošću za servis motornih vozila, trgovinu i usluge, Vinogradska 27 A, 10410 Buševec</derivirana_varijabla>
  </DomainObject.Predmet.ProtustrankaFormatedWithAdress>
  <DomainObject.Predmet.ProtustrankaFormatedWithAdressOIB>
    <izvorni_sadrzaj> SVAP AUTO jednostavno društvo s ograničenom odgovornošću za servis motornih vozila, trgovinu i usluge, OIB 45359918571, Vinogradska 27 A, 10410 Buševec</izvorni_sadrzaj>
    <derivirana_varijabla naziv="DomainObject.Predmet.ProtustrankaFormatedWithAdressOIB_1"> SVAP AUTO jednostavno društvo s ograničenom odgovornošću za servis motornih vozila, trgovinu i usluge, OIB 45359918571, Vinogradska 27 A, 10410 Buševec</derivirana_varijabla>
  </DomainObject.Predmet.ProtustrankaFormatedWithAdressOIB>
  <DomainObject.Predmet.ProtustrankaWithAdress>
    <izvorni_sadrzaj>SVAP AUTO jednostavno društvo s ograničenom odgovornošću za servis motornih vozila, trgovinu i usluge Vinogradska 27 A, 10410 Buševec</izvorni_sadrzaj>
    <derivirana_varijabla naziv="DomainObject.Predmet.ProtustrankaWithAdress_1">SVAP AUTO jednostavno društvo s ograničenom odgovornošću za servis motornih vozila, trgovinu i usluge Vinogradska 27 A, 10410 Buševec</derivirana_varijabla>
  </DomainObject.Predmet.ProtustrankaWithAdress>
  <DomainObject.Predmet.ProtustrankaWithAdressOIB>
    <izvorni_sadrzaj>SVAP AUTO jednostavno društvo s ograničenom odgovornošću za servis motornih vozila, trgovinu i usluge, OIB 45359918571, Vinogradska 27 A, 10410 Buševec</izvorni_sadrzaj>
    <derivirana_varijabla naziv="DomainObject.Predmet.ProtustrankaWithAdressOIB_1">SVAP AUTO jednostavno društvo s ograničenom odgovornošću za servis motornih vozila, trgovinu i usluge, OIB 45359918571, Vinogradska 27 A, 10410 Buševec</derivirana_varijabla>
  </DomainObject.Predmet.ProtustrankaWithAdressOIB>
  <DomainObject.Predmet.ProtustrankaNazivFormated>
    <izvorni_sadrzaj>SVAP AUTO jednostavno društvo s ograničenom odgovornošću za servis motornih vozila, trgovinu i usluge</izvorni_sadrzaj>
    <derivirana_varijabla naziv="DomainObject.Predmet.ProtustrankaNazivFormated_1">SVAP AUTO jednostavno društvo s ograničenom odgovornošću za servis motornih vozila, trgovinu i usluge</derivirana_varijabla>
  </DomainObject.Predmet.ProtustrankaNazivFormated>
  <DomainObject.Predmet.ProtustrankaNazivFormatedOIB>
    <izvorni_sadrzaj>SVAP AUTO jednostavno društvo s ograničenom odgovornošću za servis motornih vozila, trgovinu i usluge, OIB 45359918571</izvorni_sadrzaj>
    <derivirana_varijabla naziv="DomainObject.Predmet.ProtustrankaNazivFormatedOIB_1">SVAP AUTO jednostavno društvo s ograničenom odgovornošću za servis motornih vozila, trgovinu i usluge, OIB 45359918571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SVAP AUTO jednostavno društvo s ograničenom odgovornošću za servis motornih vozila, trgovinu i usluge</item>
    </izvorni_sadrzaj>
    <derivirana_varijabla naziv="DomainObject.Predmet.ProtuStrankaListFormated_1">
      <item>SVAP AUTO jednostavno društvo s ograničenom odgovornošću za servis motornih vozila, trgovinu i usluge</item>
    </derivirana_varijabla>
  </DomainObject.Predmet.ProtuStrankaListFormated>
  <DomainObject.Predmet.ProtuStrankaListFormatedOIB>
    <izvorni_sadrzaj>
      <item>SVAP AUTO jednostavno društvo s ograničenom odgovornošću za servis motornih vozila, trgovinu i usluge, OIB 45359918571</item>
    </izvorni_sadrzaj>
    <derivirana_varijabla naziv="DomainObject.Predmet.ProtuStrankaListFormatedOIB_1">
      <item>SVAP AUTO jednostavno društvo s ograničenom odgovornošću za servis motornih vozila, trgovinu i usluge, OIB 45359918571</item>
    </derivirana_varijabla>
  </DomainObject.Predmet.ProtuStrankaListFormatedOIB>
  <DomainObject.Predmet.ProtuStrankaListFormatedWithAdress>
    <izvorni_sadrzaj>
      <item>SVAP AUTO jednostavno društvo s ograničenom odgovornošću za servis motornih vozila, trgovinu i usluge, Vinogradska 27 A, 10410 Buševec</item>
    </izvorni_sadrzaj>
    <derivirana_varijabla naziv="DomainObject.Predmet.ProtuStrankaListFormatedWithAdress_1">
      <item>SVAP AUTO jednostavno društvo s ograničenom odgovornošću za servis motornih vozila, trgovinu i usluge, Vinogradska 27 A, 10410 Buševec</item>
    </derivirana_varijabla>
  </DomainObject.Predmet.ProtuStrankaListFormatedWithAdress>
  <DomainObject.Predmet.ProtuStrankaListFormatedWithAdressOIB>
    <izvorni_sadrzaj>
      <item>SVAP AUTO jednostavno društvo s ograničenom odgovornošću za servis motornih vozila, trgovinu i usluge, OIB 45359918571, Vinogradska 27 A, 10410 Buševec</item>
    </izvorni_sadrzaj>
    <derivirana_varijabla naziv="DomainObject.Predmet.ProtuStrankaListFormatedWithAdressOIB_1">
      <item>SVAP AUTO jednostavno društvo s ograničenom odgovornošću za servis motornih vozila, trgovinu i usluge, OIB 45359918571, Vinogradska 27 A, 10410 Buševec</item>
    </derivirana_varijabla>
  </DomainObject.Predmet.ProtuStrankaListFormatedWithAdressOIB>
  <DomainObject.Predmet.ProtuStrankaListNazivFormated>
    <izvorni_sadrzaj>
      <item>SVAP AUTO jednostavno društvo s ograničenom odgovornošću za servis motornih vozila, trgovinu i usluge</item>
    </izvorni_sadrzaj>
    <derivirana_varijabla naziv="DomainObject.Predmet.ProtuStrankaListNazivFormated_1">
      <item>SVAP AUTO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SVAP AUTO jednostavno društvo s ograničenom odgovornošću za servis motornih vozila, trgovinu i usluge, OIB 45359918571</item>
    </izvorni_sadrzaj>
    <derivirana_varijabla naziv="DomainObject.Predmet.ProtuStrankaListNazivFormatedOIB_1">
      <item>SVAP AUTO jednostavno društvo s ograničenom odgovornošću za servis motornih vozila, trgovinu i usluge, OIB 45359918571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St-1024/2016-2</izvorni_sadrzaj>
    <derivirana_varijabla naziv="DomainObject.PoslovniBrojDokumenta_1">St-1024/2016-2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SVAP AUTO jednostavno društvo s ograničenom odgovornošću za servis motornih vozila, trgovinu i usluge</izvorni_sadrzaj>
    <derivirana_varijabla naziv="DomainObject.Predmet.ProtustrankaIDrugi_1">SVAP AUTO jednostavno društvo s ograničenom odgovornošću za servis motornih vozila,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SVAP AUTO jednostavno društvo s ograničenom odgovornošću za servis motornih vozila, trgovinu i usluge, OIB 45359918571, Vinogradska 27 A, 10410 Buševec</izvorni_sadrzaj>
    <derivirana_varijabla naziv="DomainObject.Predmet.ProtustrankaIDrugiAdressOIB_1">SVAP AUTO jednostavno društvo s ograničenom odgovornošću za servis motornih vozila, trgovinu i usluge, OIB 45359918571, Vinogradska 27 A,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SVAP AUTO jednostavno društvo s ograničenom odgovornošću za servis motornih vozila, trgovinu i usluge</item>
    </izvorni_sadrzaj>
    <derivirana_varijabla naziv="DomainObject.Predmet.SudioniciListNaziv_1">
      <item>FINA Regionalni centar Zagreb</item>
      <item>SVAP AUTO jednostavno društvo s ograničenom odgovornošću za servis motornih vozila, trgovinu i usluge</item>
    </derivirana_varijabla>
  </DomainObject.Predmet.SudioniciListNaziv>
  <DomainObject.Predmet.SudioniciListAdressOIB>
    <izvorni_sadrzaj>
      <item>SVAP AUTO jednostavno društvo s ograničenom odgovornošću za servis motornih vozila, trgovinu i usluge, OIB 45359918571, Vinogradska 27 A,10410 Buševec</item>
      <item>FINA Regionalni centar Zagreb, OIB 85821130368, Trg svibanjskih žrtava 1995. br. 1,10000 Zagreb</item>
    </izvorni_sadrzaj>
    <derivirana_varijabla naziv="DomainObject.Predmet.SudioniciListAdressOIB_1">
      <item>SVAP AUTO jednostavno društvo s ograničenom odgovornošću za servis motornih vozila, trgovinu i usluge, OIB 45359918571, Vinogradska 27 A,10410 Buševec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45359918571</item>
    </izvorni_sadrzaj>
    <derivirana_varijabla naziv="DomainObject.Predmet.SudioniciListNazivOIB_1">
      <item>, OIB 85821130368</item>
      <item>, OIB 45359918571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1387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2016-02-03T07:24:00Z</dcterms:created>
  <dc:creator>ilukac</dc:creator>
  <cp:lastModifiedBy>Ivana Stampf</cp:lastModifiedBy>
  <cp:lastPrinted>2016-02-03T07:24:00Z</cp:lastPrinted>
  <dcterms:modified xmlns:xsi="http://www.w3.org/2001/XMLSchema-instance" xsi:type="dcterms:W3CDTF">2016-02-03T07:27:00Z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