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7be7" w14:paraId="ec27be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479C9">
        <w:rPr>
          <w:szCs w:val="24"/>
          <w:lang w:val="hr-HR"/>
        </w:rPr>
        <w:t>910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C479C9">
        <w:rPr>
          <w:lang w:val="hr-HR"/>
        </w:rPr>
        <w:t xml:space="preserve">EURO društvo s ograničenom odgovornošću za proizvodnju i usluge, Zagreb, Nova Cesta 66, </w:t>
      </w:r>
      <w:r w:rsidR="00C479C9" w:rsidRPr="000664E3">
        <w:rPr>
          <w:lang w:val="hr-HR"/>
        </w:rPr>
        <w:t>MB</w:t>
      </w:r>
      <w:r w:rsidR="00C479C9">
        <w:rPr>
          <w:lang w:val="hr-HR"/>
        </w:rPr>
        <w:t>S: 080395584, OIB: 92837676607</w:t>
      </w:r>
      <w:r>
        <w:rPr>
          <w:lang w:val="hr-HR"/>
        </w:rPr>
        <w:t xml:space="preserve">, dana </w:t>
      </w:r>
      <w:r w:rsidR="0064764C">
        <w:rPr>
          <w:lang w:val="hr-HR"/>
        </w:rPr>
        <w:t>04</w:t>
      </w:r>
      <w:r>
        <w:rPr>
          <w:lang w:val="hr-HR"/>
        </w:rPr>
        <w:t xml:space="preserve">. </w:t>
      </w:r>
      <w:r w:rsidR="0064764C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479C9">
        <w:rPr>
          <w:lang w:val="hr-HR"/>
        </w:rPr>
        <w:t xml:space="preserve">EURO društvo s ograničenom odgovornošću za proizvodnju i usluge, Zagreb, Nova Cesta 66, </w:t>
      </w:r>
      <w:r w:rsidR="00C479C9" w:rsidRPr="000664E3">
        <w:rPr>
          <w:lang w:val="hr-HR"/>
        </w:rPr>
        <w:t>MB</w:t>
      </w:r>
      <w:r w:rsidR="00C479C9">
        <w:rPr>
          <w:lang w:val="hr-HR"/>
        </w:rPr>
        <w:t>S: 080395584, OIB: 92837676607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64764C">
        <w:rPr>
          <w:szCs w:val="24"/>
          <w:lang w:val="hr-HR"/>
        </w:rPr>
        <w:t>DINKA TRUMBIĆ, iz Splita, Lovretska 10, OIB:  43468134790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479C9">
        <w:rPr>
          <w:lang w:val="hr-HR"/>
        </w:rPr>
        <w:t xml:space="preserve">EURO društvo s ograničenom odgovornošću za proizvodnju i usluge, Zagreb, Nova Cesta 66, </w:t>
      </w:r>
      <w:r w:rsidR="00C479C9" w:rsidRPr="000664E3">
        <w:rPr>
          <w:lang w:val="hr-HR"/>
        </w:rPr>
        <w:t>MB</w:t>
      </w:r>
      <w:r w:rsidR="00C479C9">
        <w:rPr>
          <w:lang w:val="hr-HR"/>
        </w:rPr>
        <w:t>S: 080395584, OIB: 92837676607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4764C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764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5715A0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479C9">
        <w:rPr>
          <w:szCs w:val="24"/>
          <w:lang w:val="hr-HR"/>
        </w:rPr>
        <w:t>910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A376A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CA376A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4764C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64764C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4764C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64764C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715A0"/>
    <w:rsid w:val="00597456"/>
    <w:rsid w:val="005D636F"/>
    <w:rsid w:val="005D6F39"/>
    <w:rsid w:val="00606200"/>
    <w:rsid w:val="00617799"/>
    <w:rsid w:val="006257D4"/>
    <w:rsid w:val="0064764C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2320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2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32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2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32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d.o.o. zastupanog po punomoćniku Nataša Batić; Ozren Batić</izvorni_sadrzaj>
    <derivirana_varijabla naziv="DomainObject.Predmet.ProtustrankaFormated_1">  EURO d.o.o. zastupanog po punomoćniku Nataša Batić; Ozren Batić</derivirana_varijabla>
  </DomainObject.Predmet.ProtustrankaFormated>
  <DomainObject.Predmet.ProtustrankaFormatedOIB>
    <izvorni_sadrzaj>  EURO d.o.o., OIB 92837676607 zastupanog po punomoćniku Nataša Batić; Ozren Batić</izvorni_sadrzaj>
    <derivirana_varijabla naziv="DomainObject.Predmet.ProtustrankaFormatedOIB_1">  EURO d.o.o., OIB 92837676607 zastupanog po punomoćniku Nataša Batić; Ozren Batić</derivirana_varijabla>
  </DomainObject.Predmet.ProtustrankaFormatedOIB>
  <DomainObject.Predmet.ProtustrankaFormatedWithAdress>
    <izvorni_sadrzaj> EURO d.o.o., Nova Cesta 66, 10000 Zagreb zastupanog po punomoćniku Nataša Batić; Ozren Batić</izvorni_sadrzaj>
    <derivirana_varijabla naziv="DomainObject.Predmet.ProtustrankaFormatedWithAdress_1"> EURO d.o.o., Nova Cesta 66, 10000 Zagreb zastupanog po punomoćniku Nataša Batić; Ozren Batić</derivirana_varijabla>
  </DomainObject.Predmet.ProtustrankaFormatedWithAdress>
  <DomainObject.Predmet.ProtustrankaFormatedWithAdressOIB>
    <izvorni_sadrzaj> EURO d.o.o., OIB 92837676607, Nova Cesta 66, 10000 Zagreb zastupanog po punomoćniku Nataša Batić; Ozren Batić</izvorni_sadrzaj>
    <derivirana_varijabla naziv="DomainObject.Predmet.ProtustrankaFormatedWithAdressOIB_1"> EURO d.o.o., OIB 92837676607, Nova Cesta 66, 10000 Zagreb zastupanog po punomoćniku Nataša Batić; Ozren Batić</derivirana_varijabla>
  </DomainObject.Predmet.ProtustrankaFormatedWithAdressOIB>
  <DomainObject.Predmet.ProtustrankaWithAdress>
    <izvorni_sadrzaj>EURO d.o.o. Nova Cesta 66, 10000 Zagreb</izvorni_sadrzaj>
    <derivirana_varijabla naziv="DomainObject.Predmet.ProtustrankaWithAdress_1">EURO d.o.o. Nova Cesta 66, 10000 Zagreb</derivirana_varijabla>
  </DomainObject.Predmet.ProtustrankaWithAdress>
  <DomainObject.Predmet.ProtustrankaWithAdressOIB>
    <izvorni_sadrzaj>EURO d.o.o., OIB 92837676607, Nova Cesta 66, 10000 Zagreb</izvorni_sadrzaj>
    <derivirana_varijabla naziv="DomainObject.Predmet.ProtustrankaWithAdressOIB_1">EURO d.o.o., OIB 92837676607, Nova Cesta 66, 10000 Zagreb</derivirana_varijabla>
  </DomainObject.Predmet.ProtustrankaWithAdressOIB>
  <DomainObject.Predmet.ProtustrankaNazivFormated>
    <izvorni_sadrzaj>EURO d.o.o.</izvorni_sadrzaj>
    <derivirana_varijabla naziv="DomainObject.Predmet.ProtustrankaNazivFormated_1">EURO d.o.o.</derivirana_varijabla>
  </DomainObject.Predmet.ProtustrankaNazivFormated>
  <DomainObject.Predmet.ProtustrankaNazivFormatedOIB>
    <izvorni_sadrzaj>EURO d.o.o., OIB 92837676607</izvorni_sadrzaj>
    <derivirana_varijabla naziv="DomainObject.Predmet.ProtustrankaNazivFormatedOIB_1">EURO d.o.o., OIB 92837676607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d.o.o. zastupanog po punomoćniku Nataša Batić; Ozren Batić</item>
    </izvorni_sadrzaj>
    <derivirana_varijabla naziv="DomainObject.Predmet.ProtuStrankaListFormated_1">
      <item>EURO d.o.o. zastupanog po punomoćniku Nataša Batić; Ozren Batić</item>
    </derivirana_varijabla>
  </DomainObject.Predmet.ProtuStrankaListFormated>
  <DomainObject.Predmet.ProtuStrankaListFormatedOIB>
    <izvorni_sadrzaj>
      <item>EURO d.o.o., OIB 92837676607 zastupanog po punomoćniku Nataša Batić; Ozren Batić</item>
    </izvorni_sadrzaj>
    <derivirana_varijabla naziv="DomainObject.Predmet.ProtuStrankaListFormatedOIB_1">
      <item>EURO d.o.o., OIB 92837676607 zastupanog po punomoćniku Nataša Batić; Ozren Batić</item>
    </derivirana_varijabla>
  </DomainObject.Predmet.ProtuStrankaListFormatedOIB>
  <DomainObject.Predmet.ProtuStrankaListFormatedWithAdress>
    <izvorni_sadrzaj>
      <item>EURO d.o.o., Nova Cesta 66, 10000 Zagreb zastupanog po punomoćniku Nataša Batić; Ozren Batić</item>
    </izvorni_sadrzaj>
    <derivirana_varijabla naziv="DomainObject.Predmet.ProtuStrankaListFormatedWithAdress_1">
      <item>EURO d.o.o., Nova Cesta 66, 10000 Zagreb zastupanog po punomoćniku Nataša Batić; Ozren Batić</item>
    </derivirana_varijabla>
  </DomainObject.Predmet.ProtuStrankaListFormatedWithAdress>
  <DomainObject.Predmet.ProtuStrankaListFormatedWithAdressOIB>
    <izvorni_sadrzaj>
      <item>EURO d.o.o., OIB 92837676607, Nova Cesta 66, 10000 Zagreb zastupanog po punomoćniku Nataša Batić; Ozren Batić</item>
    </izvorni_sadrzaj>
    <derivirana_varijabla naziv="DomainObject.Predmet.ProtuStrankaListFormatedWithAdressOIB_1">
      <item>EURO d.o.o., OIB 92837676607, Nova Cesta 66, 10000 Zagreb zastupanog po punomoćniku Nataša Batić; Ozren Batić</item>
    </derivirana_varijabla>
  </DomainObject.Predmet.ProtuStrankaListFormatedWithAdressOIB>
  <DomainObject.Predmet.ProtuStrankaListNazivFormated>
    <izvorni_sadrzaj>
      <item>EURO d.o.o.</item>
    </izvorni_sadrzaj>
    <derivirana_varijabla naziv="DomainObject.Predmet.ProtuStrankaListNazivFormated_1">
      <item>EURO d.o.o.</item>
    </derivirana_varijabla>
  </DomainObject.Predmet.ProtuStrankaListNazivFormated>
  <DomainObject.Predmet.ProtuStrankaListNazivFormatedOIB>
    <izvorni_sadrzaj>
      <item>EURO d.o.o., OIB 92837676607</item>
    </izvorni_sadrzaj>
    <derivirana_varijabla naziv="DomainObject.Predmet.ProtuStrankaListNazivFormatedOIB_1">
      <item>EURO d.o.o., OIB 92837676607</item>
    </derivirana_varijabla>
  </DomainObject.Predmet.ProtuStrankaListNazivFormatedOIB>
  <DomainObject.Predmet.OstaliListFormated>
    <izvorni_sadrzaj>
      <item>Ozren Batić punomoćnik sudionika u postupku EURO d.o.o.</item>
      <item>Nataša Batić punomoćnik sudionika u postupku EURO d.o.o.</item>
    </izvorni_sadrzaj>
    <derivirana_varijabla naziv="DomainObject.Predmet.OstaliListFormated_1">
      <item>Ozren Batić punomoćnik sudionika u postupku EURO d.o.o.</item>
      <item>Nataša Batić punomoćnik sudionika u postupku EURO d.o.o.</item>
    </derivirana_varijabla>
  </DomainObject.Predmet.OstaliListFormated>
  <DomainObject.Predmet.OstaliListFormatedOIB>
    <izvorni_sadrzaj>
      <item>Ozren Batić, OIB 18570624588 punomoćnik sudionika u postupku EURO d.o.o.</item>
      <item>Nataša Batić, OIB 84422851460 punomoćnik sudionika u postupku EURO d.o.o.</item>
    </izvorni_sadrzaj>
    <derivirana_varijabla naziv="DomainObject.Predmet.OstaliListFormatedOIB_1">
      <item>Ozren Batić, OIB 18570624588 punomoćnik sudionika u postupku EURO d.o.o.</item>
      <item>Nataša Batić, OIB 84422851460 punomoćnik sudionika u postupku EURO d.o.o.</item>
    </derivirana_varijabla>
  </DomainObject.Predmet.OstaliListFormatedOIB>
  <DomainObject.Predmet.OstaliListFormatedWithAdress>
    <izvorni_sadrzaj>
      <item>Ozren Batić, Bosanska 7, 10000 Zagreb punomoćnik sudionika u postupku EURO d.o.o.</item>
      <item>Nataša Batić, Nova cesta 66, 10000 Zagreb punomoćnik sudionika u postupku EURO d.o.o.</item>
    </izvorni_sadrzaj>
    <derivirana_varijabla naziv="DomainObject.Predmet.OstaliListFormatedWithAdress_1">
      <item>Ozren Batić, Bosanska 7, 10000 Zagreb punomoćnik sudionika u postupku EURO d.o.o.</item>
      <item>Nataša Batić, Nova cesta 66, 10000 Zagreb punomoćnik sudionika u postupku EURO d.o.o.</item>
    </derivirana_varijabla>
  </DomainObject.Predmet.OstaliListFormatedWithAdress>
  <DomainObject.Predmet.OstaliListFormatedWithAdressOIB>
    <izvorni_sadrzaj>
      <item>Ozren Batić, OIB 18570624588, Bosanska 7, 10000 Zagreb punomoćnik sudionika u postupku EURO d.o.o.</item>
      <item>Nataša Batić, OIB 84422851460, Nova cesta 66, 10000 Zagreb punomoćnik sudionika u postupku EURO d.o.o.</item>
    </izvorni_sadrzaj>
    <derivirana_varijabla naziv="DomainObject.Predmet.OstaliListFormatedWithAdressOIB_1">
      <item>Ozren Batić, OIB 18570624588, Bosanska 7, 10000 Zagreb punomoćnik sudionika u postupku EURO d.o.o.</item>
      <item>Nataša Batić, OIB 84422851460, Nova cesta 66, 10000 Zagreb punomoćnik sudionika u postupku EURO d.o.o.</item>
    </derivirana_varijabla>
  </DomainObject.Predmet.OstaliListFormatedWithAdressOIB>
  <DomainObject.Predmet.OstaliListNazivFormated>
    <izvorni_sadrzaj>
      <item>Ozren Batić</item>
      <item>Nataša Batić</item>
    </izvorni_sadrzaj>
    <derivirana_varijabla naziv="DomainObject.Predmet.OstaliListNazivFormated_1">
      <item>Ozren Batić</item>
      <item>Nataša Batić</item>
    </derivirana_varijabla>
  </DomainObject.Predmet.OstaliListNazivFormated>
  <DomainObject.Predmet.OstaliListNazivFormatedOIB>
    <izvorni_sadrzaj>
      <item>Ozren Batić, OIB 18570624588</item>
      <item>Nataša Batić, OIB 84422851460</item>
    </izvorni_sadrzaj>
    <derivirana_varijabla naziv="DomainObject.Predmet.OstaliListNazivFormatedOIB_1">
      <item>Ozren Batić, OIB 18570624588</item>
      <item>Nataša Batić, OIB 84422851460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d.o.o.</izvorni_sadrzaj>
    <derivirana_varijabla naziv="DomainObject.Predmet.ProtustrankaIDrugi_1">EURO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d.o.o., OIB 92837676607, Nova Cesta 66, 10000 Zagreb</izvorni_sadrzaj>
    <derivirana_varijabla naziv="DomainObject.Predmet.ProtustrankaIDrugiAdressOIB_1">EURO d.o.o., OIB 92837676607, Nova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d.o.o.</item>
      <item>FINA Regionalni centar Zagreb</item>
      <item>Ozren Batić</item>
      <item>Nataša Batić</item>
    </izvorni_sadrzaj>
    <derivirana_varijabla naziv="DomainObject.Predmet.SudioniciListNaziv_1">
      <item>EURO d.o.o.</item>
      <item>FINA Regionalni centar Zagreb</item>
      <item>Ozren Batić</item>
      <item>Nataša Batić</item>
    </derivirana_varijabla>
  </DomainObject.Predmet.SudioniciListNaziv>
  <DomainObject.Predmet.SudioniciListAdressOIB>
    <izvorni_sadrzaj>
      <item>EURO d.o.o., OIB 92837676607, Nova Cesta 66,10000 Zagreb</item>
      <item>FINA Regionalni centar Zagreb, OIB 85821130368, Trg svibanjskih žrtava 1995. br. 1,10000 Zagreb</item>
      <item>Ozren Batić, OIB 18570624588, Bosanska 7,10000 Zagreb</item>
      <item>Nataša Batić, OIB 84422851460, Nova cesta 66,10000 Zagreb</item>
    </izvorni_sadrzaj>
    <derivirana_varijabla naziv="DomainObject.Predmet.SudioniciListAdressOIB_1">
      <item>EURO d.o.o., OIB 92837676607, Nova Cesta 66,10000 Zagreb</item>
      <item>FINA Regionalni centar Zagreb, OIB 85821130368, Trg svibanjskih žrtava 1995. br. 1,10000 Zagreb</item>
      <item>Ozren Batić, OIB 18570624588, Bosanska 7,10000 Zagreb</item>
      <item>Nataša Batić, OIB 84422851460, Nova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92837676607</item>
      <item>, OIB 85821130368</item>
      <item>, OIB 18570624588</item>
      <item>, OIB 84422851460</item>
    </izvorni_sadrzaj>
    <derivirana_varijabla naziv="DomainObject.Predmet.SudioniciListNazivOIB_1">
      <item>, OIB 92837676607</item>
      <item>, OIB 85821130368</item>
      <item>, OIB 18570624588</item>
      <item>, OIB 84422851460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3816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2016-08-22T10:21:00Z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