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e720" w14:paraId="0b5e720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 xml:space="preserve"> St – 861/13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8D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ITAL – INVEST  d.o.o.  u  stečaju</w:t>
      </w:r>
    </w:p>
    <w:p w:rsidRDefault="00F058D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Zagreb, Savska cesta  90</w:t>
      </w:r>
    </w:p>
    <w:p w:rsidRDefault="009B4D35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OIB: 89389588441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6E1E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31.08</w:t>
      </w:r>
      <w:r w:rsidR="003D146B">
        <w:rPr>
          <w:rFonts w:cs="Times New Roman" w:hAnsi="Times New Roman" w:ascii="Times New Roman"/>
          <w:b/>
          <w:sz w:val="24"/>
          <w:szCs w:val="24"/>
        </w:rPr>
        <w:t>.2018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8D6E1E">
        <w:rPr>
          <w:rFonts w:cs="Times New Roman" w:hAnsi="Times New Roman" w:ascii="Times New Roman"/>
          <w:sz w:val="24"/>
          <w:szCs w:val="24"/>
        </w:rPr>
        <w:t>OSTUPKA  U  RAZDOBLJU  od 01.06.2018.  do 31.08</w:t>
      </w:r>
      <w:r w:rsidR="00DA5626">
        <w:rPr>
          <w:rFonts w:cs="Times New Roman" w:hAnsi="Times New Roman" w:ascii="Times New Roman"/>
          <w:sz w:val="24"/>
          <w:szCs w:val="24"/>
        </w:rPr>
        <w:t>.2018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005D" w:rsidP="00453A1C" w:rsidR="00453A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3A1C">
        <w:rPr>
          <w:rFonts w:cs="Times New Roman" w:hAnsi="Times New Roman" w:ascii="Times New Roman"/>
          <w:sz w:val="24"/>
          <w:szCs w:val="24"/>
        </w:rPr>
        <w:t>Pokretn</w:t>
      </w:r>
      <w:r w:rsidR="00391E55">
        <w:rPr>
          <w:rFonts w:cs="Times New Roman" w:hAnsi="Times New Roman" w:ascii="Times New Roman"/>
          <w:sz w:val="24"/>
          <w:szCs w:val="24"/>
        </w:rPr>
        <w:t>ine</w:t>
      </w:r>
      <w:r w:rsidR="008A107E"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- ugostiteljska  oprema, koje</w:t>
      </w:r>
      <w:r w:rsidRPr="00453A1C">
        <w:rPr>
          <w:rFonts w:cs="Times New Roman" w:hAnsi="Times New Roman" w:ascii="Times New Roman"/>
          <w:sz w:val="24"/>
          <w:szCs w:val="24"/>
        </w:rPr>
        <w:t xml:space="preserve">  čine</w:t>
      </w:r>
      <w:r w:rsidR="00391E55">
        <w:rPr>
          <w:rFonts w:cs="Times New Roman" w:hAnsi="Times New Roman" w:ascii="Times New Roman"/>
          <w:sz w:val="24"/>
          <w:szCs w:val="24"/>
        </w:rPr>
        <w:t xml:space="preserve"> </w:t>
      </w:r>
      <w:r w:rsidRPr="00453A1C">
        <w:rPr>
          <w:rFonts w:cs="Times New Roman" w:hAnsi="Times New Roman" w:ascii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m pozive na prikupljanje ponuda </w:t>
      </w:r>
      <w:r w:rsidRPr="00453A1C">
        <w:rPr>
          <w:rFonts w:cs="Times New Roman" w:hAnsi="Times New Roman" w:ascii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 komore i stranicama sudačke mreže</w:t>
      </w:r>
      <w:r w:rsidRPr="00453A1C">
        <w:rPr>
          <w:rFonts w:cs="Times New Roman" w:hAnsi="Times New Roman" w:ascii="Times New Roman"/>
          <w:sz w:val="24"/>
          <w:szCs w:val="24"/>
        </w:rPr>
        <w:t xml:space="preserve"> 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Visokog  trgovačkog suda  RH.</w:t>
      </w: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odluci zadnje skupštine vjerovnika  ove pokretnine se sada prodaju po cijeni koja je za 90%  niža od početne.</w:t>
      </w: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Prodaja je neznatna pa sam ponovila oglas za prikupljanje ponuda po cijeni smanjenoj za 90%. Stigla je jedna ponuda za kupnju </w:t>
      </w:r>
      <w:r w:rsidR="004801B8">
        <w:rPr>
          <w:rFonts w:cs="Times New Roman" w:hAnsi="Times New Roman" w:ascii="Times New Roman"/>
          <w:sz w:val="24"/>
          <w:szCs w:val="24"/>
        </w:rPr>
        <w:t xml:space="preserve">određene količine </w:t>
      </w:r>
      <w:r>
        <w:rPr>
          <w:rFonts w:cs="Times New Roman" w:hAnsi="Times New Roman" w:ascii="Times New Roman"/>
          <w:sz w:val="24"/>
          <w:szCs w:val="24"/>
        </w:rPr>
        <w:t>artikala i ta ponuda je prihvaćena.</w:t>
      </w: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1C5" w:rsidP="00453A1C" w:rsidR="00A6062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Ugostiteljsku opremu koja je preostala i dalje pokušavam prodati po cijeni koja je zadnja određena, dakle za 90% </w:t>
      </w:r>
      <w:r w:rsidR="00447F5E">
        <w:rPr>
          <w:rFonts w:cs="Times New Roman" w:hAnsi="Times New Roman" w:ascii="Times New Roman"/>
          <w:sz w:val="24"/>
          <w:szCs w:val="24"/>
        </w:rPr>
        <w:t xml:space="preserve"> nižoj</w:t>
      </w:r>
      <w:r>
        <w:rPr>
          <w:rFonts w:cs="Times New Roman" w:hAnsi="Times New Roman" w:ascii="Times New Roman"/>
          <w:sz w:val="24"/>
          <w:szCs w:val="24"/>
        </w:rPr>
        <w:t xml:space="preserve"> od knjigovodstvene ( početne ) cijene.</w:t>
      </w:r>
    </w:p>
    <w:p w:rsidRDefault="003441C5" w:rsidP="00453A1C" w:rsidR="00344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4730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neznatnu prod</w:t>
      </w:r>
      <w:r w:rsidR="0027783C">
        <w:rPr>
          <w:rFonts w:cs="Times New Roman" w:hAnsi="Times New Roman" w:ascii="Times New Roman"/>
          <w:sz w:val="24"/>
          <w:szCs w:val="24"/>
        </w:rPr>
        <w:t>aju, kako se ne bi stvarali daljnji troškovi</w:t>
      </w:r>
      <w:r>
        <w:rPr>
          <w:rFonts w:cs="Times New Roman" w:hAnsi="Times New Roman" w:ascii="Times New Roman"/>
          <w:sz w:val="24"/>
          <w:szCs w:val="24"/>
        </w:rPr>
        <w:t>, predložit ću sazivanje skupštine vjerovnika radi donošenja daljnjih odluka.</w:t>
      </w:r>
    </w:p>
    <w:p w:rsidRDefault="001C4730" w:rsidP="00453A1C" w:rsidR="001C4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4730" w:rsidP="00453A1C" w:rsidR="001C4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058D7"/>
    <w:rsid w:val="00002F16"/>
    <w:rsid w:val="00015AB7"/>
    <w:rsid w:val="00030B09"/>
    <w:rsid w:val="0004389C"/>
    <w:rsid w:val="0007343C"/>
    <w:rsid w:val="00074DC6"/>
    <w:rsid w:val="000D1A2D"/>
    <w:rsid w:val="000D1F1E"/>
    <w:rsid w:val="00124152"/>
    <w:rsid w:val="001558EC"/>
    <w:rsid w:val="00165356"/>
    <w:rsid w:val="001C21FA"/>
    <w:rsid w:val="001C4730"/>
    <w:rsid w:val="001E5182"/>
    <w:rsid w:val="00261E34"/>
    <w:rsid w:val="0027783C"/>
    <w:rsid w:val="00284ECF"/>
    <w:rsid w:val="002E3A1B"/>
    <w:rsid w:val="002E4DA0"/>
    <w:rsid w:val="003034D9"/>
    <w:rsid w:val="00314AB4"/>
    <w:rsid w:val="0031713D"/>
    <w:rsid w:val="003441C5"/>
    <w:rsid w:val="00346350"/>
    <w:rsid w:val="00391E55"/>
    <w:rsid w:val="003B4C6A"/>
    <w:rsid w:val="003C6673"/>
    <w:rsid w:val="003D146B"/>
    <w:rsid w:val="003E283D"/>
    <w:rsid w:val="00447F5E"/>
    <w:rsid w:val="00453A1C"/>
    <w:rsid w:val="00456A85"/>
    <w:rsid w:val="0046176C"/>
    <w:rsid w:val="00472BDC"/>
    <w:rsid w:val="004801B8"/>
    <w:rsid w:val="004907A6"/>
    <w:rsid w:val="004B3182"/>
    <w:rsid w:val="004C2166"/>
    <w:rsid w:val="004C24B9"/>
    <w:rsid w:val="004E0302"/>
    <w:rsid w:val="004E1AFF"/>
    <w:rsid w:val="00534CF8"/>
    <w:rsid w:val="00557BB6"/>
    <w:rsid w:val="0056048E"/>
    <w:rsid w:val="005810AF"/>
    <w:rsid w:val="00597E58"/>
    <w:rsid w:val="005B64FB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70BC5"/>
    <w:rsid w:val="007C31E0"/>
    <w:rsid w:val="00803E48"/>
    <w:rsid w:val="00830653"/>
    <w:rsid w:val="00852C2B"/>
    <w:rsid w:val="00853D49"/>
    <w:rsid w:val="008764ED"/>
    <w:rsid w:val="00882D43"/>
    <w:rsid w:val="00884D96"/>
    <w:rsid w:val="008A107E"/>
    <w:rsid w:val="008B1F45"/>
    <w:rsid w:val="008D6E1E"/>
    <w:rsid w:val="008E5D8D"/>
    <w:rsid w:val="009710EA"/>
    <w:rsid w:val="009967DF"/>
    <w:rsid w:val="009B1200"/>
    <w:rsid w:val="009B4D35"/>
    <w:rsid w:val="009E6817"/>
    <w:rsid w:val="009F0150"/>
    <w:rsid w:val="009F1DDD"/>
    <w:rsid w:val="009F1E2A"/>
    <w:rsid w:val="00A53A01"/>
    <w:rsid w:val="00A60621"/>
    <w:rsid w:val="00AE6063"/>
    <w:rsid w:val="00B01258"/>
    <w:rsid w:val="00B23471"/>
    <w:rsid w:val="00B36047"/>
    <w:rsid w:val="00B47C8D"/>
    <w:rsid w:val="00B51DF7"/>
    <w:rsid w:val="00B76CA1"/>
    <w:rsid w:val="00B82275"/>
    <w:rsid w:val="00BB17CA"/>
    <w:rsid w:val="00BE147A"/>
    <w:rsid w:val="00BF211F"/>
    <w:rsid w:val="00C117A5"/>
    <w:rsid w:val="00C211FC"/>
    <w:rsid w:val="00C44058"/>
    <w:rsid w:val="00C76A31"/>
    <w:rsid w:val="00C87400"/>
    <w:rsid w:val="00CD0B67"/>
    <w:rsid w:val="00CF5416"/>
    <w:rsid w:val="00D05D80"/>
    <w:rsid w:val="00D46B77"/>
    <w:rsid w:val="00D962B9"/>
    <w:rsid w:val="00DA0272"/>
    <w:rsid w:val="00DA074B"/>
    <w:rsid w:val="00DA5626"/>
    <w:rsid w:val="00DB3519"/>
    <w:rsid w:val="00DC45E7"/>
    <w:rsid w:val="00DE3A18"/>
    <w:rsid w:val="00E13FE9"/>
    <w:rsid w:val="00E24664"/>
    <w:rsid w:val="00E251E8"/>
    <w:rsid w:val="00E31F2D"/>
    <w:rsid w:val="00E357F2"/>
    <w:rsid w:val="00E47836"/>
    <w:rsid w:val="00E8577F"/>
    <w:rsid w:val="00EA4EE5"/>
    <w:rsid w:val="00EA5194"/>
    <w:rsid w:val="00EC21EB"/>
    <w:rsid w:val="00EE44E5"/>
    <w:rsid w:val="00EE65C1"/>
    <w:rsid w:val="00F01244"/>
    <w:rsid w:val="00F058D7"/>
    <w:rsid w:val="00F42737"/>
    <w:rsid w:val="00F83AF8"/>
    <w:rsid w:val="00F84AE8"/>
    <w:rsid w:val="00FA201E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B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A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A1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A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A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1072</properties:Characters>
  <properties:Lines>75</properties:Lines>
  <properties:Paragraphs>19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2018-08-28T21:43:00Z</dcterms:created>
  <dc:creator>Ana</dc:creator>
  <cp:lastModifiedBy>Monika Grbac</cp:lastModifiedBy>
  <cp:lastPrinted>2017-05-18T08:40:00Z</cp:lastPrinted>
  <dcterms:modified xmlns:xsi="http://www.w3.org/2001/XMLSchema-instance" xsi:type="dcterms:W3CDTF">2018-09-04T07:46:00Z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St-861/2013-99 / Podnesak - Izvješće stečajnog upravitelja (izvješće od 31.8.18.docx)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