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407d" w14:paraId="ee9407d" w:rsidRDefault="005A05A8" w:rsidR="005A05A8" w:rsidRPr="00E73970">
      <w:pPr>
        <w15:collapsed w:val="false"/>
      </w:pPr>
      <w:bookmarkStart w:name="_GoBack" w:id="0"/>
      <w:bookmarkEnd w:id="0"/>
    </w:p>
    <w:p w:rsidRDefault="005A05A8" w:rsidR="005A05A8" w:rsidRPr="00E73970"/>
    <w:p w:rsidRDefault="006F7B83" w:rsidR="005A05A8" w:rsidRPr="00E73970">
      <w:r w:rsidRPr="00E73970">
        <w:t xml:space="preserve">          </w:t>
      </w:r>
      <w:r w:rsidR="005A05A8" w:rsidRPr="00E73970">
        <w:t>R</w:t>
      </w:r>
      <w:r w:rsidRPr="00E73970">
        <w:t>epublika</w:t>
      </w:r>
      <w:r w:rsidR="005A05A8" w:rsidRPr="00E73970">
        <w:t xml:space="preserve"> H</w:t>
      </w:r>
      <w:r w:rsidRPr="00E73970">
        <w:t>rvatska</w:t>
      </w:r>
    </w:p>
    <w:p w:rsidRDefault="006F7B83" w:rsidR="002A2E27" w:rsidRPr="00E73970">
      <w:r w:rsidRPr="00E73970">
        <w:t>TRGOVAČKI SUD U ZAGREBU</w:t>
      </w:r>
    </w:p>
    <w:p w:rsidRDefault="006F7B83" w:rsidR="000870CB" w:rsidRPr="00E73970">
      <w:r w:rsidRPr="00E73970">
        <w:t xml:space="preserve">       </w:t>
      </w:r>
      <w:r w:rsidR="002A2E27" w:rsidRPr="00E73970">
        <w:t xml:space="preserve">Zagreb, </w:t>
      </w:r>
      <w:proofErr w:type="spellStart"/>
      <w:r w:rsidR="002A2E27" w:rsidRPr="00E73970">
        <w:t>Amruševa</w:t>
      </w:r>
      <w:proofErr w:type="spellEnd"/>
      <w:r w:rsidR="002A2E27" w:rsidRPr="00E73970">
        <w:t xml:space="preserve"> 2/II</w:t>
      </w:r>
      <w:r w:rsidR="005A05A8" w:rsidRPr="00E73970">
        <w:t xml:space="preserve">                                                           </w:t>
      </w:r>
      <w:r w:rsidR="005C4AA5" w:rsidRPr="00E73970">
        <w:t xml:space="preserve">    </w:t>
      </w:r>
      <w:r w:rsidR="000870CB" w:rsidRPr="00E73970">
        <w:t xml:space="preserve">  </w:t>
      </w:r>
    </w:p>
    <w:p w:rsidRDefault="000870CB" w:rsidP="00137C94" w:rsidR="00993142" w:rsidRPr="00E73970">
      <w:pPr>
        <w:jc w:val="right"/>
      </w:pPr>
      <w:r w:rsidRPr="00E73970">
        <w:t xml:space="preserve"> </w:t>
      </w:r>
      <w:proofErr w:type="spellStart"/>
      <w:r w:rsidR="002A2E27" w:rsidRPr="00E73970">
        <w:t>20</w:t>
      </w:r>
      <w:proofErr w:type="spellEnd"/>
      <w:r w:rsidRPr="00E73970">
        <w:t xml:space="preserve"> </w:t>
      </w:r>
      <w:r w:rsidR="005A05A8" w:rsidRPr="00E73970">
        <w:t>St-</w:t>
      </w:r>
      <w:proofErr w:type="spellStart"/>
      <w:r w:rsidR="00486721">
        <w:t>710</w:t>
      </w:r>
      <w:proofErr w:type="spellEnd"/>
      <w:r w:rsidR="00486721">
        <w:t>/</w:t>
      </w:r>
      <w:proofErr w:type="spellStart"/>
      <w:r w:rsidR="00486721">
        <w:t>12</w:t>
      </w:r>
      <w:proofErr w:type="spellEnd"/>
      <w:r w:rsidR="00486721">
        <w:t>-</w:t>
      </w:r>
      <w:proofErr w:type="spellStart"/>
      <w:r w:rsidR="00486721">
        <w:t>113</w:t>
      </w:r>
      <w:proofErr w:type="spellEnd"/>
    </w:p>
    <w:p w:rsidRDefault="005A05A8" w:rsidR="005A05A8" w:rsidRPr="00E73970">
      <w:pPr>
        <w:jc w:val="center"/>
      </w:pPr>
      <w:r w:rsidRPr="00E73970">
        <w:t>R J E Š E N J E</w:t>
      </w:r>
    </w:p>
    <w:p w:rsidRDefault="00FF587B" w:rsidR="00FF587B" w:rsidRPr="00E73970">
      <w:pPr>
        <w:jc w:val="center"/>
      </w:pPr>
    </w:p>
    <w:p w:rsidRDefault="005A05A8" w:rsidP="00137C94" w:rsidR="00FF587B" w:rsidRPr="00E73970">
      <w:pPr>
        <w:pStyle w:val="Tijeloteksta"/>
        <w:rPr>
          <w:szCs w:val="24"/>
        </w:rPr>
      </w:pPr>
      <w:r w:rsidRPr="00E73970">
        <w:rPr>
          <w:szCs w:val="24"/>
        </w:rPr>
        <w:tab/>
        <w:t>TRGOVAČKI SUD U ZAGREBU, po sucu</w:t>
      </w:r>
      <w:r w:rsidR="002A2E27" w:rsidRPr="00E73970">
        <w:rPr>
          <w:szCs w:val="24"/>
        </w:rPr>
        <w:t xml:space="preserve"> pojedincu</w:t>
      </w:r>
      <w:r w:rsidRPr="00E73970">
        <w:rPr>
          <w:szCs w:val="24"/>
        </w:rPr>
        <w:t xml:space="preserve"> Luciji Butigan, u stečajnom postupku nad stečajnim dužniko</w:t>
      </w:r>
      <w:r w:rsidR="001F2B41" w:rsidRPr="00E73970">
        <w:rPr>
          <w:szCs w:val="24"/>
        </w:rPr>
        <w:t xml:space="preserve">m </w:t>
      </w:r>
      <w:proofErr w:type="spellStart"/>
      <w:r w:rsidR="00486721" w:rsidRPr="00A71DFC">
        <w:rPr>
          <w:bCs/>
          <w:color w:val="000000"/>
          <w:szCs w:val="24"/>
        </w:rPr>
        <w:t>M2</w:t>
      </w:r>
      <w:proofErr w:type="spellEnd"/>
      <w:r w:rsidR="00486721" w:rsidRPr="00A71DFC">
        <w:rPr>
          <w:bCs/>
          <w:color w:val="000000"/>
          <w:szCs w:val="24"/>
        </w:rPr>
        <w:t xml:space="preserve"> </w:t>
      </w:r>
      <w:proofErr w:type="spellStart"/>
      <w:r w:rsidR="00486721" w:rsidRPr="00A71DFC">
        <w:rPr>
          <w:bCs/>
          <w:color w:val="000000"/>
          <w:szCs w:val="24"/>
        </w:rPr>
        <w:t>MOTION</w:t>
      </w:r>
      <w:proofErr w:type="spellEnd"/>
      <w:r w:rsidR="00486721" w:rsidRPr="00A71DFC">
        <w:rPr>
          <w:bCs/>
          <w:color w:val="000000"/>
          <w:szCs w:val="24"/>
        </w:rPr>
        <w:t xml:space="preserve"> d.o.o. za zastupstva i promidžbu, Zagreb, Gustava Krkleca 5, </w:t>
      </w:r>
      <w:proofErr w:type="spellStart"/>
      <w:r w:rsidR="00486721" w:rsidRPr="00A71DFC">
        <w:rPr>
          <w:bCs/>
          <w:color w:val="000000"/>
          <w:szCs w:val="24"/>
        </w:rPr>
        <w:t>MBS</w:t>
      </w:r>
      <w:proofErr w:type="spellEnd"/>
      <w:r w:rsidR="00486721" w:rsidRPr="00A71DFC">
        <w:rPr>
          <w:bCs/>
          <w:color w:val="000000"/>
          <w:szCs w:val="24"/>
        </w:rPr>
        <w:t xml:space="preserve">: </w:t>
      </w:r>
      <w:proofErr w:type="spellStart"/>
      <w:r w:rsidR="00486721" w:rsidRPr="00A71DFC">
        <w:rPr>
          <w:bCs/>
          <w:color w:val="000000"/>
          <w:szCs w:val="24"/>
        </w:rPr>
        <w:t>080369131</w:t>
      </w:r>
      <w:proofErr w:type="spellEnd"/>
      <w:r w:rsidR="00486721" w:rsidRPr="00A71DFC">
        <w:rPr>
          <w:bCs/>
          <w:color w:val="000000"/>
          <w:szCs w:val="24"/>
        </w:rPr>
        <w:t xml:space="preserve">, </w:t>
      </w:r>
      <w:proofErr w:type="spellStart"/>
      <w:r w:rsidR="00486721" w:rsidRPr="00A71DFC">
        <w:rPr>
          <w:bCs/>
          <w:color w:val="000000"/>
          <w:szCs w:val="24"/>
        </w:rPr>
        <w:t>OIB</w:t>
      </w:r>
      <w:proofErr w:type="spellEnd"/>
      <w:r w:rsidR="00486721" w:rsidRPr="00A71DFC">
        <w:rPr>
          <w:bCs/>
          <w:color w:val="000000"/>
          <w:szCs w:val="24"/>
        </w:rPr>
        <w:t xml:space="preserve">: </w:t>
      </w:r>
      <w:proofErr w:type="spellStart"/>
      <w:r w:rsidR="00486721" w:rsidRPr="00A71DFC">
        <w:rPr>
          <w:bCs/>
          <w:color w:val="000000"/>
          <w:szCs w:val="24"/>
        </w:rPr>
        <w:t>15465679081</w:t>
      </w:r>
      <w:proofErr w:type="spellEnd"/>
      <w:r w:rsidR="00E06B5F" w:rsidRPr="00E73970">
        <w:rPr>
          <w:szCs w:val="24"/>
        </w:rPr>
        <w:t xml:space="preserve">, </w:t>
      </w:r>
      <w:r w:rsidR="001F2B41" w:rsidRPr="00E73970">
        <w:rPr>
          <w:szCs w:val="24"/>
        </w:rPr>
        <w:t xml:space="preserve">na </w:t>
      </w:r>
      <w:r w:rsidR="007D627C">
        <w:rPr>
          <w:szCs w:val="24"/>
        </w:rPr>
        <w:t xml:space="preserve">posebnom </w:t>
      </w:r>
      <w:r w:rsidR="001F2B41" w:rsidRPr="00E73970">
        <w:rPr>
          <w:szCs w:val="24"/>
        </w:rPr>
        <w:t xml:space="preserve">ispitnom </w:t>
      </w:r>
      <w:r w:rsidR="000870CB" w:rsidRPr="00E73970">
        <w:rPr>
          <w:szCs w:val="24"/>
        </w:rPr>
        <w:t>ročištu održanom dana</w:t>
      </w:r>
      <w:r w:rsidR="00E73970">
        <w:rPr>
          <w:szCs w:val="24"/>
        </w:rPr>
        <w:t xml:space="preserve"> </w:t>
      </w:r>
      <w:r w:rsidR="00486721">
        <w:rPr>
          <w:szCs w:val="24"/>
        </w:rPr>
        <w:t>2. prosinca</w:t>
      </w:r>
      <w:r w:rsidR="00E73970">
        <w:rPr>
          <w:szCs w:val="24"/>
        </w:rPr>
        <w:t xml:space="preserve"> </w:t>
      </w:r>
      <w:proofErr w:type="spellStart"/>
      <w:r w:rsidR="00E73970">
        <w:rPr>
          <w:szCs w:val="24"/>
        </w:rPr>
        <w:t>2015</w:t>
      </w:r>
      <w:proofErr w:type="spellEnd"/>
      <w:r w:rsidR="00EE07C2" w:rsidRPr="00E73970">
        <w:rPr>
          <w:szCs w:val="24"/>
        </w:rPr>
        <w:t>.</w:t>
      </w:r>
    </w:p>
    <w:p w:rsidRDefault="005A05A8" w:rsidR="005A05A8" w:rsidRPr="00E73970">
      <w:pPr>
        <w:jc w:val="center"/>
      </w:pPr>
      <w:r w:rsidRPr="00E73970">
        <w:t xml:space="preserve">r i j e š i o    j e </w:t>
      </w:r>
    </w:p>
    <w:p w:rsidRDefault="005A05A8" w:rsidR="005A05A8" w:rsidRPr="00E73970">
      <w:pPr>
        <w:jc w:val="center"/>
      </w:pPr>
    </w:p>
    <w:p w:rsidRDefault="007D2903" w:rsidP="00E70959" w:rsidR="00E70959" w:rsidRPr="00E73970">
      <w:pPr>
        <w:jc w:val="both"/>
        <w:rPr>
          <w:bCs/>
        </w:rPr>
      </w:pPr>
      <w:r w:rsidRPr="00E73970">
        <w:t xml:space="preserve"> </w:t>
      </w:r>
      <w:r w:rsidR="00E70959" w:rsidRPr="00E73970">
        <w:rPr>
          <w:bCs/>
        </w:rPr>
        <w:t xml:space="preserve">I. </w:t>
      </w:r>
      <w:r w:rsidRPr="00E73970">
        <w:rPr>
          <w:bCs/>
        </w:rPr>
        <w:tab/>
      </w:r>
      <w:r w:rsidR="00486721">
        <w:rPr>
          <w:bCs/>
        </w:rPr>
        <w:t>Utvrđena je sljedeća tražbina</w:t>
      </w:r>
      <w:r w:rsidR="00E70959" w:rsidRPr="00E73970">
        <w:rPr>
          <w:bCs/>
        </w:rPr>
        <w:t xml:space="preserve"> viših isplatnih redova kako slijedi:</w:t>
      </w:r>
    </w:p>
    <w:p w:rsidRDefault="005A05A8" w:rsidR="005A05A8" w:rsidRPr="00E73970">
      <w:pPr>
        <w:jc w:val="both"/>
      </w:pPr>
    </w:p>
    <w:p w:rsidRDefault="005803EA" w:rsidP="00486721" w:rsidR="003D69F0">
      <w:pPr>
        <w:jc w:val="both"/>
      </w:pPr>
      <w:r w:rsidRPr="00E73970">
        <w:t xml:space="preserve">        </w:t>
      </w:r>
      <w:r w:rsidR="00486721">
        <w:tab/>
      </w:r>
      <w:r w:rsidR="00486721">
        <w:tab/>
      </w:r>
      <w:r w:rsidR="00486721">
        <w:tab/>
        <w:t xml:space="preserve">            </w:t>
      </w:r>
      <w:r w:rsidR="003D69F0">
        <w:t xml:space="preserve">      2. </w:t>
      </w:r>
      <w:r w:rsidR="003D69F0" w:rsidRPr="003D69F0">
        <w:rPr>
          <w:u w:val="single"/>
        </w:rPr>
        <w:t>viši isplatni red</w:t>
      </w:r>
    </w:p>
    <w:p w:rsidRDefault="003D69F0" w:rsidP="003D69F0" w:rsidR="003D69F0">
      <w:pPr>
        <w:jc w:val="center"/>
      </w:pPr>
    </w:p>
    <w:p w:rsidRDefault="00486721" w:rsidP="00486721" w:rsidR="00486721">
      <w:pPr>
        <w:ind w:firstLine="708"/>
        <w:jc w:val="both"/>
      </w:pPr>
      <w:proofErr w:type="spellStart"/>
      <w:r>
        <w:t>01</w:t>
      </w:r>
      <w:proofErr w:type="spellEnd"/>
      <w:r>
        <w:t xml:space="preserve">. HRVATSKA RADIO TELEVIZIJA, </w:t>
      </w:r>
    </w:p>
    <w:p w:rsidRDefault="00486721" w:rsidP="00486721" w:rsidR="00486721">
      <w:pPr>
        <w:ind w:left="720"/>
        <w:jc w:val="both"/>
      </w:pPr>
      <w:r>
        <w:t xml:space="preserve">    JAVNA USTANOVA, Zagreb, Prisavlje 3, </w:t>
      </w:r>
    </w:p>
    <w:p w:rsidRDefault="00486721" w:rsidP="00486721" w:rsidR="00E06B5F" w:rsidRPr="00E73970">
      <w:pPr>
        <w:ind w:left="720"/>
        <w:jc w:val="both"/>
      </w:pPr>
      <w:r>
        <w:t xml:space="preserve">    </w:t>
      </w:r>
      <w:proofErr w:type="spellStart"/>
      <w:r>
        <w:t>OIB</w:t>
      </w:r>
      <w:proofErr w:type="spellEnd"/>
      <w:r>
        <w:t>:</w:t>
      </w:r>
      <w:proofErr w:type="spellStart"/>
      <w:r>
        <w:t>68419124305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11.748</w:t>
      </w:r>
      <w:proofErr w:type="spellEnd"/>
      <w:r>
        <w:t>,</w:t>
      </w:r>
      <w:proofErr w:type="spellStart"/>
      <w:r>
        <w:t>03</w:t>
      </w:r>
      <w:proofErr w:type="spellEnd"/>
      <w:r>
        <w:t xml:space="preserve"> kune</w:t>
      </w:r>
    </w:p>
    <w:p w:rsidRDefault="00E06B5F" w:rsidP="00486721" w:rsidR="00E06B5F" w:rsidRPr="00E73970">
      <w:pPr>
        <w:jc w:val="both"/>
      </w:pPr>
    </w:p>
    <w:p w:rsidRDefault="005A05A8" w:rsidR="005A05A8" w:rsidRPr="00E73970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E73970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E73970">
      <w:pPr>
        <w:ind w:firstLine="720"/>
        <w:jc w:val="both"/>
      </w:pPr>
    </w:p>
    <w:p w:rsidRDefault="00954AAC" w:rsidP="00954AAC" w:rsidR="00954AAC" w:rsidRPr="00E73970">
      <w:pPr>
        <w:ind w:firstLine="720"/>
        <w:jc w:val="both"/>
      </w:pPr>
      <w:r w:rsidRPr="00E73970">
        <w:t xml:space="preserve">Na </w:t>
      </w:r>
      <w:r w:rsidR="00CC3160">
        <w:t xml:space="preserve">posebnom </w:t>
      </w:r>
      <w:r w:rsidRPr="00E73970">
        <w:t>ispitnom ročištu održanom dana</w:t>
      </w:r>
      <w:r w:rsidR="00EB5A87" w:rsidRPr="00E73970">
        <w:t xml:space="preserve"> </w:t>
      </w:r>
      <w:r w:rsidR="00486721">
        <w:t>2. prosinca</w:t>
      </w:r>
      <w:r w:rsidR="00CC3160">
        <w:t xml:space="preserve"> </w:t>
      </w:r>
      <w:proofErr w:type="spellStart"/>
      <w:r w:rsidR="00CC3160">
        <w:t>2015</w:t>
      </w:r>
      <w:proofErr w:type="spellEnd"/>
      <w:r w:rsidR="00CC3160">
        <w:t xml:space="preserve">. </w:t>
      </w:r>
      <w:r w:rsidR="00486721">
        <w:t>ispitane je, u naknadnom roku, podnesena</w:t>
      </w:r>
      <w:r w:rsidRPr="00E73970">
        <w:t xml:space="preserve"> </w:t>
      </w:r>
      <w:r w:rsidR="00486721">
        <w:t>prijava stečajnog</w:t>
      </w:r>
      <w:r w:rsidR="00CC3160">
        <w:t xml:space="preserve"> vjerovnika </w:t>
      </w:r>
      <w:r w:rsidRPr="00E73970">
        <w:t>prema svojim iznosima i redu.</w:t>
      </w:r>
    </w:p>
    <w:p w:rsidRDefault="00954AAC" w:rsidP="00EE07C2" w:rsidR="00954AAC" w:rsidRPr="00E73970">
      <w:pPr>
        <w:ind w:firstLine="708"/>
        <w:jc w:val="both"/>
      </w:pPr>
      <w:r w:rsidRPr="00E73970">
        <w:t>Stečajni sudac sastavio je, sukladno članku 177. stavak 2. Stečajnog zakona</w:t>
      </w:r>
      <w:r w:rsidR="00EE07C2" w:rsidRPr="00E73970">
        <w:t xml:space="preserve"> (Narodne novine br. </w:t>
      </w:r>
      <w:r w:rsidR="006E49B0" w:rsidRPr="00E73970">
        <w:t>44/96, 161/98, 29/99, 129/00, 123/03, 197/03, 187/04, 82/06, 116/10, 125/12, 133/12;</w:t>
      </w:r>
      <w:r w:rsidR="00EE07C2" w:rsidRPr="00E73970">
        <w:t xml:space="preserve"> dalje: SZ)</w:t>
      </w:r>
      <w:r w:rsidR="00486721">
        <w:t>, tablicu ispitane tražbine</w:t>
      </w:r>
      <w:r w:rsidRPr="00E73970">
        <w:t xml:space="preserve">, a u koju su za </w:t>
      </w:r>
      <w:r w:rsidR="00486721">
        <w:t>prijavljenu tražbinu unesen podatak</w:t>
      </w:r>
      <w:r w:rsidRPr="00E73970">
        <w:t xml:space="preserve"> o tome u kojoj je mjeri tražbina utvrđena prema svom iznosu i svom redu</w:t>
      </w:r>
      <w:r w:rsidR="00486721">
        <w:t>.</w:t>
      </w:r>
    </w:p>
    <w:p w:rsidRDefault="00486721" w:rsidP="00353B61" w:rsidR="00353B61" w:rsidRPr="00E73970">
      <w:pPr>
        <w:pStyle w:val="Tijeloteksta-uvlaka2"/>
      </w:pPr>
      <w:r>
        <w:t>Tražbina navedena</w:t>
      </w:r>
      <w:r w:rsidR="00353B61" w:rsidRPr="00E73970">
        <w:t xml:space="preserve"> u točki I. izreke stečajn</w:t>
      </w:r>
      <w:r w:rsidR="004A17BE" w:rsidRPr="00E73970">
        <w:t>a</w:t>
      </w:r>
      <w:r w:rsidR="00353B61" w:rsidRPr="00E73970">
        <w:t xml:space="preserve"> upravitel</w:t>
      </w:r>
      <w:r w:rsidR="004A17BE" w:rsidRPr="00E73970">
        <w:t>jica</w:t>
      </w:r>
      <w:r w:rsidR="00353B61" w:rsidRPr="00E73970">
        <w:t xml:space="preserve"> nije ospor</w:t>
      </w:r>
      <w:r w:rsidR="004A17BE" w:rsidRPr="00E73970">
        <w:t>ila</w:t>
      </w:r>
      <w:r>
        <w:t>, s</w:t>
      </w:r>
      <w:r w:rsidR="00353B61" w:rsidRPr="00E73970">
        <w:t>toga se</w:t>
      </w:r>
      <w:r>
        <w:t>, ta tražbina</w:t>
      </w:r>
      <w:r w:rsidR="006D02BC" w:rsidRPr="00E73970">
        <w:t xml:space="preserve"> na temelju</w:t>
      </w:r>
      <w:r w:rsidR="00353B61" w:rsidRPr="00E73970">
        <w:t xml:space="preserve"> čla</w:t>
      </w:r>
      <w:r w:rsidR="00EE07C2" w:rsidRPr="00E73970">
        <w:t>nk</w:t>
      </w:r>
      <w:r w:rsidR="006D02BC" w:rsidRPr="00E73970">
        <w:t>a</w:t>
      </w:r>
      <w:r w:rsidR="00EE07C2" w:rsidRPr="00E73970">
        <w:t xml:space="preserve"> 177. stavak 1. </w:t>
      </w:r>
      <w:proofErr w:type="spellStart"/>
      <w:r w:rsidR="00EE07C2" w:rsidRPr="00E73970">
        <w:t>SZ</w:t>
      </w:r>
      <w:proofErr w:type="spellEnd"/>
      <w:r w:rsidR="00EE07C2" w:rsidRPr="00E73970">
        <w:t>-</w:t>
      </w:r>
      <w:r>
        <w:t>a smatra utvrđenom, pa</w:t>
      </w:r>
      <w:r w:rsidR="00353B61" w:rsidRPr="00E73970">
        <w:t xml:space="preserve"> je na temelju članka 177. stavak 3. S</w:t>
      </w:r>
      <w:r w:rsidR="00EE07C2" w:rsidRPr="00E73970">
        <w:t>Z-</w:t>
      </w:r>
      <w:r w:rsidR="00353B61" w:rsidRPr="00E73970">
        <w:t>a i riješeno kao u točki I. izreke.</w:t>
      </w:r>
    </w:p>
    <w:p w:rsidRDefault="005A05A8" w:rsidP="00137C94" w:rsidR="005A05A8" w:rsidRPr="00E73970">
      <w:pPr>
        <w:pStyle w:val="Tijeloteksta-uvlaka2"/>
        <w:ind w:firstLine="0"/>
      </w:pPr>
    </w:p>
    <w:p w:rsidRDefault="00137C94" w:rsidR="005A05A8" w:rsidRPr="00E73970">
      <w:pPr>
        <w:jc w:val="center"/>
      </w:pPr>
      <w:r>
        <w:t xml:space="preserve">U Zagrebu, </w:t>
      </w:r>
      <w:r w:rsidR="00486721">
        <w:t>2. prosinca</w:t>
      </w:r>
      <w:r>
        <w:t xml:space="preserve"> </w:t>
      </w:r>
      <w:proofErr w:type="spellStart"/>
      <w:r>
        <w:t>2015</w:t>
      </w:r>
      <w:proofErr w:type="spellEnd"/>
      <w:r>
        <w:t>. godine</w:t>
      </w:r>
    </w:p>
    <w:p w:rsidRDefault="005A05A8" w:rsidR="005A05A8" w:rsidRPr="00E73970">
      <w:r w:rsidRPr="00E73970">
        <w:tab/>
      </w:r>
    </w:p>
    <w:p w:rsidRDefault="005A05A8" w:rsidR="005A05A8" w:rsidRPr="00E73970">
      <w:r w:rsidRPr="00E73970">
        <w:tab/>
      </w:r>
      <w:r w:rsidRPr="00E73970">
        <w:tab/>
      </w:r>
      <w:r w:rsidRPr="00E73970">
        <w:tab/>
      </w:r>
      <w:r w:rsidRPr="00E73970">
        <w:tab/>
        <w:t xml:space="preserve">            </w:t>
      </w:r>
      <w:r w:rsidRPr="00E73970">
        <w:tab/>
      </w:r>
      <w:r w:rsidRPr="00E73970">
        <w:tab/>
        <w:t xml:space="preserve">          </w:t>
      </w:r>
      <w:r w:rsidR="003C6B5B" w:rsidRPr="00E73970">
        <w:tab/>
      </w:r>
      <w:r w:rsidR="002A2E27" w:rsidRPr="00E73970">
        <w:t xml:space="preserve">  </w:t>
      </w:r>
      <w:r w:rsidR="00222094" w:rsidRPr="00E73970">
        <w:t xml:space="preserve"> </w:t>
      </w:r>
      <w:r w:rsidR="002A2E27" w:rsidRPr="00E73970">
        <w:t xml:space="preserve"> </w:t>
      </w:r>
      <w:r w:rsidRPr="00E73970">
        <w:t>S</w:t>
      </w:r>
      <w:r w:rsidR="002A2E27" w:rsidRPr="00E73970">
        <w:t xml:space="preserve"> </w:t>
      </w:r>
      <w:r w:rsidRPr="00E73970">
        <w:t>U</w:t>
      </w:r>
      <w:r w:rsidR="002A2E27" w:rsidRPr="00E73970">
        <w:t xml:space="preserve"> </w:t>
      </w:r>
      <w:r w:rsidRPr="00E73970">
        <w:t>D</w:t>
      </w:r>
      <w:r w:rsidR="002A2E27" w:rsidRPr="00E73970">
        <w:t xml:space="preserve"> </w:t>
      </w:r>
      <w:r w:rsidRPr="00E73970">
        <w:t>A</w:t>
      </w:r>
      <w:r w:rsidR="002A2E27" w:rsidRPr="00E73970">
        <w:t xml:space="preserve"> </w:t>
      </w:r>
      <w:r w:rsidRPr="00E73970">
        <w:t>C:</w:t>
      </w:r>
    </w:p>
    <w:p w:rsidRDefault="003C6B5B" w:rsidR="005A05A8" w:rsidRPr="00E73970">
      <w:r w:rsidRPr="00E73970">
        <w:tab/>
      </w:r>
    </w:p>
    <w:p w:rsidRDefault="00BB56B4" w:rsidR="005A05A8" w:rsidRPr="00E73970"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  <w:t>LUCIJA BUTIGAN</w:t>
      </w:r>
      <w:r w:rsidR="003F67CE">
        <w:t>,v.r.</w:t>
      </w:r>
    </w:p>
    <w:p w:rsidRDefault="00EE07C2" w:rsidR="005A05A8" w:rsidRPr="00E73970">
      <w:pPr>
        <w:rPr>
          <w:u w:val="single"/>
        </w:rPr>
      </w:pPr>
      <w:r w:rsidRPr="00E73970">
        <w:rPr>
          <w:u w:val="single"/>
        </w:rPr>
        <w:t>UPUTA</w:t>
      </w:r>
      <w:r w:rsidR="005A05A8" w:rsidRPr="00E73970">
        <w:rPr>
          <w:u w:val="single"/>
        </w:rPr>
        <w:t xml:space="preserve"> O PRAVNOM LIJEKU:</w:t>
      </w:r>
    </w:p>
    <w:p w:rsidRDefault="005A05A8" w:rsidP="00351A68" w:rsidR="005A05A8" w:rsidRPr="00E73970">
      <w:pPr>
        <w:pStyle w:val="Tijeloteksta"/>
        <w:spacing w:after="120"/>
        <w:ind w:left="0"/>
        <w:rPr>
          <w:szCs w:val="24"/>
        </w:rPr>
      </w:pPr>
      <w:r w:rsidRPr="00E73970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E73970">
        <w:rPr>
          <w:szCs w:val="24"/>
        </w:rPr>
        <w:t xml:space="preserve"> (članak 177. stavak 4. i 5. SZ-</w:t>
      </w:r>
      <w:r w:rsidRPr="00E73970">
        <w:rPr>
          <w:szCs w:val="24"/>
        </w:rPr>
        <w:t>a)</w:t>
      </w:r>
      <w:r w:rsidR="003C2FD3" w:rsidRPr="00E73970">
        <w:rPr>
          <w:szCs w:val="24"/>
        </w:rPr>
        <w:t xml:space="preserve">. Rok za žalbu je </w:t>
      </w:r>
      <w:r w:rsidRPr="00E73970">
        <w:rPr>
          <w:szCs w:val="24"/>
        </w:rPr>
        <w:t>osam dana računajući od dana dostave pisanog izvatka iz rješenja. Žalba se podnosi Visokom trgova</w:t>
      </w:r>
      <w:r w:rsidR="003C2FD3" w:rsidRPr="00E73970">
        <w:rPr>
          <w:szCs w:val="24"/>
        </w:rPr>
        <w:t xml:space="preserve">čkom sudu RH putem ovog suda u </w:t>
      </w:r>
      <w:r w:rsidR="008F5962" w:rsidRPr="00E73970">
        <w:rPr>
          <w:szCs w:val="24"/>
        </w:rPr>
        <w:t>tri</w:t>
      </w:r>
      <w:r w:rsidRPr="00E73970">
        <w:rPr>
          <w:szCs w:val="24"/>
        </w:rPr>
        <w:t xml:space="preserve"> primjerka.</w:t>
      </w:r>
    </w:p>
    <w:p w:rsidRDefault="005A47B7" w:rsidP="0046565F" w:rsidR="005A47B7"/>
    <w:p w:rsidRDefault="003F67CE" w:rsidP="0046565F" w:rsidR="003F67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3F67CE" w:rsidP="0046565F" w:rsidR="003F67CE" w:rsidRPr="00E739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Vinka Mihalinčić </w:t>
      </w:r>
    </w:p>
    <w:sectPr w:rsidSect="00B14877" w:rsidR="003F67CE" w:rsidRPr="00E73970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342" w:rsidR="00FE7342">
      <w:r>
        <w:separator/>
      </w:r>
    </w:p>
  </w:endnote>
  <w:endnote w:id="0" w:type="continuationSeparator">
    <w:p w:rsidRDefault="00FE7342" w:rsidR="00FE7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342" w:rsidR="00FE7342">
      <w:r>
        <w:separator/>
      </w:r>
    </w:p>
  </w:footnote>
  <w:footnote w:id="0" w:type="continuationSeparator">
    <w:p w:rsidRDefault="00FE7342" w:rsidR="00FE7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7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proofErr w:type="spellStart"/>
    <w:r>
      <w:rPr>
        <w:rFonts w:cs="Arial" w:hAnsi="Arial" w:ascii="Arial"/>
        <w:sz w:val="22"/>
        <w:szCs w:val="22"/>
      </w:rPr>
      <w:t>20</w:t>
    </w:r>
    <w:proofErr w:type="spellEnd"/>
    <w:r w:rsidRPr="000870CB">
      <w:rPr>
        <w:rFonts w:cs="Arial" w:hAnsi="Arial" w:ascii="Arial"/>
        <w:sz w:val="22"/>
        <w:szCs w:val="22"/>
      </w:rPr>
      <w:t xml:space="preserve"> St-</w:t>
    </w:r>
    <w:proofErr w:type="spellStart"/>
    <w:r w:rsidR="003D69F0">
      <w:rPr>
        <w:rFonts w:cs="Arial" w:hAnsi="Arial" w:ascii="Arial"/>
        <w:sz w:val="22"/>
        <w:szCs w:val="22"/>
      </w:rPr>
      <w:t>1358</w:t>
    </w:r>
    <w:proofErr w:type="spellEnd"/>
    <w:r w:rsidR="003D69F0">
      <w:rPr>
        <w:rFonts w:cs="Arial" w:hAnsi="Arial" w:ascii="Arial"/>
        <w:sz w:val="22"/>
        <w:szCs w:val="22"/>
      </w:rPr>
      <w:t>/</w:t>
    </w:r>
    <w:proofErr w:type="spellStart"/>
    <w:r w:rsidR="003D69F0">
      <w:rPr>
        <w:rFonts w:cs="Arial" w:hAnsi="Arial" w:ascii="Arial"/>
        <w:sz w:val="22"/>
        <w:szCs w:val="22"/>
      </w:rPr>
      <w:t>13</w:t>
    </w:r>
    <w:proofErr w:type="spellEnd"/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293011"/>
    <w:multiLevelType w:val="hybridMultilevel"/>
    <w:tmpl w:val="5DCE2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4CA348DC"/>
    <w:multiLevelType w:val="hybridMultilevel"/>
    <w:tmpl w:val="87CE4A0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9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0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1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3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6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2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44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5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3"/>
  </w:num>
  <w:num w:numId="3">
    <w:abstractNumId w:val="19"/>
  </w:num>
  <w:num w:numId="4">
    <w:abstractNumId w:val="35"/>
  </w:num>
  <w:num w:numId="5">
    <w:abstractNumId w:val="37"/>
  </w:num>
  <w:num w:numId="6">
    <w:abstractNumId w:val="27"/>
  </w:num>
  <w:num w:numId="7">
    <w:abstractNumId w:val="41"/>
  </w:num>
  <w:num w:numId="8">
    <w:abstractNumId w:val="29"/>
  </w:num>
  <w:num w:numId="9">
    <w:abstractNumId w:val="47"/>
  </w:num>
  <w:num w:numId="10">
    <w:abstractNumId w:val="20"/>
  </w:num>
  <w:num w:numId="11">
    <w:abstractNumId w:val="5"/>
  </w:num>
  <w:num w:numId="12">
    <w:abstractNumId w:val="10"/>
  </w:num>
  <w:num w:numId="13">
    <w:abstractNumId w:val="42"/>
  </w:num>
  <w:num w:numId="14">
    <w:abstractNumId w:val="39"/>
  </w:num>
  <w:num w:numId="15">
    <w:abstractNumId w:val="34"/>
  </w:num>
  <w:num w:numId="16">
    <w:abstractNumId w:val="40"/>
  </w:num>
  <w:num w:numId="17">
    <w:abstractNumId w:val="0"/>
  </w:num>
  <w:num w:numId="18">
    <w:abstractNumId w:val="8"/>
  </w:num>
  <w:num w:numId="19">
    <w:abstractNumId w:val="11"/>
  </w:num>
  <w:num w:numId="20">
    <w:abstractNumId w:val="45"/>
  </w:num>
  <w:num w:numId="21">
    <w:abstractNumId w:val="3"/>
  </w:num>
  <w:num w:numId="22">
    <w:abstractNumId w:val="2"/>
  </w:num>
  <w:num w:numId="23">
    <w:abstractNumId w:val="1"/>
  </w:num>
  <w:num w:numId="24">
    <w:abstractNumId w:val="44"/>
  </w:num>
  <w:num w:numId="25">
    <w:abstractNumId w:val="24"/>
  </w:num>
  <w:num w:numId="26">
    <w:abstractNumId w:val="4"/>
  </w:num>
  <w:num w:numId="27">
    <w:abstractNumId w:val="15"/>
  </w:num>
  <w:num w:numId="28">
    <w:abstractNumId w:val="12"/>
  </w:num>
  <w:num w:numId="29">
    <w:abstractNumId w:val="21"/>
  </w:num>
  <w:num w:numId="30">
    <w:abstractNumId w:val="38"/>
  </w:num>
  <w:num w:numId="31">
    <w:abstractNumId w:val="16"/>
  </w:num>
  <w:num w:numId="32">
    <w:abstractNumId w:val="26"/>
  </w:num>
  <w:num w:numId="33">
    <w:abstractNumId w:val="30"/>
  </w:num>
  <w:num w:numId="34">
    <w:abstractNumId w:val="28"/>
  </w:num>
  <w:num w:numId="35">
    <w:abstractNumId w:val="31"/>
  </w:num>
  <w:num w:numId="36">
    <w:abstractNumId w:val="25"/>
  </w:num>
  <w:num w:numId="37">
    <w:abstractNumId w:val="32"/>
  </w:num>
  <w:num w:numId="38">
    <w:abstractNumId w:val="14"/>
  </w:num>
  <w:num w:numId="39">
    <w:abstractNumId w:val="36"/>
  </w:num>
  <w:num w:numId="40">
    <w:abstractNumId w:val="6"/>
  </w:num>
  <w:num w:numId="41">
    <w:abstractNumId w:val="7"/>
  </w:num>
  <w:num w:numId="42">
    <w:abstractNumId w:val="33"/>
  </w:num>
  <w:num w:numId="43">
    <w:abstractNumId w:val="13"/>
  </w:num>
  <w:num w:numId="44">
    <w:abstractNumId w:val="17"/>
  </w:num>
  <w:num w:numId="45">
    <w:abstractNumId w:val="46"/>
  </w:num>
  <w:num w:numId="46">
    <w:abstractNumId w:val="9"/>
  </w:num>
  <w:num w:numId="47">
    <w:abstractNumId w:val="43"/>
  </w:num>
  <w:num w:numId="4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67C8"/>
    <w:rsid w:val="000870CB"/>
    <w:rsid w:val="000946BE"/>
    <w:rsid w:val="00096A79"/>
    <w:rsid w:val="000E0BD5"/>
    <w:rsid w:val="00137C94"/>
    <w:rsid w:val="00141514"/>
    <w:rsid w:val="001455F6"/>
    <w:rsid w:val="001508AB"/>
    <w:rsid w:val="00157393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7473B"/>
    <w:rsid w:val="003C0E04"/>
    <w:rsid w:val="003C2FD3"/>
    <w:rsid w:val="003C5A8B"/>
    <w:rsid w:val="003C6B5B"/>
    <w:rsid w:val="003D098B"/>
    <w:rsid w:val="003D69F0"/>
    <w:rsid w:val="003E18BE"/>
    <w:rsid w:val="003F6424"/>
    <w:rsid w:val="003F67CE"/>
    <w:rsid w:val="003F73E9"/>
    <w:rsid w:val="00401AC7"/>
    <w:rsid w:val="004042B5"/>
    <w:rsid w:val="0046565F"/>
    <w:rsid w:val="0047589F"/>
    <w:rsid w:val="00480D11"/>
    <w:rsid w:val="00485CDE"/>
    <w:rsid w:val="00486721"/>
    <w:rsid w:val="004A17BE"/>
    <w:rsid w:val="004C55F5"/>
    <w:rsid w:val="004E63D5"/>
    <w:rsid w:val="004F4C68"/>
    <w:rsid w:val="005435EB"/>
    <w:rsid w:val="00553350"/>
    <w:rsid w:val="0057702E"/>
    <w:rsid w:val="005803EA"/>
    <w:rsid w:val="005A05A8"/>
    <w:rsid w:val="005A32AC"/>
    <w:rsid w:val="005A47B7"/>
    <w:rsid w:val="005A7D75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20733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7D627C"/>
    <w:rsid w:val="007E708B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C1CD1"/>
    <w:rsid w:val="009E55A2"/>
    <w:rsid w:val="009E6CC5"/>
    <w:rsid w:val="009F66BC"/>
    <w:rsid w:val="00A11B9A"/>
    <w:rsid w:val="00A32F96"/>
    <w:rsid w:val="00A76A8C"/>
    <w:rsid w:val="00A9383C"/>
    <w:rsid w:val="00AA1DC0"/>
    <w:rsid w:val="00AB0D3C"/>
    <w:rsid w:val="00AB11E8"/>
    <w:rsid w:val="00B14877"/>
    <w:rsid w:val="00B52971"/>
    <w:rsid w:val="00B57018"/>
    <w:rsid w:val="00B61380"/>
    <w:rsid w:val="00BB56B4"/>
    <w:rsid w:val="00BB763E"/>
    <w:rsid w:val="00C14287"/>
    <w:rsid w:val="00C35B81"/>
    <w:rsid w:val="00C9298D"/>
    <w:rsid w:val="00C932C0"/>
    <w:rsid w:val="00CB3E51"/>
    <w:rsid w:val="00CC3160"/>
    <w:rsid w:val="00CE57B6"/>
    <w:rsid w:val="00D306CB"/>
    <w:rsid w:val="00DE4B1D"/>
    <w:rsid w:val="00E06B5F"/>
    <w:rsid w:val="00E07737"/>
    <w:rsid w:val="00E70959"/>
    <w:rsid w:val="00E73970"/>
    <w:rsid w:val="00E7511A"/>
    <w:rsid w:val="00EB5A87"/>
    <w:rsid w:val="00EC60A5"/>
    <w:rsid w:val="00EE07C2"/>
    <w:rsid w:val="00F05E33"/>
    <w:rsid w:val="00F108DE"/>
    <w:rsid w:val="00F3243D"/>
    <w:rsid w:val="00F460A9"/>
    <w:rsid w:val="00F63922"/>
    <w:rsid w:val="00F6595E"/>
    <w:rsid w:val="00FA4394"/>
    <w:rsid w:val="00FA6DCF"/>
    <w:rsid w:val="00FC1E88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2012.</izvorni_sadrzaj>
    <derivirana_varijabla naziv="DomainObject.Predmet.DatumOsnivanja_1">2.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2015.</izvorni_sadrzaj>
    <derivirana_varijabla naziv="DomainObject.Predmet.DatumRjesavanja_1">29.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St-710/2012</izvorni_sadrzaj>
    <derivirana_varijabla naziv="DomainObject.Predmet.OznakaBroj_1">St-710/2012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M2 MOTION d.o.o. zastupanog po punomoćniku DINO MATIJAŠEVIĆ; SAMIR MATIJAŠEVIĆ; SANJA GALEKOVIĆ MIHIĆ, odvjetnica</izvorni_sadrzaj>
    <derivirana_varijabla naziv="DomainObject.Predmet.ProtustrankaFormated_1">  M2 MOTION d.o.o. zastupanog po punomoćniku DINO MATIJAŠEVIĆ; SAMIR MATIJAŠEVIĆ; SANJA GALEKOVIĆ MIHIĆ, odvjetnica</derivirana_varijabla>
  </DomainObject.Predmet.ProtustrankaFormated>
  <DomainObject.Predmet.ProtustrankaFormatedOIB>
    <izvorni_sadrzaj>  M2 MOTION d.o.o., OIB 15465679081 zastupanog po punomoćniku DINO MATIJAŠEVIĆ; SAMIR MATIJAŠEVIĆ; SANJA GALEKOVIĆ MIHIĆ, odvjetnica</izvorni_sadrzaj>
    <derivirana_varijabla naziv="DomainObject.Predmet.ProtustrankaFormatedOIB_1">  M2 MOTION d.o.o., OIB 15465679081 zastupanog po punomoćniku DINO MATIJAŠEVIĆ; SAMIR MATIJAŠEVIĆ; SANJA GALEKOVIĆ MIHIĆ, odvjetnica</derivirana_varijabla>
  </DomainObject.Predmet.ProtustrankaFormatedOIB>
  <DomainObject.Predmet.ProtustrankaFormatedWithAdress>
    <izvorni_sadrzaj> M2 MOTION d.o.o., Gustava Krkleca 5, 10000 Zagreb zastupanog po punomoćniku DINO MATIJAŠEVIĆ; SAMIR MATIJAŠEVIĆ; SANJA GALEKOVIĆ MIHIĆ, odvjetnica</izvorni_sadrzaj>
    <derivirana_varijabla naziv="DomainObject.Predmet.ProtustrankaFormatedWithAdress_1"> M2 MOTION d.o.o., Gustava Krkleca 5, 10000 Zagreb zastupanog po punomoćniku DINO MATIJAŠEVIĆ; SAMIR MATIJAŠEVIĆ; SANJA GALEKOVIĆ MIHIĆ, odvjetnica</derivirana_varijabla>
  </DomainObject.Predmet.ProtustrankaFormatedWithAdress>
  <DomainObject.Predmet.ProtustrankaFormatedWithAdressOIB>
    <izvorni_sadrzaj> M2 MOTION d.o.o., OIB 15465679081, Gustava Krkleca 5, 10000 Zagreb zastupanog po punomoćniku DINO MATIJAŠEVIĆ; SAMIR MATIJAŠEVIĆ; SANJA GALEKOVIĆ MIHIĆ, odvjetnica</izvorni_sadrzaj>
    <derivirana_varijabla naziv="DomainObject.Predmet.ProtustrankaFormatedWithAdressOIB_1"> M2 MOTION d.o.o., OIB 15465679081, Gustava Krkleca 5, 10000 Zagreb zastupanog po punomoćniku DINO MATIJAŠEVIĆ; SAMIR MATIJAŠEVIĆ; SANJA GALEKOVIĆ MIHIĆ, odvjetnica</derivirana_varijabla>
  </DomainObject.Predmet.ProtustrankaFormatedWithAdressOIB>
  <DomainObject.Predmet.ProtustrankaWithAdress>
    <izvorni_sadrzaj>M2 MOTION d.o.o. Gustava Krkleca 5, 10000 Zagreb</izvorni_sadrzaj>
    <derivirana_varijabla naziv="DomainObject.Predmet.ProtustrankaWithAdress_1">M2 MOTION d.o.o. Gustava Krkleca 5, 10000 Zagreb</derivirana_varijabla>
  </DomainObject.Predmet.ProtustrankaWithAdress>
  <DomainObject.Predmet.ProtustrankaWithAdressOIB>
    <izvorni_sadrzaj>M2 MOTION d.o.o., OIB 15465679081, Gustava Krkleca 5, 10000 Zagreb</izvorni_sadrzaj>
    <derivirana_varijabla naziv="DomainObject.Predmet.ProtustrankaWithAdressOIB_1">M2 MOTION d.o.o., OIB 15465679081, Gustava Krkleca 5, 10000 Zagreb</derivirana_varijabla>
  </DomainObject.Predmet.ProtustrankaWithAdressOIB>
  <DomainObject.Predmet.ProtustrankaNazivFormated>
    <izvorni_sadrzaj>M2 MOTION d.o.o.</izvorni_sadrzaj>
    <derivirana_varijabla naziv="DomainObject.Predmet.ProtustrankaNazivFormated_1">M2 MOTION d.o.o.</derivirana_varijabla>
  </DomainObject.Predmet.ProtustrankaNazivFormated>
  <DomainObject.Predmet.ProtustrankaNazivFormatedOIB>
    <izvorni_sadrzaj>M2 MOTION d.o.o., OIB 15465679081</izvorni_sadrzaj>
    <derivirana_varijabla naziv="DomainObject.Predmet.ProtustrankaNazivFormatedOIB_1">M2 MOTION d.o.o., OIB 15465679081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HORVAT; HRVATSKA RADIOTELEVIZIJA, javna ustanova</izvorni_sadrzaj>
    <derivirana_varijabla naziv="DomainObject.Predmet.StrankaFormated_1">  DRAŽEN HORVAT; HRVATSKA RADIOTELEVIZIJA, javna ustanova</derivirana_varijabla>
  </DomainObject.Predmet.StrankaFormated>
  <DomainObject.Predmet.StrankaFormatedOIB>
    <izvorni_sadrzaj>  DRAŽEN HORVAT; HRVATSKA RADIOTELEVIZIJA, javna ustanova</izvorni_sadrzaj>
    <derivirana_varijabla naziv="DomainObject.Predmet.StrankaFormatedOIB_1">  DRAŽEN HORVAT; HRVATSKA RADIOTELEVIZIJA, javna ustanova</derivirana_varijabla>
  </DomainObject.Predmet.StrankaFormatedOIB>
  <DomainObject.Predmet.StrankaFormatedWithAdress>
    <izvorni_sadrzaj> DRAŽEN HORVAT, DOMASLOVEČKA 83, 10430 Samobor; HRVATSKA RADIOTELEVIZIJA, javna ustanova, Prisavlje 3, 10000 Zagreb</izvorni_sadrzaj>
    <derivirana_varijabla naziv="DomainObject.Predmet.StrankaFormatedWithAdress_1"> DRAŽEN HORVAT, DOMASLOVEČKA 83, 10430 Samobor; HRVATSKA RADIOTELEVIZIJA, javna ustanova, Prisavlje 3, 10000 Zagreb</derivirana_varijabla>
  </DomainObject.Predmet.StrankaFormatedWithAdress>
  <DomainObject.Predmet.StrankaFormatedWithAdressOIB>
    <izvorni_sadrzaj> DRAŽEN HORVAT, DOMASLOVEČKA 83, 10430 Samobor; HRVATSKA RADIOTELEVIZIJA, javna ustanova, Prisavlje 3, 10000 Zagreb</izvorni_sadrzaj>
    <derivirana_varijabla naziv="DomainObject.Predmet.StrankaFormatedWithAdressOIB_1"> DRAŽEN HORVAT, DOMASLOVEČKA 83, 10430 Samobor; HRVATSKA RADIOTELEVIZIJA, javna ustanova, Prisavlje 3, 10000 Zagreb</derivirana_varijabla>
  </DomainObject.Predmet.StrankaFormatedWithAdressOIB>
  <DomainObject.Predmet.StrankaWithAdress>
    <izvorni_sadrzaj>DRAŽEN HORVAT DOMASLOVEČKA 83,10430 Samobor,HRVATSKA RADIOTELEVIZIJA, javna ustanova Prisavlje 3,10000 Zagreb</izvorni_sadrzaj>
    <derivirana_varijabla naziv="DomainObject.Predmet.StrankaWithAdress_1">DRAŽEN HORVAT DOMASLOVEČKA 83,10430 Samobor,HRVATSKA RADIOTELEVIZIJA, javna ustanova Prisavlje 3,10000 Zagreb</derivirana_varijabla>
  </DomainObject.Predmet.StrankaWithAdress>
  <DomainObject.Predmet.StrankaWithAdressOIB>
    <izvorni_sadrzaj>DRAŽEN HORVAT, DOMASLOVEČKA 83,10430 Samobor,HRVATSKA RADIOTELEVIZIJA, javna ustanova, Prisavlje 3,10000 Zagreb</izvorni_sadrzaj>
    <derivirana_varijabla naziv="DomainObject.Predmet.StrankaWithAdressOIB_1">DRAŽEN HORVAT, DOMASLOVEČKA 83,10430 Samobor,HRVATSKA RADIOTELEVIZIJA, javna ustanova, Prisavlje 3,10000 Zagreb</derivirana_varijabla>
  </DomainObject.Predmet.StrankaWithAdressOIB>
  <DomainObject.Predmet.StrankaNazivFormated>
    <izvorni_sadrzaj>DRAŽEN HORVAT,HRVATSKA RADIOTELEVIZIJA, javna ustanova</izvorni_sadrzaj>
    <derivirana_varijabla naziv="DomainObject.Predmet.StrankaNazivFormated_1">DRAŽEN HORVAT,HRVATSKA RADIOTELEVIZIJA, javna ustanova</derivirana_varijabla>
  </DomainObject.Predmet.StrankaNazivFormated>
  <DomainObject.Predmet.StrankaNazivFormatedOIB>
    <izvorni_sadrzaj>DRAŽEN HORVAT,HRVATSKA RADIOTELEVIZIJA, javna ustanova</izvorni_sadrzaj>
    <derivirana_varijabla naziv="DomainObject.Predmet.StrankaNazivFormatedOIB_1">DRAŽEN HORVAT,HRVATSKA RADIOTELEVIZIJA, javna ustanova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DRAŽEN HORVAT</item>
      <item>HRVATSKA RADIOTELEVIZIJA, javna ustanova</item>
    </izvorni_sadrzaj>
    <derivirana_varijabla naziv="DomainObject.Predmet.StrankaListFormated_1">
      <item>DRAŽEN HORVAT</item>
      <item>HRVATSKA RADIOTELEVIZIJA, javna ustanova</item>
    </derivirana_varijabla>
  </DomainObject.Predmet.StrankaListFormated>
  <DomainObject.Predmet.StrankaListFormatedOIB>
    <izvorni_sadrzaj>
      <item>DRAŽEN HORVAT</item>
      <item>HRVATSKA RADIOTELEVIZIJA, javna ustanova</item>
    </izvorni_sadrzaj>
    <derivirana_varijabla naziv="DomainObject.Predmet.StrankaListFormatedOIB_1">
      <item>DRAŽEN HORVAT</item>
      <item>HRVATSKA RADIOTELEVIZIJA, javna ustanova</item>
    </derivirana_varijabla>
  </DomainObject.Predmet.StrankaListFormatedOIB>
  <DomainObject.Predmet.StrankaListFormatedWithAdress>
    <izvorni_sadrzaj>
      <item>DRAŽEN HORVAT, DOMASLOVEČKA 83, 10430 Samobor</item>
      <item>HRVATSKA RADIOTELEVIZIJA, javna ustanova, Prisavlje 3, 10000 Zagreb</item>
    </izvorni_sadrzaj>
    <derivirana_varijabla naziv="DomainObject.Predmet.StrankaListFormatedWithAdress_1">
      <item>DRAŽEN HORVAT, DOMASLOVEČKA 83, 10430 Samobor</item>
      <item>HRVATSKA RADIOTELEVIZIJA, javna ustanova, Prisavlje 3, 10000 Zagreb</item>
    </derivirana_varijabla>
  </DomainObject.Predmet.StrankaListFormatedWithAdress>
  <DomainObject.Predmet.StrankaListFormatedWithAdressOIB>
    <izvorni_sadrzaj>
      <item>DRAŽEN HORVAT, DOMASLOVEČKA 83, 10430 Samobor</item>
      <item>HRVATSKA RADIOTELEVIZIJA, javna ustanova, Prisavlje 3, 10000 Zagreb</item>
    </izvorni_sadrzaj>
    <derivirana_varijabla naziv="DomainObject.Predmet.StrankaListFormatedWithAdressOIB_1">
      <item>DRAŽEN HORVAT, DOMASLOVEČKA 83, 10430 Samobor</item>
      <item>HRVATSKA RADIOTELEVIZIJA, javna ustanova, Prisavlje 3, 10000 Zagreb</item>
    </derivirana_varijabla>
  </DomainObject.Predmet.StrankaListFormatedWithAdressOIB>
  <DomainObject.Predmet.StrankaListNazivFormated>
    <izvorni_sadrzaj>
      <item>DRAŽEN HORVAT</item>
      <item>HRVATSKA RADIOTELEVIZIJA, javna ustanova</item>
    </izvorni_sadrzaj>
    <derivirana_varijabla naziv="DomainObject.Predmet.StrankaListNazivFormated_1">
      <item>DRAŽEN HORVAT</item>
      <item>HRVATSKA RADIOTELEVIZIJA, javna ustanova</item>
    </derivirana_varijabla>
  </DomainObject.Predmet.StrankaListNazivFormated>
  <DomainObject.Predmet.StrankaListNazivFormatedOIB>
    <izvorni_sadrzaj>
      <item>DRAŽEN HORVAT</item>
      <item>HRVATSKA RADIOTELEVIZIJA, javna ustanova</item>
    </izvorni_sadrzaj>
    <derivirana_varijabla naziv="DomainObject.Predmet.StrankaListNazivFormatedOIB_1">
      <item>DRAŽEN HORVAT</item>
      <item>HRVATSKA RADIOTELEVIZIJA, javna ustanova</item>
    </derivirana_varijabla>
  </DomainObject.Predmet.StrankaListNazivFormatedOIB>
  <DomainObject.Predmet.ProtuStrankaListFormated>
    <izvorni_sadrzaj>
      <item>M2 MOTION d.o.o. zastupanog po punomoćniku DINO MATIJAŠEVIĆ; SAMIR MATIJAŠEVIĆ; SANJA GALEKOVIĆ MIHIĆ, odvjetnica</item>
    </izvorni_sadrzaj>
    <derivirana_varijabla naziv="DomainObject.Predmet.ProtuStrankaListFormated_1">
      <item>M2 MOTION d.o.o. zastupanog po punomoćniku DINO MATIJAŠEVIĆ; SAMIR MATIJAŠEVIĆ; SANJA GALEKOVIĆ MIHIĆ, odvjetnica</item>
    </derivirana_varijabla>
  </DomainObject.Predmet.ProtuStrankaListFormated>
  <DomainObject.Predmet.ProtuStrankaListFormatedOIB>
    <izvorni_sadrzaj>
      <item>M2 MOTION d.o.o., OIB 15465679081 zastupanog po punomoćniku DINO MATIJAŠEVIĆ; SAMIR MATIJAŠEVIĆ; SANJA GALEKOVIĆ MIHIĆ, odvjetnica</item>
    </izvorni_sadrzaj>
    <derivirana_varijabla naziv="DomainObject.Predmet.ProtuStrankaListFormatedOIB_1">
      <item>M2 MOTION d.o.o., OIB 15465679081 zastupanog po punomoćniku DINO MATIJAŠEVIĆ; SAMIR MATIJAŠEVIĆ; SANJA GALEKOVIĆ MIHIĆ, odvjetnica</item>
    </derivirana_varijabla>
  </DomainObject.Predmet.ProtuStrankaListFormatedOIB>
  <DomainObject.Predmet.ProtuStrankaListFormatedWithAdress>
    <izvorni_sadrzaj>
      <item>M2 MOTION d.o.o., Gustava Krkleca 5, 10000 Zagreb zastupanog po punomoćniku DINO MATIJAŠEVIĆ; SAMIR MATIJAŠEVIĆ; SANJA GALEKOVIĆ MIHIĆ, odvjetnica</item>
    </izvorni_sadrzaj>
    <derivirana_varijabla naziv="DomainObject.Predmet.ProtuStrankaListFormatedWithAdress_1">
      <item>M2 MOTION d.o.o., Gustava Krkleca 5, 10000 Zagreb zastupanog po punomoćniku DINO MATIJAŠEVIĆ; SAMIR MATIJAŠEVIĆ; SANJA GALEKOVIĆ MIHIĆ, odvjetnica</item>
    </derivirana_varijabla>
  </DomainObject.Predmet.ProtuStrankaListFormatedWithAdress>
  <DomainObject.Predmet.ProtuStrankaListFormatedWithAdressOIB>
    <izvorni_sadrzaj>
      <item>M2 MOTION d.o.o., OIB 15465679081, Gustava Krkleca 5, 10000 Zagreb zastupanog po punomoćniku DINO MATIJAŠEVIĆ; SAMIR MATIJAŠEVIĆ; SANJA GALEKOVIĆ MIHIĆ, odvjetnica</item>
    </izvorni_sadrzaj>
    <derivirana_varijabla naziv="DomainObject.Predmet.ProtuStrankaListFormatedWithAdressOIB_1">
      <item>M2 MOTION d.o.o., OIB 15465679081, Gustava Krkleca 5, 10000 Zagreb zastupanog po punomoćniku DINO MATIJAŠEVIĆ; SAMIR MATIJAŠEVIĆ; SANJA GALEKOVIĆ MIHIĆ, odvjetnica</item>
    </derivirana_varijabla>
  </DomainObject.Predmet.ProtuStrankaListFormatedWithAdressOIB>
  <DomainObject.Predmet.ProtuStrankaListNazivFormated>
    <izvorni_sadrzaj>
      <item>M2 MOTION d.o.o.</item>
    </izvorni_sadrzaj>
    <derivirana_varijabla naziv="DomainObject.Predmet.ProtuStrankaListNazivFormated_1">
      <item>M2 MOTION d.o.o.</item>
    </derivirana_varijabla>
  </DomainObject.Predmet.ProtuStrankaListNazivFormated>
  <DomainObject.Predmet.ProtuStrankaListNazivFormatedOIB>
    <izvorni_sadrzaj>
      <item>M2 MOTION d.o.o., OIB 15465679081</item>
    </izvorni_sadrzaj>
    <derivirana_varijabla naziv="DomainObject.Predmet.ProtuStrankaListNazivFormatedOIB_1">
      <item>M2 MOTION d.o.o., OIB 15465679081</item>
    </derivirana_varijabla>
  </DomainObject.Predmet.ProtuStrankaListNazivFormatedOIB>
  <DomainObject.Predmet.OstaliListFormated>
    <izvorni_sadrzaj>
      <item>DINO MATIJAŠEVIĆ punomoćnik sudionika u postupku M2 MOTION d.o.o.</item>
      <item>SAMIR MATIJAŠEVIĆ punomoćnik sudionika u postupku M2 MOTION d.o.o.</item>
      <item>FINA ZAGREB</item>
      <item>ERSTE &amp; STEIERMÄRKISCHE BANK d.d.</item>
      <item>Ministarstvo financija RH,Porezna uprava,Područni ured Zagreb</item>
      <item>ANAMARIA IVANKOVIĆ</item>
      <item>BORIS ŠAFARIĆ, odvjetnik</item>
      <item>OD ČERIN, MAR, ŽUVANIĆ, ŠTAMBUK d.o.o.</item>
      <item>GORAN BOŽIĆ, odvjetnik</item>
      <item>ZAGREBAČKI HOLDING d.o.o.</item>
      <item>SANJA GALEKOVIĆ MIHIĆ, odvjetnica punomoćnik sudionika u postupku M2 MOTION d.o.o.</item>
      <item>Marijan Hanžeković</item>
    </izvorni_sadrzaj>
    <derivirana_varijabla naziv="DomainObject.Predmet.OstaliListFormated_1">
      <item>DINO MATIJAŠEVIĆ punomoćnik sudionika u postupku M2 MOTION d.o.o.</item>
      <item>SAMIR MATIJAŠEVIĆ punomoćnik sudionika u postupku M2 MOTION d.o.o.</item>
      <item>FINA ZAGREB</item>
      <item>ERSTE &amp; STEIERMÄRKISCHE BANK d.d.</item>
      <item>Ministarstvo financija RH,Porezna uprava,Područni ured Zagreb</item>
      <item>ANAMARIA IVANKOVIĆ</item>
      <item>BORIS ŠAFARIĆ, odvjetnik</item>
      <item>OD ČERIN, MAR, ŽUVANIĆ, ŠTAMBUK d.o.o.</item>
      <item>GORAN BOŽIĆ, odvjetnik</item>
      <item>ZAGREBAČKI HOLDING d.o.o.</item>
      <item>SANJA GALEKOVIĆ MIHIĆ, odvjetnica punomoćnik sudionika u postupku M2 MOTION d.o.o.</item>
      <item>Marijan Hanžeković</item>
    </derivirana_varijabla>
  </DomainObject.Predmet.OstaliListFormated>
  <DomainObject.Predmet.OstaliListFormatedOIB>
    <izvorni_sadrzaj>
      <item>DINO MATIJAŠEVIĆ punomoćnik sudionika u postupku M2 MOTION d.o.o.</item>
      <item>SAMIR MATIJAŠEVIĆ punomoćnik sudionika u postupku M2 MOTION d.o.o.</item>
      <item>FINA ZAGREB, OIB 85821130368</item>
      <item>ERSTE &amp; STEIERMÄRKISCHE BANK d.d., OIB 23057039320</item>
      <item>Ministarstvo financija RH,Porezna uprava,Područni ured Zagreb, OIB 18683136487</item>
      <item>ANAMARIA IVANKOVIĆ, OIB 26902318451</item>
      <item>BORIS ŠAFARIĆ, odvjetnik</item>
      <item>OD ČERIN, MAR, ŽUVANIĆ, ŠTAMBUK d.o.o.</item>
      <item>GORAN BOŽIĆ, odvjetnik</item>
      <item>ZAGREBAČKI HOLDING d.o.o., OIB 85584865987</item>
      <item>SANJA GALEKOVIĆ MIHIĆ, odvjetnica punomoćnik sudionika u postupku M2 MOTION d.o.o.</item>
      <item>Marijan Hanžeković, OIB 85127306373</item>
    </izvorni_sadrzaj>
    <derivirana_varijabla naziv="DomainObject.Predmet.OstaliListFormatedOIB_1">
      <item>DINO MATIJAŠEVIĆ punomoćnik sudionika u postupku M2 MOTION d.o.o.</item>
      <item>SAMIR MATIJAŠEVIĆ punomoćnik sudionika u postupku M2 MOTION d.o.o.</item>
      <item>FINA ZAGREB, OIB 85821130368</item>
      <item>ERSTE &amp; STEIERMÄRKISCHE BANK d.d., OIB 23057039320</item>
      <item>Ministarstvo financija RH,Porezna uprava,Područni ured Zagreb, OIB 18683136487</item>
      <item>ANAMARIA IVANKOVIĆ, OIB 26902318451</item>
      <item>BORIS ŠAFARIĆ, odvjetnik</item>
      <item>OD ČERIN, MAR, ŽUVANIĆ, ŠTAMBUK d.o.o.</item>
      <item>GORAN BOŽIĆ, odvjetnik</item>
      <item>ZAGREBAČKI HOLDING d.o.o., OIB 85584865987</item>
      <item>SANJA GALEKOVIĆ MIHIĆ, odvjetnica punomoćnik sudionika u postupku M2 MOTION d.o.o.</item>
      <item>Marijan Hanžeković, OIB 85127306373</item>
    </derivirana_varijabla>
  </DomainObject.Predmet.OstaliListFormatedOIB>
  <DomainObject.Predmet.OstaliListFormatedWithAdress>
    <izvorni_sadrzaj>
      <item>DINO MATIJAŠEVIĆ, Poznanovečka 23, 10000 Zagreb punomoćnik sudionika u postupku M2 MOTION d.o.o.</item>
      <item>SAMIR MATIJAŠEVIĆ, Slavenskog 14, 10000 Zagreb punomoćnik sudionika u postupku M2 MOTION d.o.o.</item>
      <item>FINA ZAGREB</item>
      <item>ERSTE &amp; STEIERMÄRKISCHE BANK d.d., Jadranski trg 3a, 51000 Rijeka</item>
      <item>Ministarstvo financija RH,Porezna uprava,Područni ured Zagreb, Av. Dubrovnik 32, 10000 Zagreb</item>
      <item>ANAMARIA IVANKOVIĆ, Britanski trg 10, 10000 Zagreb</item>
      <item>BORIS ŠAFARIĆ, odvjetnik, Ilica 166, 10000 Zagreb</item>
      <item>OD ČERIN, MAR, ŽUVANIĆ, ŠTAMBUK d.o.o., Jurišićeva 9, 10000 Zagreb</item>
      <item>GORAN BOŽIĆ, odvjetnik, Trg bana J. Jelačića 3, 10000 Zagreb</item>
      <item>ZAGREBAČKI HOLDING d.o.o., Ul. grada Vukovara 41, 10000 Zagreb</item>
      <item>SANJA GALEKOVIĆ MIHIĆ, odvjetnica, Primorska 4, 10000 Zagreb punomoćnik sudionika u postupku M2 MOTION d.o.o.</item>
      <item>Marijan Hanžeković, Radnička cesta 22, 10000 Zagreb</item>
    </izvorni_sadrzaj>
    <derivirana_varijabla naziv="DomainObject.Predmet.OstaliListFormatedWithAdress_1">
      <item>DINO MATIJAŠEVIĆ, Poznanovečka 23, 10000 Zagreb punomoćnik sudionika u postupku M2 MOTION d.o.o.</item>
      <item>SAMIR MATIJAŠEVIĆ, Slavenskog 14, 10000 Zagreb punomoćnik sudionika u postupku M2 MOTION d.o.o.</item>
      <item>FINA ZAGREB</item>
      <item>ERSTE &amp; STEIERMÄRKISCHE BANK d.d., Jadranski trg 3a, 51000 Rijeka</item>
      <item>Ministarstvo financija RH,Porezna uprava,Područni ured Zagreb, Av. Dubrovnik 32, 10000 Zagreb</item>
      <item>ANAMARIA IVANKOVIĆ, Britanski trg 10, 10000 Zagreb</item>
      <item>BORIS ŠAFARIĆ, odvjetnik, Ilica 166, 10000 Zagreb</item>
      <item>OD ČERIN, MAR, ŽUVANIĆ, ŠTAMBUK d.o.o., Jurišićeva 9, 10000 Zagreb</item>
      <item>GORAN BOŽIĆ, odvjetnik, Trg bana J. Jelačića 3, 10000 Zagreb</item>
      <item>ZAGREBAČKI HOLDING d.o.o., Ul. grada Vukovara 41, 10000 Zagreb</item>
      <item>SANJA GALEKOVIĆ MIHIĆ, odvjetnica, Primorska 4, 10000 Zagreb punomoćnik sudionika u postupku M2 MOTION d.o.o.</item>
      <item>Marijan Hanžeković, Radnička cesta 22, 10000 Zagreb</item>
    </derivirana_varijabla>
  </DomainObject.Predmet.OstaliListFormatedWithAdress>
  <DomainObject.Predmet.OstaliListFormatedWithAdressOIB>
    <izvorni_sadrzaj>
      <item>DINO MATIJAŠEVIĆ, Poznanovečka 23, 10000 Zagreb punomoćnik sudionika u postupku M2 MOTION d.o.o.</item>
      <item>SAMIR MATIJAŠEVIĆ, Slavenskog 14, 10000 Zagreb punomoćnik sudionika u postupku M2 MOTION d.o.o.</item>
      <item>FINA ZAGREB, OIB 85821130368</item>
      <item>ERSTE &amp; STEIERMÄRKISCHE BANK d.d., OIB 23057039320, Jadranski trg 3a, 51000 Rijeka</item>
      <item>Ministarstvo financija RH,Porezna uprava,Područni ured Zagreb, OIB 18683136487, Av. Dubrovnik 32, 10000 Zagreb</item>
      <item>ANAMARIA IVANKOVIĆ, OIB 26902318451, Britanski trg 10, 10000 Zagreb</item>
      <item>BORIS ŠAFARIĆ, odvjetnik, Ilica 166, 10000 Zagreb</item>
      <item>OD ČERIN, MAR, ŽUVANIĆ, ŠTAMBUK d.o.o., Jurišićeva 9, 10000 Zagreb</item>
      <item>GORAN BOŽIĆ, odvjetnik, Trg bana J. Jelačića 3, 10000 Zagreb</item>
      <item>ZAGREBAČKI HOLDING d.o.o., OIB 85584865987, Ul. grada Vukovara 41, 10000 Zagreb</item>
      <item>SANJA GALEKOVIĆ MIHIĆ, odvjetnica, Primorska 4, 10000 Zagreb punomoćnik sudionika u postupku M2 MOTION d.o.o.</item>
      <item>Marijan Hanžeković, OIB 85127306373, Radnička cesta 22, 10000 Zagreb</item>
    </izvorni_sadrzaj>
    <derivirana_varijabla naziv="DomainObject.Predmet.OstaliListFormatedWithAdressOIB_1">
      <item>DINO MATIJAŠEVIĆ, Poznanovečka 23, 10000 Zagreb punomoćnik sudionika u postupku M2 MOTION d.o.o.</item>
      <item>SAMIR MATIJAŠEVIĆ, Slavenskog 14, 10000 Zagreb punomoćnik sudionika u postupku M2 MOTION d.o.o.</item>
      <item>FINA ZAGREB, OIB 85821130368</item>
      <item>ERSTE &amp; STEIERMÄRKISCHE BANK d.d., OIB 23057039320, Jadranski trg 3a, 51000 Rijeka</item>
      <item>Ministarstvo financija RH,Porezna uprava,Područni ured Zagreb, OIB 18683136487, Av. Dubrovnik 32, 10000 Zagreb</item>
      <item>ANAMARIA IVANKOVIĆ, OIB 26902318451, Britanski trg 10, 10000 Zagreb</item>
      <item>BORIS ŠAFARIĆ, odvjetnik, Ilica 166, 10000 Zagreb</item>
      <item>OD ČERIN, MAR, ŽUVANIĆ, ŠTAMBUK d.o.o., Jurišićeva 9, 10000 Zagreb</item>
      <item>GORAN BOŽIĆ, odvjetnik, Trg bana J. Jelačića 3, 10000 Zagreb</item>
      <item>ZAGREBAČKI HOLDING d.o.o., OIB 85584865987, Ul. grada Vukovara 41, 10000 Zagreb</item>
      <item>SANJA GALEKOVIĆ MIHIĆ, odvjetnica, Primorska 4, 10000 Zagreb punomoćnik sudionika u postupku M2 MOTION d.o.o.</item>
      <item>Marijan Hanžeković, OIB 85127306373, Radnička cesta 22, 10000 Zagreb</item>
    </derivirana_varijabla>
  </DomainObject.Predmet.OstaliListFormatedWithAdressOIB>
  <DomainObject.Predmet.OstaliListNazivFormated>
    <izvorni_sadrzaj>
      <item>DINO MATIJAŠEVIĆ</item>
      <item>SAMIR MATIJAŠEVIĆ</item>
      <item>FINA ZAGREB</item>
      <item>ERSTE &amp; STEIERMÄRKISCHE BANK d.d.</item>
      <item>Ministarstvo financija RH,Porezna uprava,Područni ured Zagreb</item>
      <item>ANAMARIA IVANKOVIĆ</item>
      <item>BORIS ŠAFARIĆ, odvjetnik</item>
      <item>OD ČERIN, MAR, ŽUVANIĆ, ŠTAMBUK d.o.o.</item>
      <item>GORAN BOŽIĆ, odvjetnik</item>
      <item>ZAGREBAČKI HOLDING d.o.o.</item>
      <item>SANJA GALEKOVIĆ MIHIĆ, odvjetnica</item>
      <item>Marijan Hanžeković</item>
    </izvorni_sadrzaj>
    <derivirana_varijabla naziv="DomainObject.Predmet.OstaliListNazivFormated_1">
      <item>DINO MATIJAŠEVIĆ</item>
      <item>SAMIR MATIJAŠEVIĆ</item>
      <item>FINA ZAGREB</item>
      <item>ERSTE &amp; STEIERMÄRKISCHE BANK d.d.</item>
      <item>Ministarstvo financija RH,Porezna uprava,Područni ured Zagreb</item>
      <item>ANAMARIA IVANKOVIĆ</item>
      <item>BORIS ŠAFARIĆ, odvjetnik</item>
      <item>OD ČERIN, MAR, ŽUVANIĆ, ŠTAMBUK d.o.o.</item>
      <item>GORAN BOŽIĆ, odvjetnik</item>
      <item>ZAGREBAČKI HOLDING d.o.o.</item>
      <item>SANJA GALEKOVIĆ MIHIĆ, odvjetnica</item>
      <item>Marijan Hanžeković</item>
    </derivirana_varijabla>
  </DomainObject.Predmet.OstaliListNazivFormated>
  <DomainObject.Predmet.OstaliListNazivFormatedOIB>
    <izvorni_sadrzaj>
      <item>DINO MATIJAŠEVIĆ</item>
      <item>SAMIR MATIJAŠEVIĆ</item>
      <item>FINA ZAGREB, OIB 85821130368</item>
      <item>ERSTE &amp; STEIERMÄRKISCHE BANK d.d., OIB 23057039320</item>
      <item>Ministarstvo financija RH,Porezna uprava,Područni ured Zagreb, OIB 18683136487</item>
      <item>ANAMARIA IVANKOVIĆ, OIB 26902318451</item>
      <item>BORIS ŠAFARIĆ, odvjetnik</item>
      <item>OD ČERIN, MAR, ŽUVANIĆ, ŠTAMBUK d.o.o.</item>
      <item>GORAN BOŽIĆ, odvjetnik</item>
      <item>ZAGREBAČKI HOLDING d.o.o., OIB 85584865987</item>
      <item>SANJA GALEKOVIĆ MIHIĆ, odvjetnica</item>
      <item>Marijan Hanžeković, OIB 85127306373</item>
    </izvorni_sadrzaj>
    <derivirana_varijabla naziv="DomainObject.Predmet.OstaliListNazivFormatedOIB_1">
      <item>DINO MATIJAŠEVIĆ</item>
      <item>SAMIR MATIJAŠEVIĆ</item>
      <item>FINA ZAGREB, OIB 85821130368</item>
      <item>ERSTE &amp; STEIERMÄRKISCHE BANK d.d., OIB 23057039320</item>
      <item>Ministarstvo financija RH,Porezna uprava,Područni ured Zagreb, OIB 18683136487</item>
      <item>ANAMARIA IVANKOVIĆ, OIB 26902318451</item>
      <item>BORIS ŠAFARIĆ, odvjetnik</item>
      <item>OD ČERIN, MAR, ŽUVANIĆ, ŠTAMBUK d.o.o.</item>
      <item>GORAN BOŽIĆ, odvjetnik</item>
      <item>ZAGREBAČKI HOLDING d.o.o., OIB 85584865987</item>
      <item>SANJA GALEKOVIĆ MIHIĆ, odvjetnica</item>
      <item>Marijan Hanžeković,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HORVAT i dr.</izvorni_sadrzaj>
    <derivirana_varijabla naziv="DomainObject.Predmet.StrankaIDrugi_1">DRAŽEN HORVAT i dr.</derivirana_varijabla>
  </DomainObject.Predmet.StrankaIDrugi>
  <DomainObject.Predmet.ProtustrankaIDrugi>
    <izvorni_sadrzaj>M2 MOTION d.o.o.</izvorni_sadrzaj>
    <derivirana_varijabla naziv="DomainObject.Predmet.ProtustrankaIDrugi_1">M2 MOTION d.o.o.</derivirana_varijabla>
  </DomainObject.Predmet.ProtustrankaIDrugi>
  <DomainObject.Predmet.StrankaIDrugiAdressOIB>
    <izvorni_sadrzaj>DRAŽEN HORVAT, DOMASLOVEČKA 83, 10430 Samobor i dr.</izvorni_sadrzaj>
    <derivirana_varijabla naziv="DomainObject.Predmet.StrankaIDrugiAdressOIB_1">DRAŽEN HORVAT, DOMASLOVEČKA 83, 10430 Samobor i dr.</derivirana_varijabla>
  </DomainObject.Predmet.StrankaIDrugiAdressOIB>
  <DomainObject.Predmet.ProtustrankaIDrugiAdressOIB>
    <izvorni_sadrzaj>M2 MOTION d.o.o., OIB 15465679081, Gustava Krkleca 5, 10000 Zagreb</izvorni_sadrzaj>
    <derivirana_varijabla naziv="DomainObject.Predmet.ProtustrankaIDrugiAdressOIB_1">M2 MOTION d.o.o., OIB 15465679081, Gustava Krkleca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2015.</izvorni_sadrzaj>
    <derivirana_varijabla naziv="DomainObject.Predmet.OdlukaRjesenje.DatumDonosenjaOdluke_1">22. travnja 2015.</derivirana_varijabla>
  </DomainObject.Predmet.OdlukaRjesenje.DatumDonosenjaOdluke>
  <DomainObject.Predmet.OdlukaRjesenje.DatumPravomocnosti>
    <izvorni_sadrzaj>22. svibnja 2015.</izvorni_sadrzaj>
    <derivirana_varijabla naziv="DomainObject.Predmet.OdlukaRjesenje.DatumPravomocnosti_1">22. svibnja 2015.</derivirana_varijabla>
  </DomainObject.Predmet.OdlukaRjesenje.DatumPravomocnosti>
  <DomainObject.Predmet.OdlukaRjesenje.Oznaka>
    <izvorni_sadrzaj>St-710/2012-100</izvorni_sadrzaj>
    <derivirana_varijabla naziv="DomainObject.Predmet.OdlukaRjesenje.Oznaka_1">St-710/2012-100</derivirana_varijabla>
  </DomainObject.Predmet.OdlukaRjesenje.Oznaka>
  <DomainObject.Predmet.SudioniciListNaziv>
    <izvorni_sadrzaj>
      <item>DRAŽEN HORVAT</item>
      <item>M2 MOTION d.o.o.</item>
      <item>DINO MATIJAŠEVIĆ</item>
      <item>SAMIR MATIJAŠEVIĆ</item>
      <item>FINA ZAGREB</item>
      <item>ERSTE &amp; STEIERMÄRKISCHE BANK d.d.</item>
      <item>Ministarstvo financija RH,Porezna uprava,Područni ured Zagreb</item>
      <item>ANAMARIA IVANKOVIĆ</item>
      <item>BORIS ŠAFARIĆ, odvjetnik</item>
      <item>OD ČERIN, MAR, ŽUVANIĆ, ŠTAMBUK d.o.o.</item>
      <item>GORAN BOŽIĆ, odvjetnik</item>
      <item>ZAGREBAČKI HOLDING d.o.o.</item>
      <item>SANJA GALEKOVIĆ MIHIĆ, odvjetnica</item>
      <item>HRVATSKA RADIOTELEVIZIJA, javna ustanova</item>
      <item>Marijan Hanžeković</item>
    </izvorni_sadrzaj>
    <derivirana_varijabla naziv="DomainObject.Predmet.SudioniciListNaziv_1">
      <item>DRAŽEN HORVAT</item>
      <item>M2 MOTION d.o.o.</item>
      <item>DINO MATIJAŠEVIĆ</item>
      <item>SAMIR MATIJAŠEVIĆ</item>
      <item>FINA ZAGREB</item>
      <item>ERSTE &amp; STEIERMÄRKISCHE BANK d.d.</item>
      <item>Ministarstvo financija RH,Porezna uprava,Područni ured Zagreb</item>
      <item>ANAMARIA IVANKOVIĆ</item>
      <item>BORIS ŠAFARIĆ, odvjetnik</item>
      <item>OD ČERIN, MAR, ŽUVANIĆ, ŠTAMBUK d.o.o.</item>
      <item>GORAN BOŽIĆ, odvjetnik</item>
      <item>ZAGREBAČKI HOLDING d.o.o.</item>
      <item>SANJA GALEKOVIĆ MIHIĆ, odvjetnica</item>
      <item>HRVATSKA RADIOTELEVIZIJA, javna ustanova</item>
      <item>Marijan Hanžeković</item>
    </derivirana_varijabla>
  </DomainObject.Predmet.SudioniciListNaziv>
  <DomainObject.Predmet.SudioniciListAdressOIB>
    <izvorni_sadrzaj>
      <item>DRAŽEN HORVAT, DOMASLOVEČKA 83,10430 Samobor</item>
      <item>M2 MOTION d.o.o., OIB 15465679081, Gustava Krkleca 5,10000 Zagreb</item>
      <item>DINO MATIJAŠEVIĆ, Poznanovečka 23,10000 Zagreb</item>
      <item>SAMIR MATIJAŠEVIĆ, Slavenskog 14,10000 Zagreb</item>
      <item>FINA ZAGREB, OIB 85821130368</item>
      <item>ERSTE &amp; STEIERMÄRKISCHE BANK d.d., OIB 23057039320, Jadranski trg 3a,51000 Rijeka</item>
      <item>Ministarstvo financija RH,Porezna uprava,Područni ured Zagreb, OIB 18683136487, Av. Dubrovnik 32,10000 Zagreb</item>
      <item>ANAMARIA IVANKOVIĆ, OIB 26902318451, Britanski trg 10,10000 Zagreb</item>
      <item>BORIS ŠAFARIĆ, odvjetnik, Ilica 166,10000 Zagreb</item>
      <item>OD ČERIN, MAR, ŽUVANIĆ, ŠTAMBUK d.o.o., Jurišićeva 9,10000 Zagreb</item>
      <item>GORAN BOŽIĆ, odvjetnik, Trg bana J. Jelačića 3,10000 Zagreb</item>
      <item>ZAGREBAČKI HOLDING d.o.o., OIB 85584865987, Ul. grada Vukovara 41,10000 Zagreb</item>
      <item>SANJA GALEKOVIĆ MIHIĆ, odvjetnica, Primorska 4,10000 Zagreb</item>
      <item>HRVATSKA RADIOTELEVIZIJA, javna ustanova, Prisavlje 3,10000 Zagreb</item>
      <item>Marijan Hanžeković, OIB 85127306373, Radnička cesta 22,10000 Zagreb</item>
    </izvorni_sadrzaj>
    <derivirana_varijabla naziv="DomainObject.Predmet.SudioniciListAdressOIB_1">
      <item>DRAŽEN HORVAT, DOMASLOVEČKA 83,10430 Samobor</item>
      <item>M2 MOTION d.o.o., OIB 15465679081, Gustava Krkleca 5,10000 Zagreb</item>
      <item>DINO MATIJAŠEVIĆ, Poznanovečka 23,10000 Zagreb</item>
      <item>SAMIR MATIJAŠEVIĆ, Slavenskog 14,10000 Zagreb</item>
      <item>FINA ZAGREB, OIB 85821130368</item>
      <item>ERSTE &amp; STEIERMÄRKISCHE BANK d.d., OIB 23057039320, Jadranski trg 3a,51000 Rijeka</item>
      <item>Ministarstvo financija RH,Porezna uprava,Područni ured Zagreb, OIB 18683136487, Av. Dubrovnik 32,10000 Zagreb</item>
      <item>ANAMARIA IVANKOVIĆ, OIB 26902318451, Britanski trg 10,10000 Zagreb</item>
      <item>BORIS ŠAFARIĆ, odvjetnik, Ilica 166,10000 Zagreb</item>
      <item>OD ČERIN, MAR, ŽUVANIĆ, ŠTAMBUK d.o.o., Jurišićeva 9,10000 Zagreb</item>
      <item>GORAN BOŽIĆ, odvjetnik, Trg bana J. Jelačića 3,10000 Zagreb</item>
      <item>ZAGREBAČKI HOLDING d.o.o., OIB 85584865987, Ul. grada Vukovara 41,10000 Zagreb</item>
      <item>SANJA GALEKOVIĆ MIHIĆ, odvjetnica, Primorska 4,10000 Zagreb</item>
      <item>HRVATSKA RADIOTELEVIZIJA, javna ustanova, Prisavlje 3,10000 Zagreb</item>
      <item>Marijan Hanžeković,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15465679081</item>
      <item>, OIB null</item>
      <item>, OIB null</item>
      <item>, OIB 85821130368</item>
      <item>, OIB 23057039320</item>
      <item>, OIB 18683136487</item>
      <item>, OIB 26902318451</item>
      <item>, OIB null</item>
      <item>, OIB null</item>
      <item>, OIB null</item>
      <item>, OIB 85584865987</item>
      <item>, OIB null</item>
      <item>, OIB null</item>
      <item>, OIB 85127306373</item>
    </izvorni_sadrzaj>
    <derivirana_varijabla naziv="DomainObject.Predmet.SudioniciListNazivOIB_1">
      <item>, OIB null</item>
      <item>, OIB 15465679081</item>
      <item>, OIB null</item>
      <item>, OIB null</item>
      <item>, OIB 85821130368</item>
      <item>, OIB 23057039320</item>
      <item>, OIB 18683136487</item>
      <item>, OIB 26902318451</item>
      <item>, OIB null</item>
      <item>, OIB null</item>
      <item>, OIB null</item>
      <item>, OIB 85584865987</item>
      <item>, OIB null</item>
      <item>, OIB null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DA583-4C8D-4328-9443-9D42C4115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290</properties:Words>
  <properties:Characters>1530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2015-12-02T12:59:00Z</dcterms:created>
  <dc:creator>Administrator</dc:creator>
  <cp:lastModifiedBy>Valentina Kranjčić</cp:lastModifiedBy>
  <cp:lastPrinted>2015-03-18T12:14:00Z</cp:lastPrinted>
  <dcterms:modified xmlns:xsi="http://www.w3.org/2001/XMLSchema-instance" xsi:type="dcterms:W3CDTF">2015-12-02T13:01:00Z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