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6510" w14:paraId="4846510" w:rsidRDefault="004B71A1" w:rsidP="004B71A1" w:rsidR="004B71A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71A1" w:rsidP="004B71A1" w:rsidR="004B71A1">
      <w:pPr>
        <w:jc w:val="both"/>
      </w:pPr>
      <w:r>
        <w:t xml:space="preserve">  REPUBLIKA HRVATSKA</w:t>
      </w:r>
    </w:p>
    <w:p w:rsidRDefault="004B71A1" w:rsidP="004B71A1" w:rsidR="004B71A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4B71A1" w:rsidP="004B71A1" w:rsidR="004B71A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E72213" w:rsidP="00E72213" w:rsidR="00FC7105" w:rsidRPr="004B71A1">
      <w:r w:rsidRPr="00DB141D">
        <w:rPr>
          <w:bCs/>
        </w:rPr>
        <w:t xml:space="preserve">    </w:t>
      </w:r>
      <w:r w:rsidRPr="00DB141D">
        <w:rPr>
          <w:sz w:val="22"/>
        </w:rPr>
        <w:t xml:space="preserve">             </w:t>
      </w:r>
      <w:r w:rsidRPr="00DB141D">
        <w:t xml:space="preserve">    </w:t>
      </w:r>
      <w:r w:rsidR="00971CD5" w:rsidRPr="00DB141D">
        <w:t xml:space="preserve">          </w:t>
      </w:r>
      <w:r w:rsidR="00101982" w:rsidRPr="00DB141D">
        <w:tab/>
      </w:r>
      <w:r w:rsidR="00971CD5" w:rsidRPr="00DB141D">
        <w:t xml:space="preserve">    </w:t>
      </w:r>
      <w:r w:rsidR="00FC7105" w:rsidRPr="00DB141D">
        <w:tab/>
        <w:t xml:space="preserve">   </w:t>
      </w:r>
      <w:r w:rsidR="00971CD5" w:rsidRPr="00DB141D">
        <w:t xml:space="preserve"> </w:t>
      </w:r>
      <w:r w:rsidR="00FC7105" w:rsidRPr="00DB141D">
        <w:t xml:space="preserve">  </w:t>
      </w:r>
      <w:r w:rsidR="00971CD5" w:rsidRPr="00DB141D">
        <w:t xml:space="preserve"> </w:t>
      </w:r>
    </w:p>
    <w:p w:rsidRDefault="004B71A1" w:rsidP="004B71A1" w:rsidR="004B71A1" w:rsidRPr="00797696">
      <w:pPr>
        <w:jc w:val="center"/>
      </w:pPr>
      <w:r w:rsidRPr="00797696">
        <w:t>R E P U B L I K A   H R V A T S K A</w:t>
      </w:r>
    </w:p>
    <w:p w:rsidRDefault="004B71A1" w:rsidP="004B71A1" w:rsidR="004B71A1" w:rsidRPr="002737C0">
      <w:pPr>
        <w:jc w:val="center"/>
      </w:pPr>
      <w:r w:rsidRPr="002737C0">
        <w:t>R J E Š E N J E</w:t>
      </w:r>
    </w:p>
    <w:p w:rsidRDefault="00E72213" w:rsidP="004B71A1" w:rsidR="00E72213" w:rsidRPr="00DB141D"/>
    <w:p w:rsidRDefault="00E72213" w:rsidP="00E72213" w:rsidR="00E72213" w:rsidRPr="00DB141D">
      <w:pPr>
        <w:jc w:val="both"/>
      </w:pPr>
      <w:r w:rsidRPr="00DB141D">
        <w:tab/>
      </w:r>
      <w:r w:rsidR="00FC7105" w:rsidRPr="00DB141D">
        <w:t xml:space="preserve">Trgovački sud u  Pazinu, po stečajnom sucu Damiru Rabaru, u stečajnom postupku nad </w:t>
      </w:r>
      <w:proofErr w:type="spellStart"/>
      <w:r w:rsidR="007632CA" w:rsidRPr="00DB141D">
        <w:rPr>
          <w:bCs/>
        </w:rPr>
        <w:t>VUKADIN</w:t>
      </w:r>
      <w:proofErr w:type="spellEnd"/>
      <w:r w:rsidR="007632CA" w:rsidRPr="00DB141D">
        <w:rPr>
          <w:bCs/>
        </w:rPr>
        <w:t xml:space="preserve"> GRADNJE d.o.o. Poreč, Mate Vlašića </w:t>
      </w:r>
      <w:proofErr w:type="spellStart"/>
      <w:r w:rsidR="007632CA" w:rsidRPr="00DB141D">
        <w:rPr>
          <w:bCs/>
        </w:rPr>
        <w:t>20</w:t>
      </w:r>
      <w:proofErr w:type="spellEnd"/>
      <w:r w:rsidR="007632CA" w:rsidRPr="00DB141D">
        <w:rPr>
          <w:bCs/>
        </w:rPr>
        <w:t xml:space="preserve">, </w:t>
      </w:r>
      <w:proofErr w:type="spellStart"/>
      <w:r w:rsidR="007632CA" w:rsidRPr="00DB141D">
        <w:rPr>
          <w:bCs/>
        </w:rPr>
        <w:t>OIB</w:t>
      </w:r>
      <w:proofErr w:type="spellEnd"/>
      <w:r w:rsidR="007632CA" w:rsidRPr="00DB141D">
        <w:rPr>
          <w:bCs/>
        </w:rPr>
        <w:t xml:space="preserve">: </w:t>
      </w:r>
      <w:proofErr w:type="spellStart"/>
      <w:r w:rsidR="007632CA" w:rsidRPr="00DB141D">
        <w:rPr>
          <w:bCs/>
        </w:rPr>
        <w:t>99578121888</w:t>
      </w:r>
      <w:proofErr w:type="spellEnd"/>
      <w:r w:rsidR="00FC7105" w:rsidRPr="00DB141D">
        <w:t xml:space="preserve">, </w:t>
      </w:r>
      <w:proofErr w:type="spellStart"/>
      <w:r w:rsidR="00790742" w:rsidRPr="00DB141D">
        <w:t>14</w:t>
      </w:r>
      <w:proofErr w:type="spellEnd"/>
      <w:r w:rsidR="00790742" w:rsidRPr="00DB141D">
        <w:t xml:space="preserve">. rujna </w:t>
      </w:r>
      <w:proofErr w:type="spellStart"/>
      <w:r w:rsidR="00971CD5" w:rsidRPr="00DB141D">
        <w:t>201</w:t>
      </w:r>
      <w:r w:rsidR="00790742" w:rsidRPr="00DB141D">
        <w:t>8</w:t>
      </w:r>
      <w:proofErr w:type="spellEnd"/>
      <w:r w:rsidRPr="00DB141D">
        <w:t xml:space="preserve">. </w:t>
      </w:r>
    </w:p>
    <w:p w:rsidRDefault="00790742" w:rsidP="00E72213" w:rsidR="00790742" w:rsidRPr="00DB141D">
      <w:pPr>
        <w:jc w:val="both"/>
      </w:pPr>
    </w:p>
    <w:p w:rsidRDefault="00E72213" w:rsidP="00E72213" w:rsidR="00E72213" w:rsidRPr="00DB141D">
      <w:pPr>
        <w:jc w:val="center"/>
        <w:rPr>
          <w:bCs/>
        </w:rPr>
      </w:pPr>
      <w:r w:rsidRPr="00DB141D">
        <w:rPr>
          <w:bCs/>
        </w:rPr>
        <w:t>r i j e š i o   j e</w:t>
      </w:r>
    </w:p>
    <w:p w:rsidRDefault="00E72213" w:rsidP="00E72213" w:rsidR="00E72213" w:rsidRPr="00DB141D">
      <w:pPr>
        <w:jc w:val="both"/>
        <w:rPr>
          <w:bCs/>
        </w:rPr>
      </w:pPr>
    </w:p>
    <w:p w:rsidRDefault="003017EA" w:rsidP="00724341" w:rsidR="001638CE" w:rsidRPr="00DB141D">
      <w:pPr>
        <w:ind w:firstLine="720"/>
        <w:jc w:val="both"/>
        <w:rPr>
          <w:bCs/>
        </w:rPr>
      </w:pPr>
      <w:r w:rsidRPr="00DB141D">
        <w:rPr>
          <w:bCs/>
        </w:rPr>
        <w:t xml:space="preserve">I. </w:t>
      </w:r>
      <w:r w:rsidR="00E72213" w:rsidRPr="00DB141D">
        <w:rPr>
          <w:bCs/>
        </w:rPr>
        <w:t xml:space="preserve">Odobrava se obračun stvarnih troškova stečajnoj upraviteljici </w:t>
      </w:r>
      <w:r w:rsidR="00111A43" w:rsidRPr="00DB141D">
        <w:rPr>
          <w:bCs/>
        </w:rPr>
        <w:t xml:space="preserve">Jasni </w:t>
      </w:r>
      <w:proofErr w:type="spellStart"/>
      <w:r w:rsidR="00111A43" w:rsidRPr="00DB141D">
        <w:rPr>
          <w:bCs/>
        </w:rPr>
        <w:t>Kučević</w:t>
      </w:r>
      <w:proofErr w:type="spellEnd"/>
      <w:r w:rsidR="00111A43" w:rsidRPr="00DB141D">
        <w:rPr>
          <w:bCs/>
        </w:rPr>
        <w:t xml:space="preserve"> iz Pule</w:t>
      </w:r>
      <w:r w:rsidR="00E72213" w:rsidRPr="00DB141D">
        <w:rPr>
          <w:bCs/>
        </w:rPr>
        <w:t>,</w:t>
      </w:r>
      <w:r w:rsidR="00111A43" w:rsidRPr="00DB141D">
        <w:rPr>
          <w:bCs/>
        </w:rPr>
        <w:t xml:space="preserve"> </w:t>
      </w:r>
      <w:proofErr w:type="spellStart"/>
      <w:r w:rsidR="00111A43" w:rsidRPr="00DB141D">
        <w:rPr>
          <w:bCs/>
        </w:rPr>
        <w:t>Kaštanjer</w:t>
      </w:r>
      <w:proofErr w:type="spellEnd"/>
      <w:r w:rsidR="00111A43" w:rsidRPr="00DB141D">
        <w:rPr>
          <w:bCs/>
        </w:rPr>
        <w:t xml:space="preserve"> 64,</w:t>
      </w:r>
      <w:r w:rsidR="00E72213" w:rsidRPr="00DB141D">
        <w:rPr>
          <w:bCs/>
        </w:rPr>
        <w:t xml:space="preserve"> </w:t>
      </w:r>
    </w:p>
    <w:p w:rsidRDefault="001638CE" w:rsidP="001638CE" w:rsidR="00AF2223" w:rsidRPr="00DB141D">
      <w:pPr>
        <w:ind w:firstLine="720"/>
        <w:jc w:val="both"/>
        <w:rPr>
          <w:bCs/>
        </w:rPr>
      </w:pPr>
      <w:r w:rsidRPr="00DB141D">
        <w:rPr>
          <w:bCs/>
        </w:rPr>
        <w:t xml:space="preserve">- u ukupnom iznosu od </w:t>
      </w:r>
      <w:proofErr w:type="spellStart"/>
      <w:r w:rsidR="005D28B7" w:rsidRPr="00DB141D">
        <w:rPr>
          <w:bCs/>
        </w:rPr>
        <w:t>84</w:t>
      </w:r>
      <w:proofErr w:type="spellEnd"/>
      <w:r w:rsidR="007258AC" w:rsidRPr="00DB141D">
        <w:t>,</w:t>
      </w:r>
      <w:proofErr w:type="spellStart"/>
      <w:r w:rsidR="005D28B7" w:rsidRPr="00DB141D">
        <w:t>85</w:t>
      </w:r>
      <w:proofErr w:type="spellEnd"/>
      <w:r w:rsidR="007258AC" w:rsidRPr="00DB141D">
        <w:rPr>
          <w:bCs/>
        </w:rPr>
        <w:t xml:space="preserve"> </w:t>
      </w:r>
      <w:r w:rsidRPr="00DB141D">
        <w:rPr>
          <w:bCs/>
        </w:rPr>
        <w:t xml:space="preserve">kn neto, sukladno Obračunu od </w:t>
      </w:r>
      <w:r w:rsidR="005D28B7" w:rsidRPr="00DB141D">
        <w:rPr>
          <w:bCs/>
        </w:rPr>
        <w:t>6</w:t>
      </w:r>
      <w:r w:rsidRPr="00DB141D">
        <w:rPr>
          <w:bCs/>
        </w:rPr>
        <w:t xml:space="preserve">. </w:t>
      </w:r>
      <w:r w:rsidR="005D28B7" w:rsidRPr="00DB141D">
        <w:rPr>
          <w:bCs/>
        </w:rPr>
        <w:t xml:space="preserve">rujna </w:t>
      </w:r>
      <w:proofErr w:type="spellStart"/>
      <w:r w:rsidR="005D28B7" w:rsidRPr="00DB141D">
        <w:rPr>
          <w:bCs/>
        </w:rPr>
        <w:t>2017</w:t>
      </w:r>
      <w:proofErr w:type="spellEnd"/>
      <w:r w:rsidRPr="00DB141D">
        <w:rPr>
          <w:bCs/>
        </w:rPr>
        <w:t>.</w:t>
      </w:r>
    </w:p>
    <w:p w:rsidRDefault="00AF2223" w:rsidP="00AF2223" w:rsidR="00AF2223" w:rsidRPr="00DB141D">
      <w:pPr>
        <w:ind w:firstLine="720"/>
        <w:jc w:val="both"/>
      </w:pPr>
      <w:r w:rsidRPr="00DB141D">
        <w:rPr>
          <w:bCs/>
        </w:rPr>
        <w:t xml:space="preserve">- u ukupnom iznosu od </w:t>
      </w:r>
      <w:proofErr w:type="spellStart"/>
      <w:r w:rsidRPr="00DB141D">
        <w:rPr>
          <w:bCs/>
        </w:rPr>
        <w:t>522</w:t>
      </w:r>
      <w:proofErr w:type="spellEnd"/>
      <w:r w:rsidRPr="00DB141D">
        <w:rPr>
          <w:bCs/>
        </w:rPr>
        <w:t>,</w:t>
      </w:r>
      <w:proofErr w:type="spellStart"/>
      <w:r w:rsidRPr="00DB141D">
        <w:rPr>
          <w:bCs/>
        </w:rPr>
        <w:t>00</w:t>
      </w:r>
      <w:proofErr w:type="spellEnd"/>
      <w:r w:rsidRPr="00DB141D">
        <w:rPr>
          <w:bCs/>
        </w:rPr>
        <w:t xml:space="preserve"> kn neto, sukladno Obračunu od 6. lipnja </w:t>
      </w:r>
      <w:proofErr w:type="spellStart"/>
      <w:r w:rsidRPr="00DB141D">
        <w:rPr>
          <w:bCs/>
        </w:rPr>
        <w:t>2018</w:t>
      </w:r>
      <w:proofErr w:type="spellEnd"/>
      <w:r w:rsidRPr="00DB141D">
        <w:rPr>
          <w:bCs/>
        </w:rPr>
        <w:t>.,</w:t>
      </w:r>
      <w:r w:rsidRPr="00DB141D">
        <w:t xml:space="preserve"> </w:t>
      </w:r>
    </w:p>
    <w:p w:rsidRDefault="001638CE" w:rsidP="001638CE" w:rsidR="001638CE" w:rsidRPr="00DB141D">
      <w:pPr>
        <w:ind w:firstLine="720"/>
        <w:jc w:val="both"/>
      </w:pPr>
      <w:r w:rsidRPr="00DB141D">
        <w:rPr>
          <w:bCs/>
        </w:rPr>
        <w:t xml:space="preserve">- u ukupnom iznosu od </w:t>
      </w:r>
      <w:proofErr w:type="spellStart"/>
      <w:r w:rsidR="007258AC" w:rsidRPr="00DB141D">
        <w:t>9</w:t>
      </w:r>
      <w:r w:rsidR="00AF2223" w:rsidRPr="00DB141D">
        <w:t>1</w:t>
      </w:r>
      <w:r w:rsidR="007258AC" w:rsidRPr="00DB141D">
        <w:t>4</w:t>
      </w:r>
      <w:proofErr w:type="spellEnd"/>
      <w:r w:rsidR="007258AC" w:rsidRPr="00DB141D">
        <w:t>,</w:t>
      </w:r>
      <w:proofErr w:type="spellStart"/>
      <w:r w:rsidR="007258AC" w:rsidRPr="00DB141D">
        <w:t>00</w:t>
      </w:r>
      <w:proofErr w:type="spellEnd"/>
      <w:r w:rsidR="007258AC" w:rsidRPr="00DB141D">
        <w:rPr>
          <w:bCs/>
        </w:rPr>
        <w:t xml:space="preserve"> </w:t>
      </w:r>
      <w:r w:rsidRPr="00DB141D">
        <w:rPr>
          <w:bCs/>
        </w:rPr>
        <w:t xml:space="preserve">kn neto, sukladno Obračunu od </w:t>
      </w:r>
      <w:r w:rsidR="00AF2223" w:rsidRPr="00DB141D">
        <w:rPr>
          <w:bCs/>
        </w:rPr>
        <w:t>7</w:t>
      </w:r>
      <w:r w:rsidR="007258AC" w:rsidRPr="00DB141D">
        <w:rPr>
          <w:bCs/>
        </w:rPr>
        <w:t xml:space="preserve">. </w:t>
      </w:r>
      <w:r w:rsidR="00AF2223" w:rsidRPr="00DB141D">
        <w:rPr>
          <w:bCs/>
        </w:rPr>
        <w:t xml:space="preserve">rujna </w:t>
      </w:r>
      <w:proofErr w:type="spellStart"/>
      <w:r w:rsidR="007258AC" w:rsidRPr="00DB141D">
        <w:rPr>
          <w:bCs/>
        </w:rPr>
        <w:t>201</w:t>
      </w:r>
      <w:r w:rsidR="00AF2223" w:rsidRPr="00DB141D">
        <w:rPr>
          <w:bCs/>
        </w:rPr>
        <w:t>8</w:t>
      </w:r>
      <w:proofErr w:type="spellEnd"/>
      <w:r w:rsidRPr="00DB141D">
        <w:rPr>
          <w:bCs/>
        </w:rPr>
        <w:t>.,</w:t>
      </w:r>
      <w:r w:rsidRPr="00DB141D">
        <w:t xml:space="preserve"> </w:t>
      </w:r>
    </w:p>
    <w:p w:rsidRDefault="00790742" w:rsidP="00724341" w:rsidR="00790742" w:rsidRPr="00DB141D">
      <w:pPr>
        <w:ind w:firstLine="720"/>
        <w:jc w:val="both"/>
      </w:pPr>
    </w:p>
    <w:p w:rsidRDefault="003017EA" w:rsidP="004B71A1" w:rsidR="004B71A1">
      <w:pPr>
        <w:ind w:firstLine="720"/>
        <w:jc w:val="both"/>
      </w:pPr>
      <w:r w:rsidRPr="00DB141D">
        <w:t xml:space="preserve">nastalih u obavljanju dužnosti stečajnog upravitelja nad dužnikom </w:t>
      </w:r>
      <w:proofErr w:type="spellStart"/>
      <w:r w:rsidR="00AF2223" w:rsidRPr="00DB141D">
        <w:rPr>
          <w:bCs/>
        </w:rPr>
        <w:t>VUKADIN</w:t>
      </w:r>
      <w:proofErr w:type="spellEnd"/>
      <w:r w:rsidR="00AF2223" w:rsidRPr="00DB141D">
        <w:rPr>
          <w:bCs/>
        </w:rPr>
        <w:t xml:space="preserve"> GRADNJE d.o.o. Poreč, Mate Vlašića </w:t>
      </w:r>
      <w:proofErr w:type="spellStart"/>
      <w:r w:rsidR="00AF2223" w:rsidRPr="00DB141D">
        <w:rPr>
          <w:bCs/>
        </w:rPr>
        <w:t>20</w:t>
      </w:r>
      <w:proofErr w:type="spellEnd"/>
      <w:r w:rsidR="00AF2223" w:rsidRPr="00DB141D">
        <w:rPr>
          <w:bCs/>
        </w:rPr>
        <w:t xml:space="preserve">, </w:t>
      </w:r>
      <w:proofErr w:type="spellStart"/>
      <w:r w:rsidR="00AF2223" w:rsidRPr="00DB141D">
        <w:rPr>
          <w:bCs/>
        </w:rPr>
        <w:t>OIB</w:t>
      </w:r>
      <w:proofErr w:type="spellEnd"/>
      <w:r w:rsidR="00AF2223" w:rsidRPr="00DB141D">
        <w:rPr>
          <w:bCs/>
        </w:rPr>
        <w:t xml:space="preserve">: </w:t>
      </w:r>
      <w:proofErr w:type="spellStart"/>
      <w:r w:rsidR="00AF2223" w:rsidRPr="00DB141D">
        <w:rPr>
          <w:bCs/>
        </w:rPr>
        <w:t>99578121888</w:t>
      </w:r>
      <w:proofErr w:type="spellEnd"/>
      <w:r w:rsidR="004B71A1">
        <w:t>.</w:t>
      </w:r>
    </w:p>
    <w:p w:rsidRDefault="004B71A1" w:rsidP="004B71A1" w:rsidR="004B71A1" w:rsidRPr="00DB141D">
      <w:pPr>
        <w:ind w:firstLine="720"/>
        <w:jc w:val="both"/>
      </w:pPr>
    </w:p>
    <w:p w:rsidRDefault="00E72213" w:rsidP="00E72213" w:rsidR="00E72213" w:rsidRPr="00DB141D">
      <w:pPr>
        <w:jc w:val="center"/>
      </w:pPr>
      <w:r w:rsidRPr="00DB141D">
        <w:t>Obrazloženje</w:t>
      </w:r>
    </w:p>
    <w:p w:rsidRDefault="00E72213" w:rsidP="00E72213" w:rsidR="00E72213" w:rsidRPr="00DB141D">
      <w:pPr>
        <w:jc w:val="both"/>
      </w:pPr>
    </w:p>
    <w:p w:rsidRDefault="00E72213" w:rsidP="00E72213" w:rsidR="00EB1C6C" w:rsidRPr="00DB141D">
      <w:pPr>
        <w:jc w:val="both"/>
      </w:pPr>
      <w:r w:rsidRPr="00DB141D">
        <w:tab/>
        <w:t>S</w:t>
      </w:r>
      <w:r w:rsidRPr="00DB141D">
        <w:rPr>
          <w:bCs/>
        </w:rPr>
        <w:t xml:space="preserve">tečajna upraviteljica </w:t>
      </w:r>
      <w:r w:rsidR="003017EA" w:rsidRPr="00DB141D">
        <w:rPr>
          <w:bCs/>
        </w:rPr>
        <w:t xml:space="preserve">Jasna </w:t>
      </w:r>
      <w:proofErr w:type="spellStart"/>
      <w:r w:rsidR="003017EA" w:rsidRPr="00DB141D">
        <w:rPr>
          <w:bCs/>
        </w:rPr>
        <w:t>Kučević</w:t>
      </w:r>
      <w:proofErr w:type="spellEnd"/>
      <w:r w:rsidR="003017EA" w:rsidRPr="00DB141D">
        <w:rPr>
          <w:bCs/>
        </w:rPr>
        <w:t xml:space="preserve"> iz Pule, </w:t>
      </w:r>
      <w:proofErr w:type="spellStart"/>
      <w:r w:rsidR="003017EA" w:rsidRPr="00DB141D">
        <w:rPr>
          <w:bCs/>
        </w:rPr>
        <w:t>Kaštanjer</w:t>
      </w:r>
      <w:proofErr w:type="spellEnd"/>
      <w:r w:rsidR="003017EA" w:rsidRPr="00DB141D">
        <w:rPr>
          <w:bCs/>
        </w:rPr>
        <w:t xml:space="preserve"> </w:t>
      </w:r>
      <w:proofErr w:type="spellStart"/>
      <w:r w:rsidR="003017EA" w:rsidRPr="00DB141D">
        <w:rPr>
          <w:bCs/>
        </w:rPr>
        <w:t>64</w:t>
      </w:r>
      <w:proofErr w:type="spellEnd"/>
      <w:r w:rsidR="003017EA" w:rsidRPr="00DB141D">
        <w:rPr>
          <w:bCs/>
        </w:rPr>
        <w:t>,</w:t>
      </w:r>
      <w:r w:rsidRPr="00DB141D">
        <w:t xml:space="preserve"> dostavila je</w:t>
      </w:r>
      <w:r w:rsidR="00724341" w:rsidRPr="00DB141D">
        <w:t xml:space="preserve"> </w:t>
      </w:r>
      <w:r w:rsidRPr="00DB141D">
        <w:t>obračun</w:t>
      </w:r>
      <w:r w:rsidR="00DB141D">
        <w:t>e</w:t>
      </w:r>
      <w:r w:rsidRPr="00DB141D">
        <w:t xml:space="preserve"> stvarnih troškova </w:t>
      </w:r>
      <w:r w:rsidR="00A47860" w:rsidRPr="00DB141D">
        <w:t xml:space="preserve">za razdoblje od pokretanja stečajnog postupka do 5. rujna </w:t>
      </w:r>
      <w:proofErr w:type="spellStart"/>
      <w:r w:rsidR="00A47860" w:rsidRPr="00DB141D">
        <w:t>2018</w:t>
      </w:r>
      <w:proofErr w:type="spellEnd"/>
      <w:r w:rsidR="00A47860" w:rsidRPr="00DB141D">
        <w:t>.</w:t>
      </w:r>
      <w:r w:rsidR="00EB1C6C" w:rsidRPr="00DB141D">
        <w:rPr>
          <w:bCs/>
        </w:rPr>
        <w:t xml:space="preserve"> </w:t>
      </w:r>
      <w:r w:rsidRPr="00DB141D">
        <w:t xml:space="preserve">nastalih u obavljanju dužnosti stečajnog upravitelja. Iz obračuna proizlazi da je riječ o troškovima prijevoza </w:t>
      </w:r>
      <w:r w:rsidR="00680D6F" w:rsidRPr="00DB141D">
        <w:t>i</w:t>
      </w:r>
      <w:r w:rsidR="00724341" w:rsidRPr="00DB141D">
        <w:t xml:space="preserve"> troškov</w:t>
      </w:r>
      <w:r w:rsidR="00680D6F" w:rsidRPr="00DB141D">
        <w:t>im</w:t>
      </w:r>
      <w:r w:rsidR="00724341" w:rsidRPr="00DB141D">
        <w:t>a</w:t>
      </w:r>
      <w:r w:rsidRPr="00DB141D">
        <w:t xml:space="preserve"> telefona</w:t>
      </w:r>
      <w:r w:rsidR="001A784F" w:rsidRPr="00DB141D">
        <w:t>, te troškov</w:t>
      </w:r>
      <w:r w:rsidR="00607D98">
        <w:t>im</w:t>
      </w:r>
      <w:r w:rsidR="001A784F" w:rsidRPr="00DB141D">
        <w:t>a pristojbi</w:t>
      </w:r>
      <w:r w:rsidR="0095285A" w:rsidRPr="00DB141D">
        <w:t xml:space="preserve">. </w:t>
      </w:r>
    </w:p>
    <w:p w:rsidRDefault="0095285A" w:rsidP="00E72213" w:rsidR="0095285A" w:rsidRPr="00DB141D">
      <w:pPr>
        <w:jc w:val="both"/>
      </w:pPr>
    </w:p>
    <w:p w:rsidRDefault="00796DF2" w:rsidP="00872EFF" w:rsidR="00872EFF" w:rsidRPr="00DB141D">
      <w:pPr>
        <w:jc w:val="both"/>
      </w:pPr>
      <w:r w:rsidRPr="00DB141D">
        <w:tab/>
        <w:t xml:space="preserve">Na temelju obračuna stvarnih troškova nastalih u obavljanju dužnosti stečajnog upravitelja </w:t>
      </w:r>
      <w:r w:rsidR="00B76336" w:rsidRPr="00DB141D">
        <w:t>stečajnoj upr</w:t>
      </w:r>
      <w:r w:rsidR="00DB141D" w:rsidRPr="00DB141D">
        <w:t>a</w:t>
      </w:r>
      <w:r w:rsidR="00B76336" w:rsidRPr="00DB141D">
        <w:t xml:space="preserve">viteljici pripada naknada stvarnih troškova </w:t>
      </w:r>
      <w:r w:rsidRPr="00DB141D">
        <w:t xml:space="preserve">u ukupnom iznosu od </w:t>
      </w:r>
      <w:proofErr w:type="spellStart"/>
      <w:r w:rsidR="00680D6F" w:rsidRPr="00DB141D">
        <w:t>1</w:t>
      </w:r>
      <w:r w:rsidR="00607D98">
        <w:t>.</w:t>
      </w:r>
      <w:r w:rsidR="00680D6F" w:rsidRPr="00DB141D">
        <w:t>520</w:t>
      </w:r>
      <w:proofErr w:type="spellEnd"/>
      <w:r w:rsidR="00680D6F" w:rsidRPr="00DB141D">
        <w:t>,</w:t>
      </w:r>
      <w:proofErr w:type="spellStart"/>
      <w:r w:rsidR="00680D6F" w:rsidRPr="00DB141D">
        <w:t>85</w:t>
      </w:r>
      <w:proofErr w:type="spellEnd"/>
      <w:r w:rsidR="00680D6F" w:rsidRPr="00DB141D">
        <w:t xml:space="preserve"> </w:t>
      </w:r>
      <w:r w:rsidRPr="00DB141D">
        <w:rPr>
          <w:bCs/>
        </w:rPr>
        <w:t>kn neto</w:t>
      </w:r>
      <w:r w:rsidRPr="00DB141D">
        <w:t xml:space="preserve">. </w:t>
      </w:r>
    </w:p>
    <w:p w:rsidRDefault="00680D6F" w:rsidP="00872EFF" w:rsidR="00680D6F" w:rsidRPr="00DB141D">
      <w:pPr>
        <w:jc w:val="both"/>
      </w:pPr>
    </w:p>
    <w:p w:rsidRDefault="0095285A" w:rsidP="0095285A" w:rsidR="0095285A" w:rsidRPr="00DB141D">
      <w:pPr>
        <w:jc w:val="both"/>
      </w:pPr>
      <w:r w:rsidRPr="00DB141D">
        <w:tab/>
        <w:t xml:space="preserve">Obračunima su priloženi </w:t>
      </w:r>
      <w:r w:rsidR="00607D98">
        <w:t>o</w:t>
      </w:r>
      <w:r w:rsidRPr="00DB141D">
        <w:t>bračun i naknade za korištenje osobnog vozila u službene svrhe po mjesecima s dnevnikom putovanja u kojem je navedena relacija i svrha korištenja vozila</w:t>
      </w:r>
      <w:r w:rsidR="001A784F" w:rsidRPr="00DB141D">
        <w:t>, te računi za cestarinu</w:t>
      </w:r>
      <w:r w:rsidRPr="00DB141D">
        <w:t>.</w:t>
      </w:r>
    </w:p>
    <w:p w:rsidRDefault="004B71A1" w:rsidP="00724341" w:rsidR="004B71A1" w:rsidRPr="00DB141D">
      <w:pPr>
        <w:jc w:val="both"/>
      </w:pPr>
    </w:p>
    <w:p w:rsidRDefault="00AE3C7A" w:rsidP="00E72213" w:rsidR="00E72213" w:rsidRPr="00DB141D">
      <w:pPr>
        <w:jc w:val="both"/>
      </w:pPr>
      <w:r w:rsidRPr="00DB141D">
        <w:tab/>
        <w:t xml:space="preserve">Na temelju navedenih pisanih, obrazloženih i dokumentiranih obračuna stečajnog upravitelja a sukladno odredbi čl. </w:t>
      </w:r>
      <w:proofErr w:type="spellStart"/>
      <w:r w:rsidRPr="00DB141D">
        <w:t>94</w:t>
      </w:r>
      <w:proofErr w:type="spellEnd"/>
      <w:r w:rsidRPr="00DB141D">
        <w:t>. st. 1. i st. 3. Stečajnog zakona donesena je odluka kao u izreci.</w:t>
      </w:r>
    </w:p>
    <w:p w:rsidRDefault="00AE3C7A" w:rsidP="00E72213" w:rsidR="00AE3C7A" w:rsidRPr="00DB141D">
      <w:pPr>
        <w:jc w:val="both"/>
      </w:pPr>
    </w:p>
    <w:p w:rsidRDefault="00E72213" w:rsidP="004B71A1" w:rsidR="00680D6F" w:rsidRPr="00DB141D">
      <w:pPr>
        <w:jc w:val="center"/>
      </w:pPr>
      <w:r w:rsidRPr="00DB141D">
        <w:t xml:space="preserve">U Pazinu, </w:t>
      </w:r>
      <w:proofErr w:type="spellStart"/>
      <w:r w:rsidR="000B396F" w:rsidRPr="00DB141D">
        <w:t>1</w:t>
      </w:r>
      <w:r w:rsidR="00680D6F" w:rsidRPr="00DB141D">
        <w:t>4</w:t>
      </w:r>
      <w:proofErr w:type="spellEnd"/>
      <w:r w:rsidR="00971CD5" w:rsidRPr="00DB141D">
        <w:t xml:space="preserve">. </w:t>
      </w:r>
      <w:r w:rsidR="00680D6F" w:rsidRPr="00DB141D">
        <w:t xml:space="preserve">rujna </w:t>
      </w:r>
      <w:proofErr w:type="spellStart"/>
      <w:r w:rsidR="00971CD5" w:rsidRPr="00DB141D">
        <w:t>201</w:t>
      </w:r>
      <w:r w:rsidR="00680D6F" w:rsidRPr="00DB141D">
        <w:t>8</w:t>
      </w:r>
      <w:proofErr w:type="spellEnd"/>
      <w:r w:rsidRPr="00DB141D">
        <w:t>.</w:t>
      </w:r>
    </w:p>
    <w:p w:rsidRDefault="00E72213" w:rsidP="00E72213" w:rsidR="00E72213" w:rsidRPr="00DB141D">
      <w:pPr>
        <w:jc w:val="both"/>
      </w:pPr>
      <w:r w:rsidRPr="00DB141D">
        <w:tab/>
      </w:r>
      <w:r w:rsidRPr="00DB141D">
        <w:tab/>
      </w:r>
      <w:r w:rsidRPr="00DB141D">
        <w:tab/>
      </w:r>
      <w:r w:rsidRPr="00DB141D">
        <w:tab/>
      </w:r>
      <w:r w:rsidRPr="00DB141D">
        <w:tab/>
      </w:r>
      <w:r w:rsidRPr="00DB141D">
        <w:tab/>
      </w:r>
      <w:r w:rsidRPr="00DB141D">
        <w:tab/>
      </w:r>
      <w:r w:rsidRPr="00DB141D">
        <w:tab/>
      </w:r>
      <w:r w:rsidRPr="00DB141D">
        <w:tab/>
        <w:t xml:space="preserve">      Stečajni sudac                 </w:t>
      </w:r>
    </w:p>
    <w:p w:rsidRDefault="00E72213" w:rsidP="00EA0566" w:rsidR="00E72213" w:rsidRPr="00DB141D">
      <w:pPr>
        <w:ind w:left="2160"/>
        <w:jc w:val="both"/>
      </w:pPr>
      <w:r w:rsidRPr="00DB141D">
        <w:t xml:space="preserve">                               </w:t>
      </w:r>
      <w:r w:rsidRPr="00DB141D">
        <w:tab/>
      </w:r>
      <w:r w:rsidRPr="00DB141D">
        <w:tab/>
        <w:t xml:space="preserve">              </w:t>
      </w:r>
      <w:r w:rsidR="00EA0566" w:rsidRPr="00DB141D">
        <w:tab/>
        <w:t xml:space="preserve">   </w:t>
      </w:r>
      <w:r w:rsidRPr="00DB141D">
        <w:t xml:space="preserve"> </w:t>
      </w:r>
      <w:r w:rsidR="00EA0566" w:rsidRPr="00DB141D">
        <w:t>Damir Rabar</w:t>
      </w:r>
      <w:r w:rsidR="00115EB8">
        <w:t>, v.r.</w:t>
      </w:r>
    </w:p>
    <w:p w:rsidRDefault="004B71A1" w:rsidP="00E72213" w:rsidR="004B71A1" w:rsidRPr="00DB141D"/>
    <w:p w:rsidRDefault="00E72213" w:rsidP="00E72213" w:rsidR="00E72213" w:rsidRPr="00DB141D">
      <w:r w:rsidRPr="00DB141D">
        <w:lastRenderedPageBreak/>
        <w:t>UPUTA O PRAVNOM LIJEKU:</w:t>
      </w:r>
    </w:p>
    <w:p w:rsidRDefault="00E72213" w:rsidP="00724341" w:rsidR="00E72213" w:rsidRPr="00DB141D">
      <w:pPr>
        <w:ind w:firstLine="708"/>
        <w:jc w:val="both"/>
      </w:pPr>
      <w:r w:rsidRPr="00DB141D">
        <w:t>Protiv  ovog  rješenja nezadovoljna stranka može podnijeti žalbu u roku od 8 dana od  dana primitka istog. Žalba  se podnosi putem ovog  suda u tri istovjetna primjerka, a o žalbi odlučuje Visoki trgovački sud  Republike  Hrvatske.</w:t>
      </w:r>
    </w:p>
    <w:p w:rsidRDefault="00E72213" w:rsidP="00E72213" w:rsidR="00E72213" w:rsidRPr="00DB141D">
      <w:pPr>
        <w:jc w:val="center"/>
      </w:pPr>
    </w:p>
    <w:p w:rsidRDefault="00724341" w:rsidP="00E72213" w:rsidR="00724341" w:rsidRPr="00DB141D">
      <w:pPr>
        <w:jc w:val="center"/>
      </w:pPr>
    </w:p>
    <w:p w:rsidRDefault="00E72213" w:rsidP="00E72213" w:rsidR="00E72213" w:rsidRPr="00DB141D">
      <w:r w:rsidRPr="00DB141D">
        <w:t>DNA</w:t>
      </w:r>
    </w:p>
    <w:p w:rsidRDefault="00E72213" w:rsidP="00E72213" w:rsidR="00E72213" w:rsidRPr="00DB141D">
      <w:pPr>
        <w:numPr>
          <w:ilvl w:val="0"/>
          <w:numId w:val="1"/>
        </w:numPr>
      </w:pPr>
      <w:r w:rsidRPr="00DB141D">
        <w:t xml:space="preserve">stečajni upravitelj – </w:t>
      </w:r>
      <w:r w:rsidR="00EA0566" w:rsidRPr="00DB141D">
        <w:t xml:space="preserve">Jasna </w:t>
      </w:r>
      <w:proofErr w:type="spellStart"/>
      <w:r w:rsidR="00EA0566" w:rsidRPr="00DB141D">
        <w:t>Kučević</w:t>
      </w:r>
      <w:proofErr w:type="spellEnd"/>
    </w:p>
    <w:p w:rsidRDefault="004B71A1" w:rsidP="00E72213" w:rsidR="00E72213" w:rsidRPr="00DB141D">
      <w:pPr>
        <w:numPr>
          <w:ilvl w:val="0"/>
          <w:numId w:val="1"/>
        </w:numPr>
      </w:pPr>
      <w:r>
        <w:t>e-</w:t>
      </w:r>
      <w:r w:rsidR="00A045BE" w:rsidRPr="00DB141D">
        <w:t xml:space="preserve">oglasna ploča </w:t>
      </w:r>
      <w:r>
        <w:t>8 dana</w:t>
      </w:r>
    </w:p>
    <w:p w:rsidRDefault="00C944A2" w:rsidR="00C944A2" w:rsidRPr="00DB141D"/>
    <w:p w:rsidRDefault="00A109F2" w:rsidR="00A109F2" w:rsidRPr="00DB141D"/>
    <w:p w:rsidRDefault="00A109F2" w:rsidR="00A109F2" w:rsidRPr="00DB141D"/>
    <w:p w:rsidRDefault="00A109F2" w:rsidR="00A109F2" w:rsidRPr="00DB141D"/>
    <w:p w:rsidRDefault="00A109F2" w:rsidR="00A109F2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CB2EAA" w:rsidR="00CB2EAA" w:rsidRPr="00DB141D"/>
    <w:p w:rsidRDefault="00A109F2" w:rsidR="00A109F2" w:rsidRPr="00DB141D"/>
    <w:p w:rsidRDefault="00A109F2" w:rsidR="00A109F2" w:rsidRPr="00DB141D"/>
    <w:p w:rsidRDefault="00C9025B" w:rsidP="007C6975" w:rsidR="006D0EF6" w:rsidRPr="00DB141D">
      <w:r w:rsidRPr="00DB141D">
        <w:t xml:space="preserve"> </w:t>
      </w:r>
    </w:p>
    <w:p w:rsidRDefault="00A109F2" w:rsidP="006D0EF6" w:rsidR="00A109F2" w:rsidRPr="00DB141D"/>
    <w:sectPr w:rsidSect="004B71A1" w:rsidR="00A109F2" w:rsidRPr="00DB141D">
      <w:headerReference w:type="default" r:id="rId10"/>
      <w:headerReference w:type="first" r:id="rId11"/>
      <w:pgSz w:h="15840" w:w="12240"/>
      <w:pgMar w:gutter="0" w:footer="708" w:header="708" w:left="1418" w:bottom="1304" w:right="1418" w:top="130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808" w:rsidP="00A109F2" w:rsidR="002C7808">
      <w:r>
        <w:separator/>
      </w:r>
    </w:p>
  </w:endnote>
  <w:endnote w:id="0" w:type="continuationSeparator">
    <w:p w:rsidRDefault="002C7808" w:rsidP="00A109F2" w:rsidR="002C7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808" w:rsidP="00A109F2" w:rsidR="002C7808">
      <w:r>
        <w:separator/>
      </w:r>
    </w:p>
  </w:footnote>
  <w:footnote w:id="0" w:type="continuationSeparator">
    <w:p w:rsidRDefault="002C7808" w:rsidP="00A109F2" w:rsidR="002C78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A6D" w:rsidP="00B25A6D" w:rsidR="00B25A6D" w:rsidRPr="00CB2EAA"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CB2EAA">
      <w:t xml:space="preserve">      1 St-</w:t>
    </w:r>
    <w:proofErr w:type="spellStart"/>
    <w:r w:rsidR="007632CA">
      <w:t>52</w:t>
    </w:r>
    <w:proofErr w:type="spellEnd"/>
    <w:r w:rsidRPr="00CB2EAA">
      <w:t>/</w:t>
    </w:r>
    <w:proofErr w:type="spellStart"/>
    <w:r w:rsidR="004B71A1">
      <w:t>20</w:t>
    </w:r>
    <w:r w:rsidRPr="00CB2EAA">
      <w:t>1</w:t>
    </w:r>
    <w:r w:rsidR="007632CA">
      <w:t>7</w:t>
    </w:r>
    <w:proofErr w:type="spellEnd"/>
    <w:r w:rsidR="00CB2EAA" w:rsidRPr="00CB2EAA">
      <w:t>-</w:t>
    </w:r>
    <w:proofErr w:type="spellStart"/>
    <w:r w:rsidR="004B71A1">
      <w:t>73</w:t>
    </w:r>
    <w:proofErr w:type="spellEnd"/>
  </w:p>
  <w:p w:rsidRDefault="00A109F2" w:rsidP="004B71A1" w:rsidR="00A109F2" w:rsidRPr="004B71A1">
    <w:pPr>
      <w:rPr>
        <w:b/>
      </w:rPr>
    </w:pPr>
    <w:r>
      <w:tab/>
    </w:r>
    <w:r w:rsidR="00FC7105">
      <w:tab/>
    </w:r>
    <w:r w:rsidR="00FC7105">
      <w:tab/>
    </w:r>
    <w:r w:rsidR="00FC7105">
      <w:tab/>
    </w:r>
    <w:r w:rsidR="00FC7105">
      <w:tab/>
    </w:r>
    <w:r w:rsidR="00FC7105">
      <w:tab/>
    </w:r>
    <w:r w:rsidR="00FC7105">
      <w:tab/>
    </w:r>
    <w:r w:rsidR="00FC7105">
      <w:tab/>
    </w:r>
    <w:r w:rsidR="00FC7105">
      <w:tab/>
      <w:t xml:space="preserve">        </w:t>
    </w:r>
    <w:r w:rsidR="00FC7105">
      <w:tab/>
    </w:r>
    <w:r w:rsidR="004B71A1">
      <w:t xml:space="preserve">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105" w:rsidR="00FC710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FC7105" w:rsidR="00FC71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27630"/>
    <w:multiLevelType w:val="hybridMultilevel"/>
    <w:tmpl w:val="2F2024B0"/>
    <w:lvl w:tplc="D63E988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B1A0D24"/>
    <w:multiLevelType w:val="hybridMultilevel"/>
    <w:tmpl w:val="CE6EEEC0"/>
    <w:lvl w:tplc="D8E420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C190F99"/>
    <w:multiLevelType w:val="hybridMultilevel"/>
    <w:tmpl w:val="63A40EA8"/>
    <w:lvl w:tplc="6502540A" w:ilvl="0">
      <w:start w:val="1"/>
      <w:numFmt w:val="upperRoman"/>
      <w:lvlText w:val="%1."/>
      <w:lvlJc w:val="left"/>
      <w:pPr>
        <w:ind w:hanging="141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AD46E51"/>
    <w:multiLevelType w:val="hybridMultilevel"/>
    <w:tmpl w:val="2510534A"/>
    <w:lvl w:tplc="660412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2213"/>
    <w:rsid w:val="00043B40"/>
    <w:rsid w:val="000B396F"/>
    <w:rsid w:val="00101982"/>
    <w:rsid w:val="00111A43"/>
    <w:rsid w:val="00115EB8"/>
    <w:rsid w:val="001638CE"/>
    <w:rsid w:val="001A784F"/>
    <w:rsid w:val="002165E4"/>
    <w:rsid w:val="002660DA"/>
    <w:rsid w:val="002902A0"/>
    <w:rsid w:val="002C7808"/>
    <w:rsid w:val="002E7789"/>
    <w:rsid w:val="003017EA"/>
    <w:rsid w:val="0034344A"/>
    <w:rsid w:val="003B60E9"/>
    <w:rsid w:val="003B7AC3"/>
    <w:rsid w:val="004A3495"/>
    <w:rsid w:val="004B71A1"/>
    <w:rsid w:val="004D74CA"/>
    <w:rsid w:val="005A170B"/>
    <w:rsid w:val="005D28B7"/>
    <w:rsid w:val="00607D98"/>
    <w:rsid w:val="00643118"/>
    <w:rsid w:val="00643C34"/>
    <w:rsid w:val="0066451E"/>
    <w:rsid w:val="00680D6F"/>
    <w:rsid w:val="006B1343"/>
    <w:rsid w:val="006D0EF6"/>
    <w:rsid w:val="00724341"/>
    <w:rsid w:val="007258AC"/>
    <w:rsid w:val="007632CA"/>
    <w:rsid w:val="00790742"/>
    <w:rsid w:val="00796DF2"/>
    <w:rsid w:val="007C1C94"/>
    <w:rsid w:val="007C6975"/>
    <w:rsid w:val="007F45D0"/>
    <w:rsid w:val="00821940"/>
    <w:rsid w:val="00872EFF"/>
    <w:rsid w:val="008C44F9"/>
    <w:rsid w:val="00915C89"/>
    <w:rsid w:val="00931626"/>
    <w:rsid w:val="0095285A"/>
    <w:rsid w:val="00971CD5"/>
    <w:rsid w:val="00A045BE"/>
    <w:rsid w:val="00A109F2"/>
    <w:rsid w:val="00A125B7"/>
    <w:rsid w:val="00A407A4"/>
    <w:rsid w:val="00A47860"/>
    <w:rsid w:val="00A7379A"/>
    <w:rsid w:val="00AE3C7A"/>
    <w:rsid w:val="00AF2223"/>
    <w:rsid w:val="00B25A6D"/>
    <w:rsid w:val="00B76336"/>
    <w:rsid w:val="00B7708B"/>
    <w:rsid w:val="00BC6A41"/>
    <w:rsid w:val="00BD1FED"/>
    <w:rsid w:val="00C84C37"/>
    <w:rsid w:val="00C9025B"/>
    <w:rsid w:val="00C944A2"/>
    <w:rsid w:val="00CB2EAA"/>
    <w:rsid w:val="00CE0216"/>
    <w:rsid w:val="00DB141D"/>
    <w:rsid w:val="00E5122A"/>
    <w:rsid w:val="00E71B0D"/>
    <w:rsid w:val="00E72213"/>
    <w:rsid w:val="00E73C06"/>
    <w:rsid w:val="00EA0566"/>
    <w:rsid w:val="00EB1C6C"/>
    <w:rsid w:val="00F100B7"/>
    <w:rsid w:val="00F66114"/>
    <w:rsid w:val="00FC3352"/>
    <w:rsid w:val="00FC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6A41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22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7221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2434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109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109F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09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109F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49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49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49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6A41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22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7221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2434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109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109F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09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109F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49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49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49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61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VTS-u  je preslik spisa
14.8.18. spis je dan u ref. 4- da sutkinja pogleda VTS odluku</izvorni_sadrzaj>
    <derivirana_varijabla naziv="DomainObject.Predmet.PrimjedbaSuca_1">na VTS-u  je preslik spisa
14.8.18. spis je dan u ref. 4- da sutkinja pogleda VTS odluku</derivirana_varijabla>
  </DomainObject.Predmet.PrimjedbaSuca>
  <DomainObject.Predmet.ProtustrankaFormated>
    <izvorni_sadrzaj>  VUKADIN GRADNJE d.o.o. POREČ zastupanog po punomoćniku Odvj. Davor Peruško; Odvj. Asja Piplović</izvorni_sadrzaj>
    <derivirana_varijabla naziv="DomainObject.Predmet.ProtustrankaFormated_1">  VUKADIN GRADNJE d.o.o. POREČ zastupanog po punomoćniku Odvj. Davor Peruško; Odvj. Asja Piplović</derivirana_varijabla>
  </DomainObject.Predmet.ProtustrankaFormated>
  <DomainObject.Predmet.ProtustrankaFormatedOIB>
    <izvorni_sadrzaj>  VUKADIN GRADNJE d.o.o. POREČ, OIB 99578121888 zastupanog po punomoćniku Odvj. Davor Peruško; Odvj. Asja Piplović</izvorni_sadrzaj>
    <derivirana_varijabla naziv="DomainObject.Predmet.ProtustrankaFormatedOIB_1">  VUKADIN GRADNJE d.o.o. POREČ, OIB 99578121888 zastupanog po punomoćniku Odvj. Davor Peruško; Odvj. Asja Piplović</derivirana_varijabla>
  </DomainObject.Predmet.ProtustrankaFormatedOIB>
  <DomainObject.Predmet.ProtustrankaFormatedWithAdress>
    <izvorni_sadrzaj> VUKADIN GRADNJE d.o.o. POREČ, Mate Vlašića 20, 52440 Poreč zastupanog po punomoćniku Odvj. Davor Peruško; Odvj. Asja Piplović</izvorni_sadrzaj>
    <derivirana_varijabla naziv="DomainObject.Predmet.ProtustrankaFormatedWithAdress_1"> VUKADIN GRADNJE d.o.o. POREČ, Mate Vlašića 20, 52440 Poreč zastupanog po punomoćniku Odvj. Davor Peruško; Odvj. Asja Piplović</derivirana_varijabla>
  </DomainObject.Predmet.ProtustrankaFormatedWithAdress>
  <DomainObject.Predmet.ProtustrankaFormatedWithAdressOIB>
    <izvorni_sadrzaj> VUKADIN GRADNJE d.o.o. POREČ, OIB 99578121888, Mate Vlašića 20, 52440 Poreč zastupanog po punomoćniku Odvj. Davor Peruško; Odvj. Asja Piplović</izvorni_sadrzaj>
    <derivirana_varijabla naziv="DomainObject.Predmet.ProtustrankaFormatedWithAdressOIB_1"> VUKADIN GRADNJE d.o.o. POREČ, OIB 99578121888, Mate Vlašića 20, 52440 Poreč zastupanog po punomoćniku Odvj. Davor Peruško; Odvj. Asja Piplović</derivirana_varijabla>
  </DomainObject.Predmet.ProtustrankaFormatedWithAdressOIB>
  <DomainObject.Predmet.ProtustrankaWithAdress>
    <izvorni_sadrzaj>VUKADIN GRADNJE d.o.o. POREČ Mate Vlašića 20, 52440 Poreč</izvorni_sadrzaj>
    <derivirana_varijabla naziv="DomainObject.Predmet.ProtustrankaWithAdress_1">VUKADIN GRADNJE d.o.o. POREČ Mate Vlašića 20, 52440 Poreč</derivirana_varijabla>
  </DomainObject.Predmet.ProtustrankaWithAdress>
  <DomainObject.Predmet.ProtustrankaWithAdressOIB>
    <izvorni_sadrzaj>VUKADIN GRADNJE d.o.o. POREČ, OIB 99578121888, Mate Vlašića 20, 52440 Poreč</izvorni_sadrzaj>
    <derivirana_varijabla naziv="DomainObject.Predmet.ProtustrankaWithAdressOIB_1">VUKADIN GRADNJE d.o.o. POREČ, OIB 99578121888, Mate Vlašića 20, 52440 Poreč</derivirana_varijabla>
  </DomainObject.Predmet.ProtustrankaWithAdressOIB>
  <DomainObject.Predmet.ProtustrankaNazivFormated>
    <izvorni_sadrzaj>VUKADIN GRADNJE d.o.o. POREČ</izvorni_sadrzaj>
    <derivirana_varijabla naziv="DomainObject.Predmet.ProtustrankaNazivFormated_1">VUKADIN GRADNJE d.o.o. POREČ</derivirana_varijabla>
  </DomainObject.Predmet.ProtustrankaNazivFormated>
  <DomainObject.Predmet.ProtustrankaNazivFormatedOIB>
    <izvorni_sadrzaj>VUKADIN GRADNJE d.o.o. POREČ, OIB 99578121888</izvorni_sadrzaj>
    <derivirana_varijabla naziv="DomainObject.Predmet.ProtustrankaNazivFormatedOIB_1">VUKADIN GRADNJE d.o.o. POREČ, OIB 99578121888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srpnja 2018.</izvorni_sadrzaj>
    <derivirana_varijabla naziv="DomainObject.Predmet.SpisIzvanSuda.DatumIzlazaSpisa_1">26.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1042041.92</izvorni_sadrzaj>
    <derivirana_varijabla naziv="DomainObject.Predmet.TrenutnaVrijednost_1">1042041.92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VUKADIN GRADNJE d.o.o. POREČ zastupanog po punomoćniku Odvj. Davor Peruško; Odvj. Asja Piplović</item>
    </izvorni_sadrzaj>
    <derivirana_varijabla naziv="DomainObject.Predmet.ProtuStrankaListFormated_1">
      <item>VUKADIN GRADNJE d.o.o. POREČ zastupanog po punomoćniku Odvj. Davor Peruško; Odvj. Asja Piplović</item>
    </derivirana_varijabla>
  </DomainObject.Predmet.ProtuStrankaListFormated>
  <DomainObject.Predmet.ProtuStrankaListFormatedOIB>
    <izvorni_sadrzaj>
      <item>VUKADIN GRADNJE d.o.o. POREČ, OIB 99578121888 zastupanog po punomoćniku Odvj. Davor Peruško; Odvj. Asja Piplović</item>
    </izvorni_sadrzaj>
    <derivirana_varijabla naziv="DomainObject.Predmet.ProtuStrankaListFormatedOIB_1">
      <item>VUKADIN GRADNJE d.o.o. POREČ, OIB 99578121888 zastupanog po punomoćniku Odvj. Davor Peruško; Odvj. Asja Piplović</item>
    </derivirana_varijabla>
  </DomainObject.Predmet.ProtuStrankaListFormatedOIB>
  <DomainObject.Predmet.ProtuStrankaListFormatedWithAdress>
    <izvorni_sadrzaj>
      <item>VUKADIN GRADNJE d.o.o. POREČ, Mate Vlašića 20, 52440 Poreč zastupanog po punomoćniku Odvj. Davor Peruško; Odvj. Asja Piplović</item>
    </izvorni_sadrzaj>
    <derivirana_varijabla naziv="DomainObject.Predmet.ProtuStrankaListFormatedWithAdress_1">
      <item>VUKADIN GRADNJE d.o.o. POREČ, Mate Vlašića 20, 52440 Poreč zastupanog po punomoćniku Odvj. Davor Peruško; Odvj. Asja Piplović</item>
    </derivirana_varijabla>
  </DomainObject.Predmet.ProtuStrankaListFormatedWithAdress>
  <DomainObject.Predmet.ProtuStrankaListFormatedWithAdressOIB>
    <izvorni_sadrzaj>
      <item>VUKADIN GRADNJE d.o.o. POREČ, OIB 99578121888, Mate Vlašića 20, 52440 Poreč zastupanog po punomoćniku Odvj. Davor Peruško; Odvj. Asja Piplović</item>
    </izvorni_sadrzaj>
    <derivirana_varijabla naziv="DomainObject.Predmet.ProtuStrankaListFormatedWithAdressOIB_1">
      <item>VUKADIN GRADNJE d.o.o. POREČ, OIB 99578121888, Mate Vlašića 20, 52440 Poreč zastupanog po punomoćniku Odvj. Davor Peruško; Odvj. Asja Piplović</item>
    </derivirana_varijabla>
  </DomainObject.Predmet.ProtuStrankaListFormatedWithAdressOIB>
  <DomainObject.Predmet.ProtuStrankaListNazivFormated>
    <izvorni_sadrzaj>
      <item>VUKADIN GRADNJE d.o.o. POREČ</item>
    </izvorni_sadrzaj>
    <derivirana_varijabla naziv="DomainObject.Predmet.ProtuStrankaListNazivFormated_1">
      <item>VUKADIN GRADNJE d.o.o. POREČ</item>
    </derivirana_varijabla>
  </DomainObject.Predmet.ProtuStrankaListNazivFormated>
  <DomainObject.Predmet.ProtuStrankaListNazivFormatedOIB>
    <izvorni_sadrzaj>
      <item>VUKADIN GRADNJE d.o.o. POREČ, OIB 99578121888</item>
    </izvorni_sadrzaj>
    <derivirana_varijabla naziv="DomainObject.Predmet.ProtuStrankaListNazivFormatedOIB_1">
      <item>VUKADIN GRADNJE d.o.o. POREČ, OIB 99578121888</item>
    </derivirana_varijabla>
  </DomainObject.Predmet.ProtuStrankaListNazivFormatedOIB>
  <DomainObject.Predmet.OstaliListFormated>
    <izvorni_sadrzaj>
      <item>Odvj. Davor Peruško punomoćnik sudionika u postupku VUKADIN GRADNJE d.o.o. POREČ</item>
      <item>Odvj. Asja Piplović punomoćnik sudionika u postupku VUKADIN GRADNJE d.o.o. POREČ</item>
    </izvorni_sadrzaj>
    <derivirana_varijabla naziv="DomainObject.Predmet.OstaliListFormated_1">
      <item>Odvj. Davor Peruško punomoćnik sudionika u postupku VUKADIN GRADNJE d.o.o. POREČ</item>
      <item>Odvj. Asja Piplović punomoćnik sudionika u postupku VUKADIN GRADNJE d.o.o. POREČ</item>
    </derivirana_varijabla>
  </DomainObject.Predmet.OstaliListFormated>
  <DomainObject.Predmet.OstaliListFormatedOIB>
    <izvorni_sadrzaj>
      <item>Odvj. Davor Peruško, OIB 54905004565 punomoćnik sudionika u postupku VUKADIN GRADNJE d.o.o. POREČ</item>
      <item>Odvj. Asja Piplović punomoćnik sudionika u postupku VUKADIN GRADNJE d.o.o. POREČ</item>
    </izvorni_sadrzaj>
    <derivirana_varijabla naziv="DomainObject.Predmet.OstaliListFormatedOIB_1">
      <item>Odvj. Davor Peruško, OIB 54905004565 punomoćnik sudionika u postupku VUKADIN GRADNJE d.o.o. POREČ</item>
      <item>Odvj. Asja Piplović punomoćnik sudionika u postupku VUKADIN GRADNJE d.o.o. POREČ</item>
    </derivirana_varijabla>
  </DomainObject.Predmet.OstaliListFormatedOIB>
  <DomainObject.Predmet.OstaliListFormatedWithAdress>
    <izvorni_sadrzaj>
      <item>Odvj. Davor Peruško, M. Marulića 31, 52100 Pula punomoćnik sudionika u postupku VUKADIN GRADNJE d.o.o. POREČ</item>
      <item>Odvj. Asja Piplović, Istarska 22, 52460 Buje punomoćnik sudionika u postupku VUKADIN GRADNJE d.o.o. POREČ</item>
    </izvorni_sadrzaj>
    <derivirana_varijabla naziv="DomainObject.Predmet.OstaliListFormatedWithAdress_1">
      <item>Odvj. Davor Peruško, M. Marulića 31, 52100 Pula punomoćnik sudionika u postupku VUKADIN GRADNJE d.o.o. POREČ</item>
      <item>Odvj. Asja Piplović, Istarska 22, 52460 Buje punomoćnik sudionika u postupku VUKADIN GRADNJE d.o.o. POREČ</item>
    </derivirana_varijabla>
  </DomainObject.Predmet.OstaliListFormatedWithAdress>
  <DomainObject.Predmet.OstaliListFormatedWithAdressOIB>
    <izvorni_sadrzaj>
      <item>Odvj. Davor Peruško, OIB 54905004565, M. Marulića 31, 52100 Pula punomoćnik sudionika u postupku VUKADIN GRADNJE d.o.o. POREČ</item>
      <item>Odvj. Asja Piplović, Istarska 22, 52460 Buje punomoćnik sudionika u postupku VUKADIN GRADNJE d.o.o. POREČ</item>
    </izvorni_sadrzaj>
    <derivirana_varijabla naziv="DomainObject.Predmet.OstaliListFormatedWithAdressOIB_1">
      <item>Odvj. Davor Peruško, OIB 54905004565, M. Marulića 31, 52100 Pula punomoćnik sudionika u postupku VUKADIN GRADNJE d.o.o. POREČ</item>
      <item>Odvj. Asja Piplović, Istarska 22, 52460 Buje punomoćnik sudionika u postupku VUKADIN GRADNJE d.o.o. POREČ</item>
    </derivirana_varijabla>
  </DomainObject.Predmet.OstaliListFormatedWithAdressOIB>
  <DomainObject.Predmet.OstaliListNazivFormated>
    <izvorni_sadrzaj>
      <item>Odvj. Davor Peruško</item>
      <item>Odvj. Asja Piplović</item>
    </izvorni_sadrzaj>
    <derivirana_varijabla naziv="DomainObject.Predmet.OstaliListNazivFormated_1">
      <item>Odvj. Davor Peruško</item>
      <item>Odvj. Asja Piplović</item>
    </derivirana_varijabla>
  </DomainObject.Predmet.OstaliListNazivFormated>
  <DomainObject.Predmet.OstaliListNazivFormatedOIB>
    <izvorni_sadrzaj>
      <item>Odvj. Davor Peruško, OIB 54905004565</item>
      <item>Odvj. Asja Piplović</item>
    </izvorni_sadrzaj>
    <derivirana_varijabla naziv="DomainObject.Predmet.OstaliListNazivFormatedOIB_1">
      <item>Odvj. Davor Peruško, OIB 54905004565</item>
      <item>Odvj. Asja Piplović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VUKADIN GRADNJE d.o.o. POREČ</izvorni_sadrzaj>
    <derivirana_varijabla naziv="DomainObject.Predmet.ProtustrankaIDrugi_1">VUKADIN GRADNJE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VUKADIN GRADNJE d.o.o. POREČ, OIB 99578121888, Mate Vlašića 20, 52440 Poreč</izvorni_sadrzaj>
    <derivirana_varijabla naziv="DomainObject.Predmet.ProtustrankaIDrugiAdressOIB_1">VUKADIN GRADNJE d.o.o. POREČ, OIB 99578121888,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VUKADIN GRADNJE d.o.o. POREČ</item>
      <item>Odvj. Davor Peruško</item>
      <item>Odvj. Asja Piplović</item>
    </izvorni_sadrzaj>
    <derivirana_varijabla naziv="DomainObject.Predmet.SudioniciListNaziv_1">
      <item>FINANCIJSKA AGENCIJA, RC RIJEKA, PODRUŽNICA PULA, PULA</item>
      <item>VUKADIN GRADNJE d.o.o. POREČ</item>
      <item>Odvj. Davor Peruško</item>
      <item>Odvj. Asja Piplović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  <item>Odvj. Asja Piplović, Istarska 22,52460 Buje</item>
    </izvorni_sadrzaj>
    <derivirana_varijabla naziv="DomainObject.Predmet.SudioniciListAdressOIB_1"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  <item>Odvj. Asja Piplović,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99578121888</item>
      <item>, OIB 54905004565</item>
      <item>, OIB null</item>
    </izvorni_sadrzaj>
    <derivirana_varijabla naziv="DomainObject.Predmet.SudioniciListNazivOIB_1">
      <item>, OIB 85821130368</item>
      <item>, OIB 99578121888</item>
      <item>, OIB 54905004565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Republike Hrvatske</properties:Company>
  <properties:Pages>2</properties:Pages>
  <properties:Words>330</properties:Words>
  <properties:Characters>1702</properties:Characters>
  <properties:Lines>76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2018-09-14T11:52:00Z</dcterms:created>
  <dc:creator>Jasmina Matika</dc:creator>
  <cp:lastModifiedBy>Lorena Paris Aničić</cp:lastModifiedBy>
  <cp:lastPrinted>2018-09-14T11:58:00Z</cp:lastPrinted>
  <dcterms:modified xmlns:xsi="http://www.w3.org/2001/XMLSchema-instance" xsi:type="dcterms:W3CDTF">2018-09-14T12:02:00Z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obračun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