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777C2" w:rsidR="00D70FF9" w:rsidRPr="00726197">
        <w:tc>
          <w:tcPr>
            <w:tcW w:type="dxa" w:w="2829"/>
            <w:shd w:fill="auto" w:color="auto" w:val="clear"/>
          </w:tcPr>
          <w:p w:rsidRDefault="00D70FF9" w:rsidP="003777C2" w:rsidR="00D70FF9" w:rsidRPr="00726197">
            <w:pPr>
              <w:jc w:val="center"/>
            </w:pPr>
            <w:bookmarkStart w:name="_GoBack" w:id="0"/>
            <w:bookmarkEnd w:id="0"/>
            <w:r w:rsidRPr="00726197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0FF9" w:rsidP="003777C2" w:rsidR="00D70FF9" w:rsidRPr="00726197">
            <w:pPr>
              <w:spacing w:before="120"/>
              <w:jc w:val="center"/>
            </w:pPr>
            <w:r w:rsidRPr="00726197">
              <w:t>Republika Hrvatska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Trgovački sud u Varaždinu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Varaždin, Braće Radić 2</w:t>
            </w:r>
          </w:p>
        </w:tc>
      </w:tr>
    </w:tbl>
    <w:p w14:textId="d59e11f" w14:paraId="d59e11f" w:rsidRDefault="00D70FF9" w:rsidP="00D70FF9" w:rsidR="00D70FF9" w:rsidRPr="00726197">
      <w:pPr>
        <w15:collapsed w:val="false"/>
      </w:pPr>
    </w:p>
    <w:p w:rsidRDefault="00D70FF9" w:rsidP="00D70FF9" w:rsidR="00D70FF9">
      <w:pPr>
        <w:ind w:left="5664"/>
      </w:pPr>
      <w:r w:rsidRPr="00726197">
        <w:t xml:space="preserve">         </w:t>
      </w:r>
    </w:p>
    <w:p w:rsidRDefault="00D70FF9" w:rsidP="00D70FF9" w:rsidR="00D70FF9" w:rsidRPr="00726197"/>
    <w:p w:rsidRDefault="00D70FF9" w:rsidP="00D70FF9" w:rsidR="00D70FF9" w:rsidRPr="00726197">
      <w:pPr>
        <w:jc w:val="center"/>
      </w:pPr>
      <w:r w:rsidRPr="00726197">
        <w:t>R E P U B L I K A    H R V A T S K A</w:t>
      </w:r>
    </w:p>
    <w:p w:rsidRDefault="00D70FF9" w:rsidP="00D70FF9" w:rsidR="00D70FF9" w:rsidRPr="00726197"/>
    <w:p w:rsidRDefault="00D70FF9" w:rsidP="00D70FF9" w:rsidR="00D70FF9">
      <w:pPr>
        <w:jc w:val="center"/>
      </w:pPr>
      <w:r w:rsidRPr="00726197">
        <w:t>R J E Š E N J E</w:t>
      </w:r>
    </w:p>
    <w:p w:rsidRDefault="0005456A" w:rsidP="00D70FF9" w:rsidR="0005456A">
      <w:pPr>
        <w:jc w:val="center"/>
      </w:pPr>
    </w:p>
    <w:p w:rsidRDefault="00D70FF9" w:rsidP="00D70FF9" w:rsidR="00D70FF9" w:rsidRPr="00726197"/>
    <w:p w:rsidRDefault="00D70FF9" w:rsidP="00D70FF9" w:rsidR="00D70FF9" w:rsidRPr="00726197">
      <w:pPr>
        <w:jc w:val="both"/>
      </w:pPr>
      <w:r w:rsidRPr="00726197">
        <w:tab/>
        <w:t xml:space="preserve">Trgovački sud u Varaždinu po sucu toga suda Iris Hatvalić Nemec, kao stečajnom sucu, u stečajnom predmetu  koji se vodi nad stečajnim dužnikom </w:t>
      </w:r>
      <w:r w:rsidR="00550827" w:rsidRPr="00B54D1F">
        <w:t>INŽENJER BRANKO MEĐUREČAN d.o.o., Kalinovac, Dravska 37, OIB: 41009548961</w:t>
      </w:r>
      <w:r w:rsidR="00550827">
        <w:t>, zastupanom po stečajnom upravitelju Nenadu Homaru iz Koprivnice,  15. lipnja</w:t>
      </w:r>
      <w:r w:rsidRPr="00726197">
        <w:t xml:space="preserve"> 2018. </w:t>
      </w:r>
    </w:p>
    <w:p w:rsidRDefault="000C57AF" w:rsidP="000C57AF" w:rsidR="000C57AF"/>
    <w:p w:rsidRDefault="0005456A" w:rsidP="000C57AF" w:rsidR="0005456A"/>
    <w:p w:rsidRDefault="000C57AF" w:rsidP="000C57AF" w:rsidR="000C57AF">
      <w:pPr>
        <w:jc w:val="center"/>
      </w:pPr>
      <w:r>
        <w:t>r i j e š i o    j e</w:t>
      </w:r>
    </w:p>
    <w:p w:rsidRDefault="0005456A" w:rsidP="000C57AF" w:rsidR="0005456A">
      <w:pPr>
        <w:jc w:val="center"/>
      </w:pPr>
    </w:p>
    <w:p w:rsidRDefault="000C57AF" w:rsidP="000C57AF" w:rsidR="000C57AF"/>
    <w:p w:rsidRDefault="00550827" w:rsidP="000C57AF" w:rsidR="000C57AF">
      <w:pPr>
        <w:numPr>
          <w:ilvl w:val="0"/>
          <w:numId w:val="9"/>
        </w:numPr>
        <w:jc w:val="both"/>
      </w:pPr>
      <w:r>
        <w:t>P</w:t>
      </w:r>
      <w:r w:rsidRPr="00B54D1F">
        <w:t>osebno ispitno ročište radi ispitivanja naknadno prijavljenih tražbina vjerovnika</w:t>
      </w:r>
      <w:r>
        <w:t xml:space="preserve"> </w:t>
      </w:r>
      <w:r w:rsidR="000C57AF">
        <w:t xml:space="preserve">zakazano za dan </w:t>
      </w:r>
      <w:r>
        <w:t>29</w:t>
      </w:r>
      <w:r w:rsidR="00CD0A8D">
        <w:t>. lipnja</w:t>
      </w:r>
      <w:r w:rsidR="00D70FF9">
        <w:t xml:space="preserve"> 2018. u </w:t>
      </w:r>
      <w:r>
        <w:t>9,30</w:t>
      </w:r>
      <w:r w:rsidR="00D70FF9">
        <w:t xml:space="preserve"> sati </w:t>
      </w:r>
      <w:r w:rsidR="00D70FF9" w:rsidRPr="00D70FF9">
        <w:rPr>
          <w:b/>
        </w:rPr>
        <w:t>neće se održati</w:t>
      </w:r>
      <w:r w:rsidR="00D70FF9">
        <w:t>.</w:t>
      </w:r>
    </w:p>
    <w:p w:rsidRDefault="000C57AF" w:rsidP="000C57AF" w:rsidR="000C57AF">
      <w:pPr>
        <w:jc w:val="both"/>
      </w:pPr>
    </w:p>
    <w:p w:rsidRDefault="00550827" w:rsidP="00550827" w:rsidR="00550827" w:rsidRPr="00B54D1F">
      <w:pPr>
        <w:pStyle w:val="Odlomakpopisa"/>
        <w:widowControl w:val="false"/>
        <w:numPr>
          <w:ilvl w:val="0"/>
          <w:numId w:val="9"/>
        </w:numPr>
        <w:snapToGrid w:val="false"/>
        <w:contextualSpacing/>
        <w:jc w:val="both"/>
      </w:pPr>
      <w:r>
        <w:t>T</w:t>
      </w:r>
      <w:r w:rsidRPr="00B54D1F">
        <w:t>emeljem čl. 176. Stečajnog  zakona (“Narodne novine” broj: 44/96, 29/99, 129/00, 123/03, 197/03, 187/04, 82/06, 116/10, 25/12 i 133/12, u daljnjem tekstu SZ), u ovome predmetu određuje se posebno ispitno ročište radi ispitivanja naknadno prijavljenih tražbina vjerovnika:</w:t>
      </w:r>
    </w:p>
    <w:p w:rsidRDefault="00550827" w:rsidP="00550827" w:rsidR="00550827" w:rsidRPr="00B54D1F">
      <w:pPr>
        <w:pStyle w:val="Odlomakpopisa"/>
        <w:widowControl w:val="false"/>
        <w:numPr>
          <w:ilvl w:val="0"/>
          <w:numId w:val="19"/>
        </w:numPr>
        <w:snapToGrid w:val="false"/>
        <w:contextualSpacing/>
        <w:jc w:val="both"/>
      </w:pPr>
      <w:r w:rsidRPr="00B54D1F">
        <w:t>PODRAVSKO GOSPODARSTVO d.o.o. u stečaju, Đelekovečka cesta 25, Koprivnica</w:t>
      </w:r>
    </w:p>
    <w:p w:rsidRDefault="00550827" w:rsidP="00550827" w:rsidR="00550827" w:rsidRPr="00B54D1F">
      <w:pPr>
        <w:pStyle w:val="Odlomakpopisa"/>
        <w:widowControl w:val="false"/>
        <w:numPr>
          <w:ilvl w:val="0"/>
          <w:numId w:val="19"/>
        </w:numPr>
        <w:snapToGrid w:val="false"/>
        <w:contextualSpacing/>
        <w:jc w:val="both"/>
      </w:pPr>
      <w:r w:rsidRPr="00B54D1F">
        <w:t>HEP-Opskrba d.o.o., Ulica grada Vukovara 37, Zagreb</w:t>
      </w:r>
    </w:p>
    <w:p w:rsidRDefault="00550827" w:rsidP="00550827" w:rsidR="00550827" w:rsidRPr="00B54D1F">
      <w:pPr>
        <w:pStyle w:val="Odlomakpopisa"/>
        <w:widowControl w:val="false"/>
        <w:numPr>
          <w:ilvl w:val="0"/>
          <w:numId w:val="19"/>
        </w:numPr>
        <w:snapToGrid w:val="false"/>
        <w:contextualSpacing/>
        <w:jc w:val="both"/>
      </w:pPr>
      <w:r w:rsidRPr="00B54D1F">
        <w:t>RH, MF, Porezna uprava, Graberje 1, Varaždin</w:t>
      </w:r>
    </w:p>
    <w:p w:rsidRDefault="00550827" w:rsidP="00550827" w:rsidR="00550827">
      <w:pPr>
        <w:jc w:val="both"/>
      </w:pPr>
    </w:p>
    <w:p w:rsidRDefault="00550827" w:rsidP="00550827" w:rsidR="00550827" w:rsidRPr="00B54D1F">
      <w:pPr>
        <w:jc w:val="both"/>
      </w:pPr>
      <w:r w:rsidRPr="00B54D1F">
        <w:t>kod ovoga suda u Varaždinu, B. Radića 2, soba 230, za dan</w:t>
      </w:r>
    </w:p>
    <w:p w:rsidRDefault="00550827" w:rsidP="00550827" w:rsidR="00550827" w:rsidRPr="00B54D1F">
      <w:pPr>
        <w:pStyle w:val="Odlomakpopisa"/>
        <w:ind w:left="720"/>
        <w:jc w:val="both"/>
      </w:pPr>
    </w:p>
    <w:p w:rsidRDefault="00550827" w:rsidP="00550827" w:rsidR="00550827" w:rsidRPr="00550827">
      <w:pPr>
        <w:jc w:val="center"/>
        <w:rPr>
          <w:b/>
          <w:u w:val="single"/>
        </w:rPr>
      </w:pPr>
      <w:r>
        <w:rPr>
          <w:b/>
          <w:u w:val="single"/>
        </w:rPr>
        <w:t>12. srpnja</w:t>
      </w:r>
      <w:r w:rsidRPr="00550827">
        <w:rPr>
          <w:b/>
          <w:u w:val="single"/>
        </w:rPr>
        <w:t xml:space="preserve"> 2018. u </w:t>
      </w:r>
      <w:r>
        <w:rPr>
          <w:b/>
          <w:u w:val="single"/>
        </w:rPr>
        <w:t>10,00</w:t>
      </w:r>
      <w:r w:rsidRPr="00550827">
        <w:rPr>
          <w:b/>
          <w:u w:val="single"/>
        </w:rPr>
        <w:t xml:space="preserve"> sati</w:t>
      </w:r>
    </w:p>
    <w:p w:rsidRDefault="00550827" w:rsidP="00550827" w:rsidR="00550827" w:rsidRPr="00B54D1F">
      <w:pPr>
        <w:pStyle w:val="Odlomakpopisa"/>
        <w:ind w:left="720"/>
      </w:pPr>
    </w:p>
    <w:p w:rsidRDefault="00550827" w:rsidP="00550827" w:rsidR="00550827" w:rsidRPr="00B54D1F">
      <w:pPr>
        <w:ind w:left="360"/>
        <w:jc w:val="both"/>
      </w:pPr>
      <w:r>
        <w:tab/>
      </w:r>
      <w:r w:rsidRPr="00B54D1F">
        <w:t>2. Vjerovnici se na ovo posebno ispitno ročište pozivaju objavom oglasa na e-oglasnoj ploči ovoga suda.</w:t>
      </w:r>
    </w:p>
    <w:p w:rsidRDefault="00D70FF9" w:rsidP="00550827" w:rsidR="00D70FF9">
      <w:pPr>
        <w:jc w:val="both"/>
      </w:pPr>
    </w:p>
    <w:p w:rsidRDefault="0005456A" w:rsidP="00D70FF9" w:rsidR="0005456A"/>
    <w:p w:rsidRDefault="00D70FF9" w:rsidP="00D70FF9" w:rsidR="00D70FF9">
      <w:pPr>
        <w:jc w:val="center"/>
      </w:pPr>
      <w:r>
        <w:t>Obrazloženje</w:t>
      </w:r>
    </w:p>
    <w:p w:rsidRDefault="0005456A" w:rsidP="00D70FF9" w:rsidR="0005456A">
      <w:pPr>
        <w:jc w:val="center"/>
      </w:pPr>
    </w:p>
    <w:p w:rsidRDefault="00D70FF9" w:rsidP="000C57AF" w:rsidR="00D70FF9">
      <w:pPr>
        <w:ind w:left="1065"/>
        <w:jc w:val="center"/>
      </w:pPr>
    </w:p>
    <w:p w:rsidRDefault="00D70FF9" w:rsidP="00D70FF9" w:rsidR="00D70FF9">
      <w:pPr>
        <w:ind w:firstLine="708"/>
        <w:jc w:val="both"/>
      </w:pPr>
      <w:r>
        <w:t xml:space="preserve">Sud je zakazao </w:t>
      </w:r>
      <w:r w:rsidR="00550827">
        <w:t>p</w:t>
      </w:r>
      <w:r w:rsidR="00550827" w:rsidRPr="00B54D1F">
        <w:t>osebno ispitno ročište radi ispitivanja naknadno prijavljenih tražbina vjerovnika</w:t>
      </w:r>
      <w:r w:rsidR="00550827">
        <w:t xml:space="preserve"> </w:t>
      </w:r>
      <w:r>
        <w:t xml:space="preserve">za dan </w:t>
      </w:r>
      <w:r w:rsidR="00550827">
        <w:t>29</w:t>
      </w:r>
      <w:r w:rsidR="00CD0A8D">
        <w:t xml:space="preserve">. lipnja 2018. u </w:t>
      </w:r>
      <w:r w:rsidR="00550827">
        <w:t>9,30</w:t>
      </w:r>
      <w:r w:rsidR="00CD0A8D">
        <w:t xml:space="preserve"> </w:t>
      </w:r>
      <w:r>
        <w:t xml:space="preserve">sati. </w:t>
      </w:r>
    </w:p>
    <w:p w:rsidRDefault="00D70FF9" w:rsidP="00D70FF9" w:rsidR="00D70FF9">
      <w:pPr>
        <w:ind w:left="1065"/>
        <w:jc w:val="both"/>
      </w:pPr>
    </w:p>
    <w:p w:rsidRDefault="00D70FF9" w:rsidP="00D70FF9" w:rsidR="00D70FF9">
      <w:pPr>
        <w:ind w:firstLine="708"/>
        <w:jc w:val="both"/>
      </w:pPr>
      <w:r>
        <w:lastRenderedPageBreak/>
        <w:t xml:space="preserve">Stečajni upravitelj se nakon zakazivanja ročišta obratio stečajnom sucu sa zamolbom da se ročište pomakne </w:t>
      </w:r>
      <w:r w:rsidR="00CD0A8D">
        <w:t>na drugi termini</w:t>
      </w:r>
      <w:r>
        <w:t xml:space="preserve"> budući </w:t>
      </w:r>
      <w:r w:rsidR="00CD0A8D">
        <w:t xml:space="preserve">je spriječen pristupiti na ročište za dan </w:t>
      </w:r>
      <w:r w:rsidR="00550827">
        <w:t>29</w:t>
      </w:r>
      <w:r w:rsidR="00CD0A8D">
        <w:t>. lipnja 2018</w:t>
      </w:r>
      <w:r>
        <w:t>.</w:t>
      </w:r>
    </w:p>
    <w:p w:rsidRDefault="00D70FF9" w:rsidP="00D70FF9" w:rsidR="00D70FF9">
      <w:pPr>
        <w:ind w:left="1065"/>
        <w:jc w:val="both"/>
      </w:pPr>
    </w:p>
    <w:p w:rsidRDefault="00D70FF9" w:rsidP="00D70FF9" w:rsidR="00D70FF9">
      <w:pPr>
        <w:ind w:firstLine="708"/>
        <w:jc w:val="both"/>
      </w:pPr>
      <w:r>
        <w:t xml:space="preserve">Slijedom iznijetog, a uvažavajući prijedlog stečajnog upravitelja, sud je odredio da će se </w:t>
      </w:r>
      <w:r w:rsidR="00550827">
        <w:t>p</w:t>
      </w:r>
      <w:r w:rsidR="00550827" w:rsidRPr="00B54D1F">
        <w:t>osebno ispitno ročište radi ispitivanja naknadno prijavljenih tražbina vjerovnika</w:t>
      </w:r>
      <w:r w:rsidR="00550827">
        <w:t xml:space="preserve"> </w:t>
      </w:r>
      <w:r>
        <w:t xml:space="preserve">održati </w:t>
      </w:r>
      <w:r w:rsidR="00550827">
        <w:t>12. srpnja</w:t>
      </w:r>
      <w:r>
        <w:t xml:space="preserve"> 2018. u 1</w:t>
      </w:r>
      <w:r w:rsidR="00550827">
        <w:t>0</w:t>
      </w:r>
      <w:r>
        <w:t xml:space="preserve">,00 sati. </w:t>
      </w:r>
    </w:p>
    <w:p w:rsidRDefault="000C57AF" w:rsidP="000C57AF" w:rsidR="000C57AF">
      <w:pPr>
        <w:ind w:left="1065"/>
        <w:jc w:val="center"/>
      </w:pPr>
    </w:p>
    <w:p w:rsidRDefault="00CD0A8D" w:rsidP="000C57AF" w:rsidR="000C57AF">
      <w:pPr>
        <w:jc w:val="center"/>
      </w:pPr>
      <w:r>
        <w:t xml:space="preserve">U Varaždinu </w:t>
      </w:r>
      <w:r w:rsidR="00957867">
        <w:t>15. lipnja</w:t>
      </w:r>
      <w:r>
        <w:t xml:space="preserve"> </w:t>
      </w:r>
      <w:r w:rsidR="00D70FF9">
        <w:t>2018</w:t>
      </w:r>
      <w:r w:rsidR="000C57AF">
        <w:t>.</w:t>
      </w:r>
    </w:p>
    <w:p w:rsidRDefault="000C57AF" w:rsidP="000C57AF" w:rsidR="000C57AF"/>
    <w:p w:rsidRDefault="0005456A" w:rsidP="000C57AF" w:rsidR="0005456A"/>
    <w:p w:rsidRDefault="000C57AF" w:rsidP="000C57AF" w:rsidR="000C57AF">
      <w:pPr>
        <w:ind w:left="5664"/>
      </w:pPr>
      <w:r>
        <w:t xml:space="preserve">        </w:t>
      </w:r>
      <w:r w:rsidR="00D70FF9">
        <w:t xml:space="preserve">       </w:t>
      </w:r>
      <w:r>
        <w:t xml:space="preserve">SUDAC: </w:t>
      </w:r>
    </w:p>
    <w:p w:rsidRDefault="000C57AF" w:rsidP="000C57AF" w:rsidR="000C57AF">
      <w:pPr>
        <w:ind w:left="6372"/>
      </w:pPr>
    </w:p>
    <w:p w:rsidRDefault="000C57AF" w:rsidP="0005456A" w:rsidR="0005456A">
      <w:pPr>
        <w:ind w:left="5664"/>
      </w:pPr>
      <w:r>
        <w:t xml:space="preserve">   </w:t>
      </w:r>
      <w:r w:rsidR="0005456A">
        <w:t xml:space="preserve">  </w:t>
      </w:r>
      <w:r>
        <w:t xml:space="preserve"> Iris Hatvalić Nemec</w:t>
      </w:r>
      <w:r w:rsidR="0005456A">
        <w:t xml:space="preserve"> </w:t>
      </w:r>
    </w:p>
    <w:p w:rsidRDefault="0015402B" w:rsidP="0015402B" w:rsidR="0015402B">
      <w:pPr>
        <w:ind w:left="5664"/>
      </w:pPr>
    </w:p>
    <w:p w:rsidRDefault="00957867" w:rsidP="0005456A" w:rsidR="00957867">
      <w:pPr>
        <w:ind w:left="5664"/>
      </w:pPr>
    </w:p>
    <w:p w:rsidRDefault="000C57AF" w:rsidP="0005456A" w:rsidR="00D70FF9">
      <w:pPr>
        <w:ind w:left="5664"/>
      </w:pPr>
      <w:r>
        <w:t xml:space="preserve"> </w:t>
      </w:r>
    </w:p>
    <w:p w:rsidRDefault="000C57AF" w:rsidP="000C57AF" w:rsidR="000C57AF">
      <w:r>
        <w:t>Uputa o pravnom lijeku:</w:t>
      </w:r>
    </w:p>
    <w:p w:rsidRDefault="00957867" w:rsidP="00957867" w:rsidR="00957867" w:rsidRPr="00B54D1F">
      <w:pPr>
        <w:jc w:val="both"/>
      </w:pPr>
      <w:r w:rsidRPr="00B54D1F"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54D1F">
          <w:t>6. st</w:t>
        </w:r>
      </w:smartTag>
      <w:r w:rsidRPr="00B54D1F"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B54D1F">
          <w:t>278. st</w:t>
        </w:r>
      </w:smartTag>
      <w:r w:rsidRPr="00B54D1F">
        <w:t>. 2. ZPP).</w:t>
      </w:r>
    </w:p>
    <w:p w:rsidRDefault="00957867" w:rsidP="00957867" w:rsidR="00957867">
      <w:pPr>
        <w:jc w:val="both"/>
      </w:pPr>
    </w:p>
    <w:p w:rsidRDefault="00957867" w:rsidP="00957867" w:rsidR="00957867" w:rsidRPr="00B54D1F">
      <w:pPr>
        <w:jc w:val="both"/>
      </w:pPr>
    </w:p>
    <w:p w:rsidRDefault="00957867" w:rsidP="00957867" w:rsidR="00957867" w:rsidRPr="00B54D1F">
      <w:pPr>
        <w:jc w:val="both"/>
      </w:pPr>
      <w:r w:rsidRPr="00B54D1F">
        <w:t>DNA:</w:t>
      </w:r>
    </w:p>
    <w:p w:rsidRDefault="00957867" w:rsidP="00957867" w:rsidR="00957867" w:rsidRPr="00B54D1F">
      <w:pPr>
        <w:pStyle w:val="Odlomakpopisa"/>
        <w:widowControl w:val="false"/>
        <w:numPr>
          <w:ilvl w:val="0"/>
          <w:numId w:val="20"/>
        </w:numPr>
        <w:snapToGrid w:val="false"/>
        <w:contextualSpacing/>
        <w:jc w:val="both"/>
      </w:pPr>
      <w:r w:rsidRPr="00B54D1F">
        <w:t>Stečajni upravitelj Nenad Homar, Dravska 1, 48000 Koprivnica</w:t>
      </w:r>
    </w:p>
    <w:p w:rsidRDefault="00957867" w:rsidP="00957867" w:rsidR="00957867" w:rsidRPr="00B54D1F">
      <w:pPr>
        <w:widowControl w:val="false"/>
        <w:numPr>
          <w:ilvl w:val="0"/>
          <w:numId w:val="20"/>
        </w:numPr>
        <w:snapToGrid w:val="false"/>
        <w:jc w:val="both"/>
      </w:pPr>
      <w:r w:rsidRPr="00B54D1F">
        <w:t xml:space="preserve">mrežna stranica e-Oglasna ploča </w:t>
      </w:r>
    </w:p>
    <w:p w:rsidRDefault="000C57AF" w:rsidP="000C57AF" w:rsidR="000C57AF">
      <w:pPr>
        <w:jc w:val="both"/>
      </w:pPr>
    </w:p>
    <w:p w:rsidRDefault="000C57AF" w:rsidP="000C57AF" w:rsidR="000C57AF">
      <w:pPr>
        <w:jc w:val="both"/>
      </w:pPr>
    </w:p>
    <w:p w:rsidRDefault="00085C17" w:rsidP="000C57AF" w:rsidR="00085C17" w:rsidRPr="000C57AF"/>
    <w:sectPr w:rsidSect="00D70FF9" w:rsidR="00085C17" w:rsidRPr="000C57AF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3017046"/>
      <w:docPartObj>
        <w:docPartGallery w:val="Page Numbers (Top of Page)"/>
        <w:docPartUnique/>
      </w:docPartObj>
    </w:sdtPr>
    <w:sdtEndPr/>
    <w:sdtContent>
      <w:p w:rsidRDefault="00957867" w:rsidR="009578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C00">
          <w:rPr>
            <w:noProof/>
          </w:rPr>
          <w:t>2</w:t>
        </w:r>
        <w:r>
          <w:fldChar w:fldCharType="end"/>
        </w:r>
      </w:p>
    </w:sdtContent>
  </w:sdt>
  <w:p w:rsidRDefault="00957867" w:rsidR="008043B2">
    <w:pPr>
      <w:pStyle w:val="Zaglavlje"/>
    </w:pPr>
    <w:r>
      <w:tab/>
    </w:r>
    <w:r>
      <w:tab/>
      <w:t>Poslovni broj: 4 St-294/14-77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9937084"/>
      <w:docPartObj>
        <w:docPartGallery w:val="Page Numbers (Top of Page)"/>
        <w:docPartUnique/>
      </w:docPartObj>
    </w:sdtPr>
    <w:sdtEndPr/>
    <w:sdtContent>
      <w:p w:rsidRDefault="00957867" w:rsidR="0095786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C00">
          <w:rPr>
            <w:noProof/>
          </w:rPr>
          <w:t>1</w:t>
        </w:r>
        <w:r>
          <w:fldChar w:fldCharType="end"/>
        </w:r>
      </w:p>
    </w:sdtContent>
  </w:sdt>
  <w:p w:rsidRDefault="00957867" w:rsidR="0005456A">
    <w:pPr>
      <w:pStyle w:val="Zaglavlje"/>
    </w:pPr>
    <w:r>
      <w:tab/>
    </w:r>
    <w:r>
      <w:tab/>
      <w:t>Poslovni broj: 4 St-294/14-77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A655B0A"/>
    <w:multiLevelType w:val="hybridMultilevel"/>
    <w:tmpl w:val="729EAFB2"/>
    <w:lvl w:tplc="B25620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D91B79"/>
    <w:multiLevelType w:val="hybridMultilevel"/>
    <w:tmpl w:val="34AC0FCC"/>
    <w:lvl w:tplc="00529C0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5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6D6F1C63"/>
    <w:multiLevelType w:val="hybridMultilevel"/>
    <w:tmpl w:val="815294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15"/>
  </w:num>
  <w:num w:numId="9">
    <w:abstractNumId w:val="17"/>
  </w:num>
  <w:num w:numId="10">
    <w:abstractNumId w:val="16"/>
  </w:num>
  <w:num w:numId="11">
    <w:abstractNumId w:val="14"/>
  </w:num>
  <w:num w:numId="12">
    <w:abstractNumId w:val="6"/>
  </w:num>
  <w:num w:numId="13">
    <w:abstractNumId w:val="8"/>
  </w:num>
  <w:num w:numId="14">
    <w:abstractNumId w:val="1"/>
  </w:num>
  <w:num w:numId="15">
    <w:abstractNumId w:val="9"/>
  </w:num>
  <w:num w:numId="16">
    <w:abstractNumId w:val="12"/>
  </w:num>
  <w:num w:numId="17">
    <w:abstractNumId w:val="19"/>
  </w:num>
  <w:num w:numId="18">
    <w:abstractNumId w:val="4"/>
  </w:num>
  <w:num w:numId="19">
    <w:abstractNumId w:val="18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5456A"/>
    <w:rsid w:val="00085C17"/>
    <w:rsid w:val="000861B2"/>
    <w:rsid w:val="000C57AF"/>
    <w:rsid w:val="000F3C7E"/>
    <w:rsid w:val="00115961"/>
    <w:rsid w:val="0015402B"/>
    <w:rsid w:val="00165DCE"/>
    <w:rsid w:val="001B42FC"/>
    <w:rsid w:val="00246DE3"/>
    <w:rsid w:val="00277C00"/>
    <w:rsid w:val="002A7C9F"/>
    <w:rsid w:val="002E6E42"/>
    <w:rsid w:val="002F04A1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0827"/>
    <w:rsid w:val="005534BF"/>
    <w:rsid w:val="0055624E"/>
    <w:rsid w:val="00587020"/>
    <w:rsid w:val="006268FF"/>
    <w:rsid w:val="00647B01"/>
    <w:rsid w:val="0078284A"/>
    <w:rsid w:val="007C7B0A"/>
    <w:rsid w:val="007E3B38"/>
    <w:rsid w:val="008043B2"/>
    <w:rsid w:val="00863A54"/>
    <w:rsid w:val="00887CA5"/>
    <w:rsid w:val="00893BE4"/>
    <w:rsid w:val="008940B7"/>
    <w:rsid w:val="008D68BB"/>
    <w:rsid w:val="0093411F"/>
    <w:rsid w:val="0094442A"/>
    <w:rsid w:val="00957867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D0A8D"/>
    <w:rsid w:val="00CE3FA4"/>
    <w:rsid w:val="00D1200B"/>
    <w:rsid w:val="00D3317F"/>
    <w:rsid w:val="00D50469"/>
    <w:rsid w:val="00D70FF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uiPriority w:val="99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0A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C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uiPriority w:val="99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0A8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C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otustrankaFormated>
    <izvorni_sadrzaj>  INŽENJER BRANKO MEĐUREČAN trgovačko društvo za građevinarstvo i trgovinu d.o.o. u stečaju zastupanog po punomoćniku Nenad Homar; Nenad Homar</izvorni_sadrzaj>
    <derivirana_varijabla naziv="DomainObject.Predmet.ProtustrankaFormated_1">  INŽENJER BRANKO MEĐUREČAN trgovačko društvo za građevinarstvo i trgovinu d.o.o. u stečaju zastupanog po punomoćniku Nenad Homar; Nenad Homar</derivirana_varijabla>
  </DomainObject.Predmet.ProtustrankaFormated>
  <DomainObject.Predmet.ProtustrankaFormatedOIB>
    <izvorni_sadrzaj>  INŽENJER BRANKO MEĐUREČAN trgovačko društvo za građevinarstvo i trgovinu d.o.o. u stečaju, OIB 41009548961 zastupanog po punomoćniku Nenad Homar; Nenad Homar</izvorni_sadrzaj>
    <derivirana_varijabla naziv="DomainObject.Predmet.ProtustrankaFormatedOIB_1">  INŽENJER BRANKO MEĐUREČAN trgovačko društvo za građevinarstvo i trgovinu d.o.o. u stečaju, OIB 41009548961 zastupanog po punomoćniku Nenad Homar; Nenad Homar</derivirana_varijabla>
  </DomainObject.Predmet.ProtustrankaFormatedOIB>
  <DomainObject.Predmet.ProtustrankaFormatedWithAdress>
    <izvorni_sadrzaj> INŽENJER BRANKO MEĐUREČAN trgovačko društvo za građevinarstvo i trgovinu d.o.o. u stečaju, Dravska 37, 48350 Kalinovac zastupanog po punomoćniku Nenad Homar; Nenad Homar</izvorni_sadrzaj>
    <derivirana_varijabla naziv="DomainObject.Predmet.ProtustrankaFormatedWithAdress_1"> INŽENJER BRANKO MEĐUREČAN trgovačko društvo za građevinarstvo i trgovinu d.o.o. u stečaju, Dravska 37, 48350 Kalinovac zastupanog po punomoćniku Nenad Homar; Nenad Homar</derivirana_varijabla>
  </DomainObject.Predmet.ProtustrankaFormatedWithAdress>
  <DomainObject.Predmet.ProtustrankaFormatedWithAdressOIB>
    <izvorni_sadrzaj> INŽENJER BRANKO MEĐUREČAN trgovačko društvo za građevinarstvo i trgovinu d.o.o. u stečaju, OIB 41009548961, Dravska 37, 48350 Kalinovac zastupanog po punomoćniku Nenad Homar; Nenad Homar</izvorni_sadrzaj>
    <derivirana_varijabla naziv="DomainObject.Predmet.ProtustrankaFormatedWithAdressOIB_1"> INŽENJER BRANKO MEĐUREČAN trgovačko društvo za građevinarstvo i trgovinu d.o.o. u stečaju, OIB 41009548961, Dravska 37, 48350 Kalinovac zastupanog po punomoćniku Nenad Homar; Nenad Homar</derivirana_varijabla>
  </DomainObject.Predmet.ProtustrankaFormatedWithAdressOIB>
  <DomainObject.Predmet.ProtustrankaWithAdress>
    <izvorni_sadrzaj>INŽENJER BRANKO MEĐUREČAN trgovačko društvo za građevinarstvo i trgovinu d.o.o. u stečaju Dravska 37, 48350 Kalinovac</izvorni_sadrzaj>
    <derivirana_varijabla naziv="DomainObject.Predmet.ProtustrankaWithAdress_1">INŽENJER BRANKO MEĐUREČAN trgovačko društvo za građevinarstvo i trgovinu d.o.o. u stečaju Dravska 37, 48350 Kalinovac</derivirana_varijabla>
  </DomainObject.Predmet.ProtustrankaWithAdress>
  <DomainObject.Predmet.ProtustrankaWithAdressOIB>
    <izvorni_sadrzaj>INŽENJER BRANKO MEĐUREČAN trgovačko društvo za građevinarstvo i trgovinu d.o.o. u stečaju, OIB 41009548961, Dravska 37, 48350 Kalinovac</izvorni_sadrzaj>
    <derivirana_varijabla naziv="DomainObject.Predmet.ProtustrankaWithAdressOIB_1">INŽENJER BRANKO MEĐUREČAN trgovačko društvo za građevinarstvo i trgovinu d.o.o. u stečaju, OIB 41009548961, Dravska 37, 48350 Kalinovac</derivirana_varijabla>
  </DomainObject.Predmet.ProtustrankaWithAdressOIB>
  <DomainObject.Predmet.ProtustrankaNazivFormated>
    <izvorni_sadrzaj>INŽENJER BRANKO MEĐUREČAN trgovačko društvo za građevinarstvo i trgovinu d.o.o. u stečaju</izvorni_sadrzaj>
    <derivirana_varijabla naziv="DomainObject.Predmet.ProtustrankaNazivFormated_1">INŽENJER BRANKO MEĐUREČAN trgovačko društvo za građevinarstvo i trgovinu d.o.o. u stečaju</derivirana_varijabla>
  </DomainObject.Predmet.ProtustrankaNazivFormated>
  <DomainObject.Predmet.ProtustrankaNazivFormatedOIB>
    <izvorni_sadrzaj>INŽENJER BRANKO MEĐUREČAN trgovačko društvo za građevinarstvo i trgovinu d.o.o. u stečaju, OIB 41009548961</izvorni_sadrzaj>
    <derivirana_varijabla naziv="DomainObject.Predmet.ProtustrankaNazivFormatedOIB_1">INŽENJER BRANKO MEĐUREČAN trgovačko društvo za građevinarstvo i trgovinu d.o.o. u stečaju,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B2  KAPITAL d.o.o. za poslovne usluge</izvorni_sadrzaj>
    <derivirana_varijabla naziv="DomainObject.Predmet.StrankaFormated_1">  Porezna uprava Područni ured Koprivnica zastupanog po punomoćniku Županijsko državno odvjetništvo u Varaždinu; Financijska agencija; B2  KAPITAL d.o.o. za poslovne usluge</derivirana_varijabla>
  </DomainObject.Predmet.StrankaFormated>
  <DomainObject.Predmet.StrankaFormatedOIB>
    <izvorni_sadrzaj>  Porezna uprava Područni ured Koprivnica, OIB 18683136487 zastupanog po punomoćniku Županijsko državno odvjetništvo u Varaždinu; Financijska agencija, OIB 85821130368; B2  KAPITAL d.o.o. za poslovne usluge, OIB 57509775367</izvorni_sadrzaj>
    <derivirana_varijabla naziv="DomainObject.Predmet.StrankaFormatedOIB_1">  Porezna uprava Područni ured Koprivnica, OIB 18683136487 zastupanog po punomoćniku Županijsko državno odvjetništvo u Varaždinu; Financijska agencija, OIB 85821130368; B2  KAPITAL d.o.o. za poslovne usluge, OIB 57509775367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B2  KAPITAL d.o.o. za poslovne usluge, Radnička cesta 41, 10000 Zagreb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Varaždinu; Financijska agencija, OIB 85821130368, A. Cesarca 2, 42000 Varaždin; B2  KAPITAL d.o.o. za poslovne usluge, OIB 57509775367, Radnička cesta 41, 10000 Zagreb</derivirana_varijabla>
  </DomainObject.Predmet.StrankaFormatedWithAdressOIB>
  <DomainObject.Predmet.StrankaWithAdress>
    <izvorni_sadrzaj>Porezna uprava Područni ured Koprivnica Hrvatske državnosti 7,48000 Koprivnica,Financijska agencija A. Cesarca 2,42000 Varaždin,B2  KAPITAL d.o.o. za poslovne usluge Radnička cesta 41,10000 Zagreb</izvorni_sadrzaj>
    <derivirana_varijabla naziv="DomainObject.Predmet.StrankaWithAdress_1">Porezna uprava Područni ured Koprivnica Hrvatske državnosti 7,48000 Koprivnica,Financijska agencija A. Cesarca 2,42000 Varaždin,B2  KAPITAL d.o.o. za poslovne usluge Radnička cesta 41,10000 Zagreb</derivirana_varijabla>
  </DomainObject.Predmet.StrankaWithAdress>
  <DomainObject.Predmet.StrankaWithAdressOIB>
    <izvorni_sadrzaj>Porezna uprava Područni ured Koprivnica, OIB 18683136487, Hrvatske državnosti 7,48000 Koprivnica,Financijska agencija, OIB 85821130368, A. Cesarca 2,42000 Varaždin,B2  KAPITAL d.o.o. za poslovne usluge, OIB 57509775367, Radnička cesta 41,10000 Zagreb</izvorni_sadrzaj>
    <derivirana_varijabla naziv="DomainObject.Predmet.StrankaWithAdressOIB_1">Porezna uprava Područni ured Koprivnica, OIB 18683136487, Hrvatske državnosti 7,48000 Koprivnica,Financijska agencija, OIB 85821130368, A. Cesarca 2,42000 Varaždin,B2  KAPITAL d.o.o. za poslovne usluge, OIB 57509775367, Radnička cesta 41,10000 Zagreb</derivirana_varijabla>
  </DomainObject.Predmet.StrankaWithAdressOIB>
  <DomainObject.Predmet.StrankaNazivFormated>
    <izvorni_sadrzaj>Porezna uprava Područni ured Koprivnica,Financijska agencija,B2  KAPITAL d.o.o. za poslovne usluge</izvorni_sadrzaj>
    <derivirana_varijabla naziv="DomainObject.Predmet.StrankaNazivFormated_1">Porezna uprava Područni ured Koprivnica,Financijska agencija,B2  KAPITAL d.o.o. za poslovne usluge</derivirana_varijabla>
  </DomainObject.Predmet.StrankaNazivFormated>
  <DomainObject.Predmet.StrankaNazivFormatedOIB>
    <izvorni_sadrzaj>Porezna uprava Područni ured Koprivnica, OIB 18683136487,Financijska agencija, OIB 85821130368,B2  KAPITAL d.o.o. za poslovne usluge, OIB 57509775367</izvorni_sadrzaj>
    <derivirana_varijabla naziv="DomainObject.Predmet.StrankaNazivFormatedOIB_1">Porezna uprava Područni ured Koprivnica, OIB 18683136487,Financijska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B2  KAPITAL d.o.o. za poslovne usluge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B2  KAPITAL d.o.o. za poslovne usluge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izvorni_sadrzaj>
    <derivirana_varijabla naziv="DomainObject.Predmet.StrankaListFormatedOIB_1">
      <item>Porezna uprava Područni ured Koprivnica, OIB 18683136487 zastupanog po punomoćniku Županijsko državno odvjetništvo u Varaždinu</item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  <item>Financijska agencija, OIB 85821130368, A. Cesarca 2,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Porezna uprava Područni ured Koprivnica</item>
      <item>Financijska agencija</item>
      <item>B2  KAPITAL d.o.o. za poslovne usluge</item>
    </izvorni_sadrzaj>
    <derivirana_varijabla naziv="DomainObject.Predmet.StrankaListNazivFormated_1">
      <item>Porezna uprava Područni ured Koprivnica</item>
      <item>Financijska agencija</item>
      <item>B2  KAPITAL d.o.o. za poslovne usluge</item>
    </derivirana_varijabla>
  </DomainObject.Predmet.StrankaListNazivFormated>
  <DomainObject.Predmet.StrankaListNazivFormatedOIB>
    <izvorni_sadrzaj>
      <item>Porezna uprava Područni ured Koprivnica, OIB 18683136487</item>
      <item>Financijska agencija, OIB 85821130368</item>
      <item>B2  KAPITAL d.o.o. za poslovne usluge, OIB 57509775367</item>
    </izvorni_sadrzaj>
    <derivirana_varijabla naziv="DomainObject.Predmet.StrankaListNazivFormatedOIB_1">
      <item>Porezna uprava Područni ured Koprivnica, OIB 18683136487</item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INŽENJER BRANKO MEĐUREČAN trgovačko društvo za građevinarstvo i trgovinu d.o.o. u stečaju zastupanog po punomoćniku Nenad Homar; Nenad Homar</item>
    </izvorni_sadrzaj>
    <derivirana_varijabla naziv="DomainObject.Predmet.ProtuStrankaListFormated_1">
      <item>INŽENJER BRANKO MEĐUREČAN trgovačko društvo za građevinarstvo i trgovinu d.o.o. u stečaju zastupanog po punomoćniku Nenad Homar; Nenad Homar</item>
    </derivirana_varijabla>
  </DomainObject.Predmet.ProtuStrankaListFormated>
  <DomainObject.Predmet.ProtuStrankaListFormatedOIB>
    <izvorni_sadrzaj>
      <item>INŽENJER BRANKO MEĐUREČAN trgovačko društvo za građevinarstvo i trgovinu d.o.o. u stečaju, OIB 41009548961 zastupanog po punomoćniku Nenad Homar; Nenad Homar</item>
    </izvorni_sadrzaj>
    <derivirana_varijabla naziv="DomainObject.Predmet.ProtuStrankaListFormatedOIB_1">
      <item>INŽENJER BRANKO MEĐUREČAN trgovačko društvo za građevinarstvo i trgovinu d.o.o. u stečaju, OIB 41009548961 zastupanog po punomoćniku Nenad Homar; Nenad Homar</item>
    </derivirana_varijabla>
  </DomainObject.Predmet.ProtuStrankaListFormatedOIB>
  <DomainObject.Predmet.ProtuStrankaListFormatedWithAdress>
    <izvorni_sadrzaj>
      <item>INŽENJER BRANKO MEĐUREČAN trgovačko društvo za građevinarstvo i trgovinu d.o.o. u stečaju, Dravska 37, 48350 Kalinovac zastupanog po punomoćniku Nenad Homar; Nenad Homar</item>
    </izvorni_sadrzaj>
    <derivirana_varijabla naziv="DomainObject.Predmet.ProtuStrankaListFormatedWithAdress_1">
      <item>INŽENJER BRANKO MEĐUREČAN trgovačko društvo za građevinarstvo i trgovinu d.o.o. u stečaju, Dravska 37, 48350 Kalinovac zastupanog po punomoćniku Nenad Homar; Nenad Homar</item>
    </derivirana_varijabla>
  </DomainObject.Predmet.ProtuStrankaListFormatedWithAdress>
  <DomainObject.Predmet.ProtuStrankaListFormatedWithAdressOIB>
    <izvorni_sadrzaj>
      <item>INŽENJER BRANKO MEĐUREČAN trgovačko društvo za građevinarstvo i trgovinu d.o.o. u stečaju, OIB 41009548961, Dravska 37, 48350 Kalinovac zastupanog po punomoćniku Nenad Homar; Nenad Homar</item>
    </izvorni_sadrzaj>
    <derivirana_varijabla naziv="DomainObject.Predmet.ProtuStrankaListFormatedWithAdressOIB_1">
      <item>INŽENJER BRANKO MEĐUREČAN trgovačko društvo za građevinarstvo i trgovinu d.o.o. u stečaju, OIB 41009548961, Dravska 37, 48350 Kalinovac zastupanog po punomoćniku Nenad Homar; Nenad Homar</item>
    </derivirana_varijabla>
  </DomainObject.Predmet.ProtuStrankaListFormatedWithAdressOIB>
  <DomainObject.Predmet.ProtuStrankaListNazivFormated>
    <izvorni_sadrzaj>
      <item>INŽENJER BRANKO MEĐUREČAN trgovačko društvo za građevinarstvo i trgovinu d.o.o. u stečaju</item>
    </izvorni_sadrzaj>
    <derivirana_varijabla naziv="DomainObject.Predmet.ProtuStrankaListNazivFormated_1">
      <item>INŽENJER BRANKO MEĐUREČAN trgovačko društvo za građevinarstvo i trgovinu d.o.o. u stečaju</item>
    </derivirana_varijabla>
  </DomainObject.Predmet.ProtuStrankaListNazivFormated>
  <DomainObject.Predmet.ProtuStrankaListNazivFormatedOIB>
    <izvorni_sadrzaj>
      <item>INŽENJER BRANKO MEĐUREČAN trgovačko društvo za građevinarstvo i trgovinu d.o.o. u stečaju, OIB 41009548961</item>
    </izvorni_sadrzaj>
    <derivirana_varijabla naziv="DomainObject.Predmet.ProtuStrankaListNazivFormatedOIB_1">
      <item>INŽENJER BRANKO MEĐUREČAN trgovačko društvo za građevinarstvo i trgovinu d.o.o. u stečaju,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 punomoćnik sudionika u postupku INŽENJER BRANKO MEĐUREČAN trgovačko društvo za građevinarstvo i trgovinu d.o.o. u stečaju</item>
      <item>Odvjetnik Tomislav Čavić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 punomoćnik sudionika u postupku INŽENJER BRANKO MEĐUREČAN trgovačko društvo za građevinarstvo i trgovinu d.o.o. u stečaju</item>
      <item>Odvjetnik Tomislav Čavić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Dravska 1, 48000 Koprivnica punomoćnik sudionika u postupku INŽENJER BRANKO MEĐUREČAN trgovačko društvo za građevinarstvo i trgovinu d.o.o. u stečaju</item>
      <item>Odvjetnik Tomislav Čavić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 u stečaju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11719729882, Dravska 1, 48000 Koprivnica punomoćnik sudionika u postupku INŽENJER BRANKO MEĐUREČAN trgovačko društvo za građevinarstvo i trgovinu d.o.o. u stečaju</item>
      <item>Odvjetnik Tomislav Čavić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</item>
      <item>Odvjetnik Tomislav Čavić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  <item>Nenad Homar, OIB 11719729882</item>
      <item>Odvjetnik 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u stečaju</izvorni_sadrzaj>
    <derivirana_varijabla naziv="DomainObject.Predmet.ProtustrankaIDrugi_1">INŽENJER BRANKO MEĐUREČAN trgovačko društvo za građevinarstvo i trgovinu d.o.o. u stečaju</derivirana_varijabla>
  </DomainObject.Predmet.ProtustrankaIDrugi>
  <DomainObject.Predmet.StrankaIDrugiAdressOIB>
    <izvorni_sadrzaj>Porezna uprava Područni ured Koprivnica, OIB 18683136487, Hrvatske državnosti 7, 48000 Koprivnica i dr.</izvorni_sadrzaj>
    <derivirana_varijabla naziv="DomainObject.Predmet.StrankaIDrugiAdressOIB_1">Porezna uprava Područni ured Koprivnica, OIB 18683136487,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 u stečaju, OIB 41009548961, Dravska 37, 48350 Kalinovac</izvorni_sadrzaj>
    <derivirana_varijabla naziv="DomainObject.Predmet.ProtustrankaIDrugiAdressOIB_1">INŽENJER BRANKO MEĐUREČAN trgovačko društvo za građevinarstvo i trgovinu d.o.o. u stečaju, OIB 41009548961, Dravska 37,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</izvorni_sadrzaj>
    <derivirana_varijabla naziv="DomainObject.Predmet.SudioniciListNaziv_1">
      <item>Porezna uprava Područni ured Koprivnica</item>
      <item>INŽENJER BRANKO MEĐUREČAN trgovačko društvo za građevinarstvo i trgovinu d.o.o. u stečaju</item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Financijska agencija</item>
      <item>Općinski sud u Koprivnici, Zemljišnoknjižni odjel Koprivnica</item>
      <item>Nenad Homar</item>
      <item>Odvjetnik Tomislav Čavić</item>
      <item>B2  KAPITAL d.o.o. za poslovne usluge</item>
    </derivirana_varijabla>
  </DomainObject.Predmet.SudioniciListNaziv>
  <DomainObject.Predmet.SudioniciListAdressOIB>
    <izvorni_sadrzaj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</izvorni_sadrzaj>
    <derivirana_varijabla naziv="DomainObject.Predmet.SudioniciListAdressOIB_1">
      <item>Porezna uprava Područni ured Koprivnica, OIB 18683136487, Hrvatske državnosti 7,48000 Koprivnica</item>
      <item>INŽENJER BRANKO MEĐUREČAN trgovačko društvo za građevinarstvo i trgovinu d.o.o. u stečaju,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E-oglasna ploča</item>
      <item>Sudski registar</item>
      <item>Sudski registar, Trgovački sud u Varaždinu</item>
      <item>E-oglasna ploča ovog suda</item>
      <item>Financijska agencija, OIB 85821130368, A. Cesarca 2,42000 Varaždin</item>
      <item>Općinski sud u Koprivnici, Zemljišnoknjižni odjel Koprivnica</item>
      <item>Nenad Homar, OIB 11719729882, Dravska 1,48000 Koprivnica</item>
      <item>Odvjetnik Tomislav Čavić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</izvorni_sadrzaj>
    <derivirana_varijabla naziv="DomainObject.Predmet.SudioniciListNazivOIB_1">
      <item>, OIB 18683136487</item>
      <item>, OIB 41009548961</item>
      <item>, OIB null</item>
      <item>, OIB null</item>
      <item>, OIB null</item>
      <item>, OIB 60180647746</item>
      <item>, OIB 11719729882</item>
      <item>, OIB null</item>
      <item>, OIB null</item>
      <item>, OIB null</item>
      <item>, OIB null</item>
      <item>, OIB 85821130368</item>
      <item>, OIB null</item>
      <item>, OIB 11719729882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1736</properties:Characters>
  <properties:Lines>74</properties:Lines>
  <properties:Paragraphs>27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2018-06-15T10:29:00Z</cp:lastPrinted>
  <dcterms:modified xmlns:xsi="http://www.w3.org/2001/XMLSchema-instance" xsi:type="dcterms:W3CDTF">2018-06-15T11:16:00Z</dcterms:modified>
  <cp:revision>11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(St-294-14-77 - Rješenje o odgodi ročišta i zakazivanju novog  kasnijeg termina - za 12.7.18.- 15.6.18..docx)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