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0fb4" w14:paraId="c870fb4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987012">
        <w:t>754</w:t>
      </w:r>
      <w:r w:rsidR="00737739">
        <w:t>/16-</w:t>
      </w:r>
      <w:r w:rsidR="00987012">
        <w:t>12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987012">
        <w:t>PEKARA KOD DVIJE PUMPE j.</w:t>
      </w:r>
      <w:r w:rsidR="00455113" w:rsidRPr="00455113">
        <w:t xml:space="preserve">d.o.o., Zadar, </w:t>
      </w:r>
      <w:r w:rsidR="00987012">
        <w:t>Antuna Dobronića 2</w:t>
      </w:r>
      <w:r w:rsidR="00455113" w:rsidRPr="00455113">
        <w:t xml:space="preserve">, OIB: </w:t>
      </w:r>
      <w:r w:rsidR="00987012">
        <w:t>29235061577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2A3715">
        <w:t>9.</w:t>
      </w:r>
      <w:r w:rsidR="00586B44">
        <w:t xml:space="preserve"> siječnja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987012">
        <w:t>PEKARA KOD DVIJE PUMPE j.</w:t>
      </w:r>
      <w:r w:rsidR="00987012" w:rsidRPr="00455113">
        <w:t xml:space="preserve">d.o.o., Zadar, </w:t>
      </w:r>
      <w:r w:rsidR="00987012">
        <w:t>Antuna Dobronića 2</w:t>
      </w:r>
      <w:r w:rsidR="00987012" w:rsidRPr="00455113">
        <w:t xml:space="preserve">, OIB: </w:t>
      </w:r>
      <w:r w:rsidR="00987012">
        <w:t>29235061577</w:t>
      </w:r>
      <w:r w:rsidRPr="006A62B7">
        <w:t xml:space="preserve">, stečajni postupak otvoren je dana </w:t>
      </w:r>
      <w:r w:rsidR="002A3715">
        <w:t>9.</w:t>
      </w:r>
      <w:r w:rsidR="00F26669">
        <w:t xml:space="preserve"> </w:t>
      </w:r>
      <w:r w:rsidR="00586B44">
        <w:t>siječnja 2017</w:t>
      </w:r>
      <w:r w:rsidRPr="006A62B7">
        <w:t xml:space="preserve">. u </w:t>
      </w:r>
      <w:r w:rsidR="002E61EB">
        <w:t>14</w:t>
      </w:r>
      <w:r w:rsidR="002A3715">
        <w:t xml:space="preserve">,30 sati </w:t>
      </w:r>
      <w:r w:rsidRPr="006A62B7">
        <w:t xml:space="preserve"> kada je ovo rješenje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2E61EB" w:rsidP="002E61EB" w:rsidR="00F7557F">
      <w:pPr>
        <w:ind w:hanging="709" w:left="709"/>
        <w:jc w:val="both"/>
      </w:pPr>
      <w:r>
        <w:t xml:space="preserve">II </w:t>
      </w:r>
      <w:r>
        <w:tab/>
      </w:r>
      <w:r w:rsidRPr="002E61EB">
        <w:t>GABELICA ANTE iz Splita, Ruđera Boškovića 7/125, OIB: 68765596631</w:t>
      </w:r>
      <w:r>
        <w:t xml:space="preserve"> </w:t>
      </w:r>
      <w:r w:rsidR="00590943"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987012">
        <w:t>PEKARA KOD DVIJE PUMPE j.</w:t>
      </w:r>
      <w:r w:rsidR="00987012" w:rsidRPr="00455113">
        <w:t xml:space="preserve">d.o.o., Zadar, </w:t>
      </w:r>
      <w:r w:rsidR="00987012">
        <w:t>Antuna Dobronića 2</w:t>
      </w:r>
      <w:r w:rsidR="00987012" w:rsidRPr="00455113">
        <w:t xml:space="preserve">, OIB: </w:t>
      </w:r>
      <w:r w:rsidR="00987012">
        <w:t>29235061577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987012">
        <w:t>PEKARA KOD DVIJE PUMPE j.</w:t>
      </w:r>
      <w:r w:rsidR="00987012" w:rsidRPr="00455113">
        <w:t>d.o.o., Zadar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6F691D" w:rsidP="00825537" w:rsidR="006F691D" w:rsidRPr="006A62B7">
      <w:pPr>
        <w:ind w:hanging="705" w:left="705"/>
        <w:jc w:val="center"/>
      </w:pPr>
    </w:p>
    <w:p w:rsidRDefault="00275EA4" w:rsidP="006F691D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987012">
        <w:t>11. svibnja</w:t>
      </w:r>
      <w:r w:rsidR="00455113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987012">
        <w:t>PEKARA KOD DVIJE PUMPE j.</w:t>
      </w:r>
      <w:r w:rsidR="00987012" w:rsidRPr="00455113">
        <w:t xml:space="preserve">d.o.o., Zadar, </w:t>
      </w:r>
      <w:r w:rsidR="00987012">
        <w:t>Antuna Dobronića 2</w:t>
      </w:r>
      <w:r w:rsidR="00987012" w:rsidRPr="00455113">
        <w:t xml:space="preserve">, OIB: </w:t>
      </w:r>
      <w:r w:rsidR="00987012">
        <w:t>29235061577</w:t>
      </w:r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987012">
        <w:t>754</w:t>
      </w:r>
      <w:r w:rsidR="00973C98">
        <w:t>/16-</w:t>
      </w:r>
      <w:r w:rsidR="00987012">
        <w:t>11</w:t>
      </w:r>
      <w:r w:rsidR="00590943" w:rsidRPr="006A62B7">
        <w:t xml:space="preserve"> od </w:t>
      </w:r>
      <w:r w:rsidR="00590943">
        <w:t xml:space="preserve">dana </w:t>
      </w:r>
      <w:r w:rsidR="00987012">
        <w:t>15</w:t>
      </w:r>
      <w:r w:rsidR="00F7557F">
        <w:t>.</w:t>
      </w:r>
      <w:r w:rsidR="00987633">
        <w:t xml:space="preserve"> srpnja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</w:t>
      </w:r>
      <w:r w:rsidR="001433E2">
        <w:lastRenderedPageBreak/>
        <w:t xml:space="preserve">rješenja na e-oglasnoj ploči suda solidarno predujme iznos od </w:t>
      </w:r>
      <w:r w:rsidR="00987012">
        <w:t>10.000,00</w:t>
      </w:r>
      <w:r w:rsidR="001433E2">
        <w:t xml:space="preserve">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987012">
        <w:t>15</w:t>
      </w:r>
      <w:r w:rsidR="00455113">
        <w:t>. srpnja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586B44">
        <w:t>10. kolovoza</w:t>
      </w:r>
      <w:r w:rsidR="00275EA4" w:rsidRPr="00987012">
        <w:rPr>
          <w:b/>
        </w:rPr>
        <w:t xml:space="preserve"> </w:t>
      </w:r>
      <w:r w:rsidR="00275EA4">
        <w:t>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2A3715">
        <w:t>9.</w:t>
      </w:r>
      <w:r w:rsidR="00586B44">
        <w:t xml:space="preserve"> siječnja 2017</w:t>
      </w:r>
      <w:r w:rsidRPr="006A62B7">
        <w:t xml:space="preserve">. </w:t>
      </w:r>
    </w:p>
    <w:p w:rsidRDefault="001F3486" w:rsidP="00987012" w:rsidR="001F3486">
      <w:r>
        <w:t xml:space="preserve">        </w:t>
      </w:r>
      <w:r w:rsidR="00987012">
        <w:t xml:space="preserve">                               </w:t>
      </w:r>
      <w:r>
        <w:t xml:space="preserve">           </w:t>
      </w:r>
      <w:r w:rsidR="00987012">
        <w:t xml:space="preserve">                                                                                </w:t>
      </w:r>
      <w:r>
        <w:t>Sudac</w:t>
      </w:r>
    </w:p>
    <w:p w:rsidRDefault="001F3486" w:rsidP="00987012" w:rsidR="001F3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90943" w:rsidP="00987012" w:rsidR="00590943">
      <w:pPr>
        <w:ind w:firstLine="708" w:left="4956"/>
        <w:jc w:val="right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8C4" w:rsidR="004F28C4">
      <w:r>
        <w:separator/>
      </w:r>
    </w:p>
  </w:endnote>
  <w:endnote w:id="0" w:type="continuationSeparator">
    <w:p w:rsidRDefault="004F28C4" w:rsidR="004F2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8C4" w:rsidR="004F28C4">
      <w:r>
        <w:separator/>
      </w:r>
    </w:p>
  </w:footnote>
  <w:footnote w:id="0" w:type="continuationSeparator">
    <w:p w:rsidRDefault="004F28C4" w:rsidR="004F2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26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987012">
      <w:t>754</w:t>
    </w:r>
    <w:r w:rsidR="00455113">
      <w:t>/16-</w:t>
    </w:r>
    <w:r w:rsidR="00987012">
      <w:t>12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abstractNum w:abstractNumId="3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6630"/>
    <w:rsid w:val="000D7790"/>
    <w:rsid w:val="0010003A"/>
    <w:rsid w:val="001144F4"/>
    <w:rsid w:val="00117181"/>
    <w:rsid w:val="00121447"/>
    <w:rsid w:val="001433E2"/>
    <w:rsid w:val="001441EB"/>
    <w:rsid w:val="001540AB"/>
    <w:rsid w:val="00186D9B"/>
    <w:rsid w:val="001F2E93"/>
    <w:rsid w:val="001F3486"/>
    <w:rsid w:val="00215D49"/>
    <w:rsid w:val="00216EE2"/>
    <w:rsid w:val="00236C5C"/>
    <w:rsid w:val="00272170"/>
    <w:rsid w:val="00275EA4"/>
    <w:rsid w:val="00286C89"/>
    <w:rsid w:val="002A25D5"/>
    <w:rsid w:val="002A3715"/>
    <w:rsid w:val="002C1F71"/>
    <w:rsid w:val="002C3F74"/>
    <w:rsid w:val="002E61EB"/>
    <w:rsid w:val="00315BAD"/>
    <w:rsid w:val="0034570F"/>
    <w:rsid w:val="003466FE"/>
    <w:rsid w:val="00347F8C"/>
    <w:rsid w:val="00352600"/>
    <w:rsid w:val="00353B45"/>
    <w:rsid w:val="003572C6"/>
    <w:rsid w:val="00365985"/>
    <w:rsid w:val="00387DBB"/>
    <w:rsid w:val="003A0F96"/>
    <w:rsid w:val="003E5853"/>
    <w:rsid w:val="003F68D8"/>
    <w:rsid w:val="003F769A"/>
    <w:rsid w:val="00403476"/>
    <w:rsid w:val="00423704"/>
    <w:rsid w:val="00425717"/>
    <w:rsid w:val="00437E5E"/>
    <w:rsid w:val="00447C03"/>
    <w:rsid w:val="00454E5B"/>
    <w:rsid w:val="00455113"/>
    <w:rsid w:val="00482F52"/>
    <w:rsid w:val="004A25E5"/>
    <w:rsid w:val="004C2B0A"/>
    <w:rsid w:val="004D7B96"/>
    <w:rsid w:val="004E0C7D"/>
    <w:rsid w:val="004F28C4"/>
    <w:rsid w:val="004F2EAE"/>
    <w:rsid w:val="00520474"/>
    <w:rsid w:val="00522A74"/>
    <w:rsid w:val="00554974"/>
    <w:rsid w:val="00566BE9"/>
    <w:rsid w:val="00577A9F"/>
    <w:rsid w:val="00586017"/>
    <w:rsid w:val="00586B44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6F691D"/>
    <w:rsid w:val="00704B62"/>
    <w:rsid w:val="0073317B"/>
    <w:rsid w:val="00735801"/>
    <w:rsid w:val="00737739"/>
    <w:rsid w:val="00780AA8"/>
    <w:rsid w:val="00794A4A"/>
    <w:rsid w:val="007A20A6"/>
    <w:rsid w:val="007C13A9"/>
    <w:rsid w:val="007D2590"/>
    <w:rsid w:val="007E4ADC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87012"/>
    <w:rsid w:val="00987633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843A4"/>
    <w:rsid w:val="00C85747"/>
    <w:rsid w:val="00CA3D11"/>
    <w:rsid w:val="00CD2D99"/>
    <w:rsid w:val="00CE4609"/>
    <w:rsid w:val="00CE76CB"/>
    <w:rsid w:val="00CE7D3D"/>
    <w:rsid w:val="00D02D21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27A0D"/>
    <w:rsid w:val="00E37E40"/>
    <w:rsid w:val="00E505D0"/>
    <w:rsid w:val="00E64315"/>
    <w:rsid w:val="00E719C1"/>
    <w:rsid w:val="00E93CD4"/>
    <w:rsid w:val="00E9548F"/>
    <w:rsid w:val="00EA42B5"/>
    <w:rsid w:val="00EB36A0"/>
    <w:rsid w:val="00EF5BFE"/>
    <w:rsid w:val="00EF7C9A"/>
    <w:rsid w:val="00F06CC6"/>
    <w:rsid w:val="00F12B83"/>
    <w:rsid w:val="00F26669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2E61EB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2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6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6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6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6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2E61EB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2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6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6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6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6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St-754/2016</izvorni_sadrzaj>
    <derivirana_varijabla naziv="DomainObject.Predmet.OznakaBroj_1">St-754/2016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KOD DVIJE PUMPE j.d.o.o. za proizvodnju pekarskih proizvoda</izvorni_sadrzaj>
    <derivirana_varijabla naziv="DomainObject.Predmet.ProtustrankaFormated_1">  PEKARA KOD DVIJE PUMPE j.d.o.o. za proizvodnju pekarskih proizvoda</derivirana_varijabla>
  </DomainObject.Predmet.ProtustrankaFormated>
  <DomainObject.Predmet.ProtustrankaFormatedOIB>
    <izvorni_sadrzaj>  PEKARA KOD DVIJE PUMPE j.d.o.o. za proizvodnju pekarskih proizvoda, OIB 29235061577</izvorni_sadrzaj>
    <derivirana_varijabla naziv="DomainObject.Predmet.ProtustrankaFormatedOIB_1">  PEKARA KOD DVIJE PUMPE j.d.o.o. za proizvodnju pekarskih proizvoda, OIB 29235061577</derivirana_varijabla>
  </DomainObject.Predmet.ProtustrankaFormatedOIB>
  <DomainObject.Predmet.ProtustrankaFormatedWithAdress>
    <izvorni_sadrzaj> PEKARA KOD DVIJE PUMPE j.d.o.o. za proizvodnju pekarskih proizvoda, Antuna Dobronića 2, 23000 Zadar</izvorni_sadrzaj>
    <derivirana_varijabla naziv="DomainObject.Predmet.ProtustrankaFormatedWithAdress_1"> PEKARA KOD DVIJE PUMPE j.d.o.o. za proizvodnju pekarskih proizvoda, Antuna Dobronića 2, 23000 Zadar</derivirana_varijabla>
  </DomainObject.Predmet.ProtustrankaFormatedWithAdress>
  <DomainObject.Predmet.ProtustrankaFormatedWithAdressOIB>
    <izvorni_sadrzaj> PEKARA KOD DVIJE PUMPE j.d.o.o. za proizvodnju pekarskih proizvoda, OIB 29235061577, Antuna Dobronića 2, 23000 Zadar</izvorni_sadrzaj>
    <derivirana_varijabla naziv="DomainObject.Predmet.ProtustrankaFormatedWithAdressOIB_1"> PEKARA KOD DVIJE PUMPE j.d.o.o. za proizvodnju pekarskih proizvoda, OIB 29235061577, Antuna Dobronića 2, 23000 Zadar</derivirana_varijabla>
  </DomainObject.Predmet.ProtustrankaFormatedWithAdressOIB>
  <DomainObject.Predmet.ProtustrankaWithAdress>
    <izvorni_sadrzaj>PEKARA KOD DVIJE PUMPE j.d.o.o. za proizvodnju pekarskih proizvoda Antuna Dobronića 2, 23000 Zadar</izvorni_sadrzaj>
    <derivirana_varijabla naziv="DomainObject.Predmet.ProtustrankaWithAdress_1">PEKARA KOD DVIJE PUMPE j.d.o.o. za proizvodnju pekarskih proizvoda Antuna Dobronića 2, 23000 Zadar</derivirana_varijabla>
  </DomainObject.Predmet.ProtustrankaWithAdress>
  <DomainObject.Predmet.ProtustrankaWithAdressOIB>
    <izvorni_sadrzaj>PEKARA KOD DVIJE PUMPE j.d.o.o. za proizvodnju pekarskih proizvoda, OIB 29235061577, Antuna Dobronića 2, 23000 Zadar</izvorni_sadrzaj>
    <derivirana_varijabla naziv="DomainObject.Predmet.ProtustrankaWithAdressOIB_1">PEKARA KOD DVIJE PUMPE j.d.o.o. za proizvodnju pekarskih proizvoda, OIB 29235061577, Antuna Dobronića 2, 23000 Zadar</derivirana_varijabla>
  </DomainObject.Predmet.ProtustrankaWithAdressOIB>
  <DomainObject.Predmet.ProtustrankaNazivFormated>
    <izvorni_sadrzaj>PEKARA KOD DVIJE PUMPE j.d.o.o. za proizvodnju pekarskih proizvoda</izvorni_sadrzaj>
    <derivirana_varijabla naziv="DomainObject.Predmet.ProtustrankaNazivFormated_1">PEKARA KOD DVIJE PUMPE j.d.o.o. za proizvodnju pekarskih proizvoda</derivirana_varijabla>
  </DomainObject.Predmet.ProtustrankaNazivFormated>
  <DomainObject.Predmet.ProtustrankaNazivFormatedOIB>
    <izvorni_sadrzaj>PEKARA KOD DVIJE PUMPE j.d.o.o. za proizvodnju pekarskih proizvoda, OIB 29235061577</izvorni_sadrzaj>
    <derivirana_varijabla naziv="DomainObject.Predmet.ProtustrankaNazivFormatedOIB_1">PEKARA KOD DVIJE PUMPE j.d.o.o. za proizvodnju pekarskih proizvoda, OIB 29235061577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29239.58</izvorni_sadrzaj>
    <derivirana_varijabla naziv="DomainObject.Predmet.TrenutnaVrijednost_1">29239.58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KOD DVIJE PUMPE j.d.o.o. za proizvodnju pekarskih proizvoda</item>
    </izvorni_sadrzaj>
    <derivirana_varijabla naziv="DomainObject.Predmet.ProtuStrankaListFormated_1">
      <item>PEKARA KOD DVIJE PUMPE j.d.o.o. za proizvodnju pekarskih proizvoda</item>
    </derivirana_varijabla>
  </DomainObject.Predmet.ProtuStrankaListFormated>
  <DomainObject.Predmet.ProtuStrankaListFormatedOIB>
    <izvorni_sadrzaj>
      <item>PEKARA KOD DVIJE PUMPE j.d.o.o. za proizvodnju pekarskih proizvoda, OIB 29235061577</item>
    </izvorni_sadrzaj>
    <derivirana_varijabla naziv="DomainObject.Predmet.ProtuStrankaListFormatedOIB_1">
      <item>PEKARA KOD DVIJE PUMPE j.d.o.o. za proizvodnju pekarskih proizvoda, OIB 29235061577</item>
    </derivirana_varijabla>
  </DomainObject.Predmet.ProtuStrankaListFormatedOIB>
  <DomainObject.Predmet.ProtuStrankaListFormatedWithAdress>
    <izvorni_sadrzaj>
      <item>PEKARA KOD DVIJE PUMPE j.d.o.o. za proizvodnju pekarskih proizvoda, Antuna Dobronića 2, 23000 Zadar</item>
    </izvorni_sadrzaj>
    <derivirana_varijabla naziv="DomainObject.Predmet.ProtuStrankaListFormatedWithAdress_1">
      <item>PEKARA KOD DVIJE PUMPE j.d.o.o. za proizvodnju pekarskih proizvoda, Antuna Dobronića 2, 23000 Zadar</item>
    </derivirana_varijabla>
  </DomainObject.Predmet.ProtuStrankaListFormatedWithAdress>
  <DomainObject.Predmet.ProtuStrankaListFormatedWithAdressOIB>
    <izvorni_sadrzaj>
      <item>PEKARA KOD DVIJE PUMPE j.d.o.o. za proizvodnju pekarskih proizvoda, OIB 29235061577, Antuna Dobronića 2, 23000 Zadar</item>
    </izvorni_sadrzaj>
    <derivirana_varijabla naziv="DomainObject.Predmet.ProtuStrankaListFormatedWithAdressOIB_1">
      <item>PEKARA KOD DVIJE PUMPE j.d.o.o. za proizvodnju pekarskih proizvoda, OIB 29235061577, Antuna Dobronića 2, 23000 Zadar</item>
    </derivirana_varijabla>
  </DomainObject.Predmet.ProtuStrankaListFormatedWithAdressOIB>
  <DomainObject.Predmet.ProtuStrankaListNazivFormated>
    <izvorni_sadrzaj>
      <item>PEKARA KOD DVIJE PUMPE j.d.o.o. za proizvodnju pekarskih proizvoda</item>
    </izvorni_sadrzaj>
    <derivirana_varijabla naziv="DomainObject.Predmet.ProtuStrankaListNazivFormated_1">
      <item>PEKARA KOD DVIJE PUMPE j.d.o.o. za proizvodnju pekarskih proizvoda</item>
    </derivirana_varijabla>
  </DomainObject.Predmet.ProtuStrankaListNazivFormated>
  <DomainObject.Predmet.ProtuStrankaListNazivFormatedOIB>
    <izvorni_sadrzaj>
      <item>PEKARA KOD DVIJE PUMPE j.d.o.o. za proizvodnju pekarskih proizvoda, OIB 29235061577</item>
    </izvorni_sadrzaj>
    <derivirana_varijabla naziv="DomainObject.Predmet.ProtuStrankaListNazivFormatedOIB_1">
      <item>PEKARA KOD DVIJE PUMPE j.d.o.o. za proizvodnju pekarskih proizvoda, OIB 29235061577</item>
    </derivirana_varijabla>
  </DomainObject.Predmet.ProtuStrankaListNazivFormatedOIB>
  <DomainObject.Predmet.OstaliListFormated>
    <izvorni_sadrzaj>
      <item>Gjon Dushi</item>
    </izvorni_sadrzaj>
    <derivirana_varijabla naziv="DomainObject.Predmet.OstaliListFormated_1">
      <item>Gjon Dushi</item>
    </derivirana_varijabla>
  </DomainObject.Predmet.OstaliListFormated>
  <DomainObject.Predmet.OstaliListFormatedOIB>
    <izvorni_sadrzaj>
      <item>Gjon Dushi, OIB 50990542545</item>
    </izvorni_sadrzaj>
    <derivirana_varijabla naziv="DomainObject.Predmet.OstaliListFormatedOIB_1">
      <item>Gjon Dushi, OIB 50990542545</item>
    </derivirana_varijabla>
  </DomainObject.Predmet.OstaliListFormatedOIB>
  <DomainObject.Predmet.OstaliListFormatedWithAdress>
    <izvorni_sadrzaj>
      <item>Gjon Dushi, Osječka Ulica 15, 23000 Zadar</item>
    </izvorni_sadrzaj>
    <derivirana_varijabla naziv="DomainObject.Predmet.OstaliListFormatedWithAdress_1">
      <item>Gjon Dushi, Osječka Ulica 15, 23000 Zadar</item>
    </derivirana_varijabla>
  </DomainObject.Predmet.OstaliListFormatedWithAdress>
  <DomainObject.Predmet.OstaliListFormatedWithAdressOIB>
    <izvorni_sadrzaj>
      <item>Gjon Dushi, OIB 50990542545, Osječka Ulica 15, 23000 Zadar</item>
    </izvorni_sadrzaj>
    <derivirana_varijabla naziv="DomainObject.Predmet.OstaliListFormatedWithAdressOIB_1">
      <item>Gjon Dushi, OIB 50990542545, Osječka Ulica 15, 23000 Zadar</item>
    </derivirana_varijabla>
  </DomainObject.Predmet.OstaliListFormatedWithAdressOIB>
  <DomainObject.Predmet.OstaliListNazivFormated>
    <izvorni_sadrzaj>
      <item>Gjon Dushi</item>
    </izvorni_sadrzaj>
    <derivirana_varijabla naziv="DomainObject.Predmet.OstaliListNazivFormated_1">
      <item>Gjon Dushi</item>
    </derivirana_varijabla>
  </DomainObject.Predmet.OstaliListNazivFormated>
  <DomainObject.Predmet.OstaliListNazivFormatedOIB>
    <izvorni_sadrzaj>
      <item>Gjon Dushi, OIB 50990542545</item>
    </izvorni_sadrzaj>
    <derivirana_varijabla naziv="DomainObject.Predmet.OstaliListNazivFormatedOIB_1">
      <item>Gjon Dushi, OIB 50990542545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KOD DVIJE PUMPE j.d.o.o. za proizvodnju pekarskih proizvoda</izvorni_sadrzaj>
    <derivirana_varijabla naziv="DomainObject.Predmet.ProtustrankaIDrugi_1">PEKARA KOD DVIJE PUMPE j.d.o.o. za proizvodnju pekarskih proizvoda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PEKARA KOD DVIJE PUMPE j.d.o.o. za proizvodnju pekarskih proizvoda, OIB 29235061577, Antuna Dobronića 2, 23000 Zadar</izvorni_sadrzaj>
    <derivirana_varijabla naziv="DomainObject.Predmet.ProtustrankaIDrugiAdressOIB_1">PEKARA KOD DVIJE PUMPE j.d.o.o. za proizvodnju pekarskih proizvoda, OIB 29235061577, Antuna Dobronića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PEKARA KOD DVIJE PUMPE j.d.o.o. za proizvodnju pekarskih proizvoda</item>
      <item>Gjon Dushi</item>
    </izvorni_sadrzaj>
    <derivirana_varijabla naziv="DomainObject.Predmet.SudioniciListNaziv_1">
      <item>Financijska agencija</item>
      <item>PEKARA KOD DVIJE PUMPE j.d.o.o. za proizvodnju pekarskih proizvoda</item>
      <item>Gjon Dushi</item>
    </derivirana_varijabla>
  </DomainObject.Predmet.SudioniciListNaziv>
  <DomainObject.Predmet.SudioniciListAdressOIB>
    <izvorni_sadrzaj>
      <item>Financijska agencija, OIB 85821130368, Ivana Danila 4,23000 Zadar</item>
      <item>PEKARA KOD DVIJE PUMPE j.d.o.o. za proizvodnju pekarskih proizvoda, OIB 29235061577, Antuna Dobronića 2,23000 Zadar</item>
      <item>Gjon Dushi, OIB 50990542545, Osječka Ulica 15,23000 Zadar</item>
    </izvorni_sadrzaj>
    <derivirana_varijabla naziv="DomainObject.Predmet.SudioniciListAdressOIB_1">
      <item>Financijska agencija, OIB 85821130368, Ivana Danila 4,23000 Zadar</item>
      <item>PEKARA KOD DVIJE PUMPE j.d.o.o. za proizvodnju pekarskih proizvoda, OIB 29235061577, Antuna Dobronića 2,23000 Zadar</item>
      <item>Gjon Dushi, OIB 50990542545, Osječka Ulica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29235061577</item>
      <item>, OIB 50990542545</item>
    </izvorni_sadrzaj>
    <derivirana_varijabla naziv="DomainObject.Predmet.SudioniciListNazivOIB_1">
      <item>, OIB 85821130368</item>
      <item>, OIB 29235061577</item>
      <item>, OIB 50990542545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641</properties:Words>
  <properties:Characters>3383</properties:Characters>
  <properties:Lines>94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2016-12-20T09:19:00Z</dcterms:created>
  <dc:creator>Ardena Bajlo</dc:creator>
  <cp:lastModifiedBy>wsadmin</cp:lastModifiedBy>
  <cp:lastPrinted>2016-10-13T09:25:00Z</cp:lastPrinted>
  <dcterms:modified xmlns:xsi="http://www.w3.org/2001/XMLSchema-instance" xsi:type="dcterms:W3CDTF">2017-01-09T12:49:00Z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