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76f7" w14:paraId="5c576f7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794F25">
        <w:t>Broj: St-</w:t>
      </w:r>
      <w:r w:rsidR="00C265A4">
        <w:t>380/2017-18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507FD7">
        <w:t>stečajnom predmetu dužnika</w:t>
      </w:r>
      <w:r w:rsidR="00BC355D">
        <w:t xml:space="preserve"> </w:t>
      </w:r>
      <w:r w:rsidR="00C265A4">
        <w:t>B-TIM j.d.o.o. za ugostiteljstvo, usluge i trgovinu, Kaptol, Požeška 1, OIB 88209991686</w:t>
      </w:r>
      <w:r w:rsidR="00F312BB">
        <w:t xml:space="preserve">, </w:t>
      </w:r>
      <w:r>
        <w:t xml:space="preserve">odlučujući o nagradi privremenog stečajnog upravitelja, dana </w:t>
      </w:r>
      <w:r w:rsidR="00F61036">
        <w:t>11</w:t>
      </w:r>
      <w:r w:rsidR="00C265A4">
        <w:t>.listopada</w:t>
      </w:r>
      <w:r w:rsidR="009A5B51">
        <w:t xml:space="preserve"> 2017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C265A4">
        <w:t>ZORISLAVU NOVOSELCU</w:t>
      </w:r>
      <w:r w:rsidR="00B525FB">
        <w:t>,</w:t>
      </w:r>
      <w:r w:rsidR="00B525FB" w:rsidRPr="00A869B6">
        <w:t xml:space="preserve"> </w:t>
      </w:r>
      <w:r w:rsidR="00B525FB">
        <w:t>dipl.pravnik</w:t>
      </w:r>
      <w:r w:rsidR="007C52A5">
        <w:t>u iz</w:t>
      </w:r>
      <w:r w:rsidR="00B525FB">
        <w:t xml:space="preserve"> </w:t>
      </w:r>
      <w:r w:rsidR="00C265A4">
        <w:t>Osijeka, Kapucinska 27/II</w:t>
      </w:r>
      <w:r w:rsidR="00B27DE3">
        <w:t xml:space="preserve">, OIB </w:t>
      </w:r>
      <w:r w:rsidR="00C265A4">
        <w:t>35178090537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642DD1">
        <w:t>privremenom steč.upravitelju</w:t>
      </w:r>
      <w:r w:rsidR="00514E91">
        <w:t xml:space="preserve"> </w:t>
      </w:r>
      <w:r>
        <w:t xml:space="preserve">iz sredstava Fonda. </w:t>
      </w:r>
      <w:r w:rsidR="00794F25">
        <w:t xml:space="preserve"> </w:t>
      </w:r>
    </w:p>
    <w:p w:rsidRDefault="00E63510" w:rsidP="00514E91" w:rsidR="00514E91">
      <w:pPr>
        <w:ind w:firstLine="708"/>
        <w:jc w:val="both"/>
      </w:pPr>
      <w:r>
        <w:t>N</w:t>
      </w:r>
      <w:r w:rsidR="00514E91">
        <w:t xml:space="preserve">agrada </w:t>
      </w:r>
      <w:r>
        <w:t xml:space="preserve">se </w:t>
      </w:r>
      <w:r w:rsidR="00514E91">
        <w:t>ima isplatiti na poslovni račun steč.upravitelja IBAN HR542340009311</w:t>
      </w:r>
      <w:r w:rsidR="00F61036">
        <w:t>0340729</w:t>
      </w:r>
      <w:r w:rsidR="00514E91">
        <w:t>.</w:t>
      </w:r>
    </w:p>
    <w:p w:rsidRDefault="00514E91" w:rsidP="00514E91" w:rsidR="00514E91">
      <w:pPr>
        <w:jc w:val="both"/>
      </w:pP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C265A4" w:rsidP="002C6CCD" w:rsidR="008D1E32">
      <w:r>
        <w:tab/>
        <w:t xml:space="preserve">Rješenjem ovog suda br.St-380/2017-12 od 31.svibnja 2017.g. </w:t>
      </w:r>
      <w:r w:rsidR="002C6CCD">
        <w:t>pokrenut je prethodni postupak</w:t>
      </w:r>
      <w:r w:rsidR="00010304">
        <w:t xml:space="preserve"> radi utvrđivanja pretpostavki za otvaranje stečajnog postupka nad dužnikom </w:t>
      </w:r>
      <w:r w:rsidR="002C6CCD">
        <w:t xml:space="preserve">B-TIM j.d.o.o. za ugostiteljstvo, usluge i trgovinu, Kaptol, Požeška 1, OIB 88209991686 te je istim rješenjem </w:t>
      </w:r>
      <w:r w:rsidR="00010304">
        <w:t xml:space="preserve">imenovan privremeni stečajni upravitelj </w:t>
      </w:r>
      <w:r w:rsidR="009664D9">
        <w:t>Zorislav Novoselac</w:t>
      </w:r>
      <w:r w:rsidR="00010304">
        <w:t xml:space="preserve">, dipl.iur.iz </w:t>
      </w:r>
      <w:r w:rsidR="001667B1">
        <w:t>Osijeka sa zadatkom ispitati obim i</w:t>
      </w:r>
      <w:r w:rsidR="00010304">
        <w:t xml:space="preserve"> strukturu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je obavio poslove koje mu je naložio stečajni sudac rješenjem,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1667B1">
        <w:t>03.07.2017</w:t>
      </w:r>
      <w:r w:rsidR="00010304">
        <w:t xml:space="preserve">. </w:t>
      </w:r>
      <w:r w:rsidR="00A16A60">
        <w:t xml:space="preserve">zbog čega </w:t>
      </w:r>
      <w:r w:rsidR="00010304">
        <w:t xml:space="preserve"> je istom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F61036" w:rsidP="00F61036" w:rsidR="00F61036">
      <w:pPr>
        <w:ind w:firstLine="708"/>
        <w:jc w:val="right"/>
      </w:pPr>
      <w:r w:rsidRPr="00794F25">
        <w:lastRenderedPageBreak/>
        <w:t>Broj: St-</w:t>
      </w:r>
      <w:r>
        <w:t>380/2017-18</w:t>
      </w:r>
    </w:p>
    <w:p w:rsidRDefault="00F61036" w:rsidP="00F61036" w:rsidR="00F61036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1667B1" w:rsidR="005753D5">
      <w:pPr>
        <w:jc w:val="center"/>
      </w:pPr>
      <w:r>
        <w:t xml:space="preserve">U Slav.Brodu, </w:t>
      </w:r>
      <w:r w:rsidR="00D31E82">
        <w:t xml:space="preserve"> </w:t>
      </w:r>
      <w:r w:rsidR="00F61036">
        <w:t>11</w:t>
      </w:r>
      <w:r w:rsidR="001667B1">
        <w:t>.listopada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4E7C2B">
        <w:t>,v.r.</w:t>
      </w:r>
    </w:p>
    <w:p w:rsidRDefault="004E7C2B" w:rsidP="006F5176" w:rsidR="004E7C2B"/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8F5A7D">
        <w:t>teč.upravitelju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vjerovniku-predlagatelju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74E53"/>
    <w:rsid w:val="002A7858"/>
    <w:rsid w:val="002C6CCD"/>
    <w:rsid w:val="002D6000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6687"/>
    <w:rsid w:val="00507FD7"/>
    <w:rsid w:val="00514E91"/>
    <w:rsid w:val="00515FFA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97316"/>
    <w:rsid w:val="007C52A5"/>
    <w:rsid w:val="00820E47"/>
    <w:rsid w:val="00846817"/>
    <w:rsid w:val="00863E25"/>
    <w:rsid w:val="008A6B17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265A4"/>
    <w:rsid w:val="00C436D4"/>
    <w:rsid w:val="00C50D2B"/>
    <w:rsid w:val="00CF086F"/>
    <w:rsid w:val="00D26F58"/>
    <w:rsid w:val="00D31E82"/>
    <w:rsid w:val="00D45250"/>
    <w:rsid w:val="00D67974"/>
    <w:rsid w:val="00D71224"/>
    <w:rsid w:val="00D72C89"/>
    <w:rsid w:val="00D904E5"/>
    <w:rsid w:val="00D96BDA"/>
    <w:rsid w:val="00E11D7A"/>
    <w:rsid w:val="00E16471"/>
    <w:rsid w:val="00E21F36"/>
    <w:rsid w:val="00E5641F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2017.</izvorni_sadrzaj>
    <derivirana_varijabla naziv="DomainObject.Predmet.DatumRjesavanja_1">26.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20797.80</izvorni_sadrzaj>
    <derivirana_varijabla naziv="DomainObject.Predmet.InicijalnaVrijednost_1">20797.80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B-TIM j.d.o.o. za ugostiteljstvo, usluge i trgovinu</izvorni_sadrzaj>
    <derivirana_varijabla naziv="DomainObject.Predmet.ProtustrankaFormated_1">  B-TIM j.d.o.o. za ugostiteljstvo, usluge i trgovinu</derivirana_varijabla>
  </DomainObject.Predmet.ProtustrankaFormated>
  <DomainObject.Predmet.ProtustrankaFormatedOIB>
    <izvorni_sadrzaj>  B-TIM j.d.o.o. za ugostiteljstvo, usluge i trgovinu, OIB 88209991686</izvorni_sadrzaj>
    <derivirana_varijabla naziv="DomainObject.Predmet.ProtustrankaFormatedOIB_1">  B-TIM j.d.o.o. za ugostiteljstvo, usluge i trgovinu, OIB 88209991686</derivirana_varijabla>
  </DomainObject.Predmet.ProtustrankaFormatedOIB>
  <DomainObject.Predmet.ProtustrankaFormatedWithAdress>
    <izvorni_sadrzaj> B-TIM j.d.o.o. za ugostiteljstvo, usluge i trgovinu, Požeška 1, 34334 Kaptol</izvorni_sadrzaj>
    <derivirana_varijabla naziv="DomainObject.Predmet.ProtustrankaFormatedWithAdress_1"> B-TIM j.d.o.o. za ugostiteljstvo, usluge i trgovinu, Požeška 1, 34334 Kaptol</derivirana_varijabla>
  </DomainObject.Predmet.ProtustrankaFormatedWithAdress>
  <DomainObject.Predmet.ProtustrankaFormatedWithAdressOIB>
    <izvorni_sadrzaj> B-TIM j.d.o.o. za ugostiteljstvo, usluge i trgovinu, OIB 88209991686, Požeška 1, 34334 Kaptol</izvorni_sadrzaj>
    <derivirana_varijabla naziv="DomainObject.Predmet.ProtustrankaFormatedWithAdressOIB_1"> B-TIM j.d.o.o. za ugostiteljstvo, usluge i trgovinu, OIB 88209991686, Požeška 1, 34334 Kaptol</derivirana_varijabla>
  </DomainObject.Predmet.ProtustrankaFormatedWithAdressOIB>
  <DomainObject.Predmet.ProtustrankaWithAdress>
    <izvorni_sadrzaj>B-TIM j.d.o.o. za ugostiteljstvo, usluge i trgovinu Požeška 1, 34334 Kaptol</izvorni_sadrzaj>
    <derivirana_varijabla naziv="DomainObject.Predmet.ProtustrankaWithAdress_1">B-TIM j.d.o.o. za ugostiteljstvo, usluge i trgovinu Požeška 1, 34334 Kaptol</derivirana_varijabla>
  </DomainObject.Predmet.ProtustrankaWithAdress>
  <DomainObject.Predmet.ProtustrankaWithAdressOIB>
    <izvorni_sadrzaj>B-TIM j.d.o.o. za ugostiteljstvo, usluge i trgovinu, OIB 88209991686, Požeška 1, 34334 Kaptol</izvorni_sadrzaj>
    <derivirana_varijabla naziv="DomainObject.Predmet.ProtustrankaWithAdressOIB_1">B-TIM j.d.o.o. za ugostiteljstvo, usluge i trgovinu, OIB 88209991686, Požeška 1, 34334 Kaptol</derivirana_varijabla>
  </DomainObject.Predmet.ProtustrankaWithAdressOIB>
  <DomainObject.Predmet.ProtustrankaNazivFormated>
    <izvorni_sadrzaj>B-TIM j.d.o.o. za ugostiteljstvo, usluge i trgovinu</izvorni_sadrzaj>
    <derivirana_varijabla naziv="DomainObject.Predmet.ProtustrankaNazivFormated_1">B-TIM j.d.o.o. za ugostiteljstvo, usluge i trgovinu</derivirana_varijabla>
  </DomainObject.Predmet.ProtustrankaNazivFormated>
  <DomainObject.Predmet.ProtustrankaNazivFormatedOIB>
    <izvorni_sadrzaj>B-TIM j.d.o.o. za ugostiteljstvo, usluge i trgovinu, OIB 88209991686</izvorni_sadrzaj>
    <derivirana_varijabla naziv="DomainObject.Predmet.ProtustrankaNazivFormatedOIB_1">B-TIM j.d.o.o. za ugostiteljstvo, usluge i trgovinu, OIB 88209991686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B-TIM j.d.o.o. za ugostiteljstvo, usluge i trgovinu</item>
    </izvorni_sadrzaj>
    <derivirana_varijabla naziv="DomainObject.Predmet.ProtuStrankaListFormated_1">
      <item>B-TIM j.d.o.o. za ugostiteljstvo, usluge i trgovinu</item>
    </derivirana_varijabla>
  </DomainObject.Predmet.ProtuStrankaListFormated>
  <DomainObject.Predmet.ProtuStrankaListFormatedOIB>
    <izvorni_sadrzaj>
      <item>B-TIM j.d.o.o. za ugostiteljstvo, usluge i trgovinu, OIB 88209991686</item>
    </izvorni_sadrzaj>
    <derivirana_varijabla naziv="DomainObject.Predmet.ProtuStrankaListFormatedOIB_1">
      <item>B-TIM j.d.o.o. za ugostiteljstvo, usluge i trgovinu, OIB 88209991686</item>
    </derivirana_varijabla>
  </DomainObject.Predmet.ProtuStrankaListFormatedOIB>
  <DomainObject.Predmet.ProtuStrankaListFormatedWithAdress>
    <izvorni_sadrzaj>
      <item>B-TIM j.d.o.o. za ugostiteljstvo, usluge i trgovinu, Požeška 1, 34334 Kaptol</item>
    </izvorni_sadrzaj>
    <derivirana_varijabla naziv="DomainObject.Predmet.ProtuStrankaListFormatedWithAdress_1">
      <item>B-TIM j.d.o.o. za ugostiteljstvo, usluge i trgovinu, Požeška 1, 34334 Kaptol</item>
    </derivirana_varijabla>
  </DomainObject.Predmet.ProtuStrankaListFormatedWithAdress>
  <DomainObject.Predmet.ProtuStrankaListFormatedWithAdressOIB>
    <izvorni_sadrzaj>
      <item>B-TIM j.d.o.o. za ugostiteljstvo, usluge i trgovinu, OIB 88209991686, Požeška 1, 34334 Kaptol</item>
    </izvorni_sadrzaj>
    <derivirana_varijabla naziv="DomainObject.Predmet.ProtuStrankaListFormatedWithAdressOIB_1">
      <item>B-TIM j.d.o.o. za ugostiteljstvo, usluge i trgovinu, OIB 88209991686, Požeška 1, 34334 Kaptol</item>
    </derivirana_varijabla>
  </DomainObject.Predmet.ProtuStrankaListFormatedWithAdressOIB>
  <DomainObject.Predmet.ProtuStrankaListNazivFormated>
    <izvorni_sadrzaj>
      <item>B-TIM j.d.o.o. za ugostiteljstvo, usluge i trgovinu</item>
    </izvorni_sadrzaj>
    <derivirana_varijabla naziv="DomainObject.Predmet.ProtuStrankaListNazivFormated_1">
      <item>B-TIM j.d.o.o. za ugostiteljstvo, usluge i trgovinu</item>
    </derivirana_varijabla>
  </DomainObject.Predmet.ProtuStrankaListNazivFormated>
  <DomainObject.Predmet.ProtuStrankaListNazivFormatedOIB>
    <izvorni_sadrzaj>
      <item>B-TIM j.d.o.o. za ugostiteljstvo, usluge i trgovinu, OIB 88209991686</item>
    </izvorni_sadrzaj>
    <derivirana_varijabla naziv="DomainObject.Predmet.ProtuStrankaListNazivFormatedOIB_1">
      <item>B-TIM j.d.o.o. za ugostiteljstvo, usluge i trgovinu, OIB 88209991686</item>
    </derivirana_varijabla>
  </DomainObject.Predmet.ProtuStrankaListNazivFormatedOIB>
  <DomainObject.Predmet.OstaliListFormated>
    <izvorni_sadrzaj>
      <item>Ilija Prajz</item>
    </izvorni_sadrzaj>
    <derivirana_varijabla naziv="DomainObject.Predmet.OstaliListFormated_1">
      <item>Ilija Prajz</item>
    </derivirana_varijabla>
  </DomainObject.Predmet.OstaliListFormated>
  <DomainObject.Predmet.OstaliListFormatedOIB>
    <izvorni_sadrzaj>
      <item>Ilija Prajz, OIB 86352269233</item>
    </izvorni_sadrzaj>
    <derivirana_varijabla naziv="DomainObject.Predmet.OstaliListFormatedOIB_1">
      <item>Ilija Prajz, OIB 86352269233</item>
    </derivirana_varijabla>
  </DomainObject.Predmet.OstaliListFormatedOIB>
  <DomainObject.Predmet.OstaliListFormatedWithAdress>
    <izvorni_sadrzaj>
      <item>Ilija Prajz, Požeška 1, 34334 Kaptol</item>
    </izvorni_sadrzaj>
    <derivirana_varijabla naziv="DomainObject.Predmet.OstaliListFormatedWithAdress_1">
      <item>Ilija Prajz, Požeška 1, 34334 Kaptol</item>
    </derivirana_varijabla>
  </DomainObject.Predmet.OstaliListFormatedWithAdress>
  <DomainObject.Predmet.OstaliListFormatedWithAdressOIB>
    <izvorni_sadrzaj>
      <item>Ilija Prajz, OIB 86352269233, Požeška 1, 34334 Kaptol</item>
    </izvorni_sadrzaj>
    <derivirana_varijabla naziv="DomainObject.Predmet.OstaliListFormatedWithAdressOIB_1">
      <item>Ilija Prajz, OIB 86352269233, Požeška 1, 34334 Kaptol</item>
    </derivirana_varijabla>
  </DomainObject.Predmet.OstaliListFormatedWithAdressOIB>
  <DomainObject.Predmet.OstaliListNazivFormated>
    <izvorni_sadrzaj>
      <item>Ilija Prajz</item>
    </izvorni_sadrzaj>
    <derivirana_varijabla naziv="DomainObject.Predmet.OstaliListNazivFormated_1">
      <item>Ilija Prajz</item>
    </derivirana_varijabla>
  </DomainObject.Predmet.OstaliListNazivFormated>
  <DomainObject.Predmet.OstaliListNazivFormatedOIB>
    <izvorni_sadrzaj>
      <item>Ilija Prajz, OIB 86352269233</item>
    </izvorni_sadrzaj>
    <derivirana_varijabla naziv="DomainObject.Predmet.OstaliListNazivFormatedOIB_1">
      <item>Ilija Prajz, OIB 86352269233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B-TIM j.d.o.o. za ugostiteljstvo, usluge i trgovinu</izvorni_sadrzaj>
    <derivirana_varijabla naziv="DomainObject.Predmet.ProtustrankaIDrugi_1">B-TIM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B-TIM j.d.o.o. za ugostiteljstvo, usluge i trgovinu, OIB 88209991686, Požeška 1, 34334 Kaptol</izvorni_sadrzaj>
    <derivirana_varijabla naziv="DomainObject.Predmet.ProtustrankaIDrugiAdressOIB_1">B-TIM j.d.o.o. za ugostiteljstvo, usluge i trgovinu, OIB 88209991686, Požeška 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2017.</izvorni_sadrzaj>
    <derivirana_varijabla naziv="DomainObject.Predmet.OdlukaRjesenje.DatumDonosenjaOdluke_1">26.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St-380/2017-16</izvorni_sadrzaj>
    <derivirana_varijabla naziv="DomainObject.Predmet.OdlukaRjesenje.Oznaka_1">St-380/2017-16</derivirana_varijabla>
  </DomainObject.Predmet.OdlukaRjesenje.Oznaka>
  <DomainObject.Predmet.SudioniciListNaziv>
    <izvorni_sadrzaj>
      <item>Financijska agencija</item>
      <item>B-TIM j.d.o.o. za ugostiteljstvo, usluge i trgovinu</item>
      <item>Ilija Prajz</item>
    </izvorni_sadrzaj>
    <derivirana_varijabla naziv="DomainObject.Predmet.SudioniciListNaziv_1">
      <item>Financijska agencija</item>
      <item>B-TIM j.d.o.o. za ugostiteljstvo, usluge i trgovinu</item>
      <item>Ilija Prajz</item>
    </derivirana_varijabla>
  </DomainObject.Predmet.SudioniciListNaziv>
  <DomainObject.Predmet.SudioniciListAdressOIB>
    <izvorni_sadrzaj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izvorni_sadrzaj>
    <derivirana_varijabla naziv="DomainObject.Predmet.SudioniciListAdressOIB_1"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88209991686</item>
      <item>, OIB 86352269233</item>
    </izvorni_sadrzaj>
    <derivirana_varijabla naziv="DomainObject.Predmet.SudioniciListNazivOIB_1">
      <item>, OIB 85821130368</item>
      <item>, OIB 88209991686</item>
      <item>, OIB 86352269233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432</properties:Words>
  <properties:Characters>2479</properties:Characters>
  <properties:Lines>77</properties:Lines>
  <properties:Paragraphs>31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2017-10-09T07:27:00Z</dcterms:created>
  <dc:creator>Korisnik</dc:creator>
  <cp:lastModifiedBy>wsadmin</cp:lastModifiedBy>
  <cp:lastPrinted>2017-10-11T09:36:00Z</cp:lastPrinted>
  <dcterms:modified xmlns:xsi="http://www.w3.org/2001/XMLSchema-instance" xsi:type="dcterms:W3CDTF">2017-10-11T10:48:00Z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