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cf8b" w14:paraId="952cf8b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dužnikom </w:t>
      </w:r>
      <w:r w:rsidR="000D4A1A" w:rsidRPr="000D4A1A">
        <w:t>ARKE ORBIS j.d.o.o.</w:t>
      </w:r>
      <w:r w:rsidR="000D4A1A">
        <w:t xml:space="preserve"> </w:t>
      </w:r>
      <w:r w:rsidR="000D4A1A" w:rsidRPr="000D4A1A">
        <w:t>Pazin</w:t>
      </w:r>
      <w:r w:rsidRPr="006945A2">
        <w:t xml:space="preserve">, </w:t>
      </w:r>
      <w:r w:rsidR="000D4A1A" w:rsidRPr="000D4A1A">
        <w:t>Brajkovići, Zovići 47</w:t>
      </w:r>
      <w:r w:rsidRPr="006945A2">
        <w:t xml:space="preserve">, OIB: </w:t>
      </w:r>
      <w:r w:rsidR="000D4A1A" w:rsidRPr="000D4A1A">
        <w:t>78690381219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941488" w:rsidR="005D6592">
      <w:pPr>
        <w:ind w:firstLine="720"/>
        <w:jc w:val="both"/>
      </w:pPr>
      <w:r w:rsidRPr="006945A2">
        <w:t xml:space="preserve">I. Otvara se stečajni postupak nad dužnikom </w:t>
      </w:r>
      <w:r w:rsidR="00941488" w:rsidRPr="000D4A1A">
        <w:t>ARKE ORBIS j.d.o.o.</w:t>
      </w:r>
      <w:r w:rsidR="00941488">
        <w:t xml:space="preserve"> </w:t>
      </w:r>
      <w:r w:rsidR="00941488" w:rsidRPr="000D4A1A">
        <w:t>Pazin</w:t>
      </w:r>
      <w:r w:rsidR="00941488" w:rsidRPr="006945A2">
        <w:t xml:space="preserve">, </w:t>
      </w:r>
      <w:r w:rsidR="00941488" w:rsidRPr="000D4A1A">
        <w:t>Brajkovići, Zovići 47</w:t>
      </w:r>
      <w:r w:rsidR="00941488" w:rsidRPr="006945A2">
        <w:t xml:space="preserve">, OIB: </w:t>
      </w:r>
      <w:r w:rsidR="00941488" w:rsidRPr="000D4A1A">
        <w:t>78690381219</w:t>
      </w:r>
      <w:r w:rsidR="00941488">
        <w:t>.</w:t>
      </w:r>
    </w:p>
    <w:p w:rsidRDefault="00941488" w:rsidP="00941488" w:rsidR="00941488" w:rsidRPr="006945A2">
      <w:pPr>
        <w:ind w:firstLine="720"/>
        <w:jc w:val="both"/>
      </w:pPr>
    </w:p>
    <w:p w:rsidRDefault="005D6592" w:rsidP="005D6592" w:rsidR="005D6592" w:rsidRPr="006945A2">
      <w:pPr>
        <w:ind w:firstLine="720"/>
        <w:jc w:val="both"/>
      </w:pPr>
      <w:r w:rsidRPr="006945A2">
        <w:t xml:space="preserve">II. Za stečajnog upravitelja imenuje se </w:t>
      </w:r>
      <w:r w:rsidR="007926B9" w:rsidRPr="006945A2">
        <w:t>Ivan Gjurašić</w:t>
      </w:r>
      <w:r w:rsidRPr="006945A2">
        <w:t xml:space="preserve"> iz </w:t>
      </w:r>
      <w:r w:rsidR="007926B9" w:rsidRPr="006945A2">
        <w:t>Zagreba</w:t>
      </w:r>
      <w:r w:rsidRPr="006945A2">
        <w:t xml:space="preserve">, </w:t>
      </w:r>
      <w:r w:rsidR="007926B9" w:rsidRPr="006945A2">
        <w:t>Petrinjska 28</w:t>
      </w:r>
      <w:r w:rsidRPr="006945A2">
        <w:t xml:space="preserve">, OIB: </w:t>
      </w:r>
      <w:r w:rsidR="007926B9" w:rsidRPr="006945A2">
        <w:t>66025260916</w:t>
      </w:r>
      <w:r w:rsidRPr="006945A2">
        <w:t>.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941488">
        <w:t>646</w:t>
      </w:r>
      <w:r w:rsidR="006945A2" w:rsidRPr="00F92A06">
        <w:t>-16</w:t>
      </w:r>
      <w:r w:rsidRPr="00F92A06">
        <w:t xml:space="preserve">, te da nastavi sa daljnjom pljenidbom do iznosa od </w:t>
      </w:r>
      <w:r w:rsidR="00941488">
        <w:t>5</w:t>
      </w:r>
      <w:r w:rsidRPr="00F92A06">
        <w:t>.000,00 kn prema rješenju ovog suda posl. broj: 1 St-</w:t>
      </w:r>
      <w:r w:rsidR="00941488">
        <w:t>646</w:t>
      </w:r>
      <w:r w:rsidR="00F92A06" w:rsidRPr="00F92A06">
        <w:t>/16-3</w:t>
      </w:r>
      <w:r w:rsidRPr="00F92A06">
        <w:t xml:space="preserve"> od</w:t>
      </w:r>
      <w:r w:rsidR="00941488">
        <w:t xml:space="preserve"> 18</w:t>
      </w:r>
      <w:r w:rsidR="00F92A06" w:rsidRPr="00F92A06">
        <w:t xml:space="preserve">. </w:t>
      </w:r>
      <w:r w:rsidR="00941488">
        <w:t>travnja</w:t>
      </w:r>
      <w:r w:rsidR="0000405A" w:rsidRPr="00F92A06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941488" w:rsidR="00941488">
      <w:pPr>
        <w:ind w:firstLine="720"/>
        <w:jc w:val="both"/>
      </w:pPr>
      <w:r>
        <w:t xml:space="preserve">IV. Zaključuje se stečajni postupak nad dužnikom </w:t>
      </w:r>
      <w:r w:rsidR="00941488" w:rsidRPr="000D4A1A">
        <w:t>ARKE ORBIS j.d.o.o.</w:t>
      </w:r>
      <w:r w:rsidR="00941488">
        <w:t xml:space="preserve"> </w:t>
      </w:r>
      <w:r w:rsidR="00941488" w:rsidRPr="000D4A1A">
        <w:t>Pazin</w:t>
      </w:r>
      <w:r w:rsidR="00941488" w:rsidRPr="006945A2">
        <w:t xml:space="preserve">, </w:t>
      </w:r>
      <w:r w:rsidR="00941488" w:rsidRPr="000D4A1A">
        <w:t>Brajkovići, Zovići 47</w:t>
      </w:r>
      <w:r w:rsidR="00941488" w:rsidRPr="006945A2">
        <w:t xml:space="preserve">, OIB: </w:t>
      </w:r>
      <w:r w:rsidR="00941488" w:rsidRPr="000D4A1A">
        <w:t>78690381219</w:t>
      </w:r>
      <w:r w:rsidR="00941488">
        <w:t>.</w:t>
      </w:r>
    </w:p>
    <w:p w:rsidRDefault="006945A2" w:rsidP="005D6592" w:rsidR="006945A2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941488">
        <w:t>646</w:t>
      </w:r>
      <w:r w:rsidR="006945A2">
        <w:t>/16</w:t>
      </w:r>
      <w:r>
        <w:t>-</w:t>
      </w:r>
      <w:r w:rsidR="006945A2">
        <w:t>4</w:t>
      </w:r>
      <w:r w:rsidRPr="001B1D09">
        <w:t xml:space="preserve"> od </w:t>
      </w:r>
      <w:r w:rsidR="00941488">
        <w:t>18</w:t>
      </w:r>
      <w:r w:rsidR="006945A2">
        <w:t xml:space="preserve">. </w:t>
      </w:r>
      <w:r w:rsidR="00941488">
        <w:t>travnja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941488">
        <w:t xml:space="preserve">             18</w:t>
      </w:r>
      <w:r w:rsidRPr="00F92A06">
        <w:t xml:space="preserve">. </w:t>
      </w:r>
      <w:r w:rsidR="00941488">
        <w:t>travnja</w:t>
      </w:r>
      <w:r w:rsidR="006945A2" w:rsidRPr="00F92A06">
        <w:t xml:space="preserve">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941488">
        <w:t>646/16-7</w:t>
      </w:r>
      <w:r w:rsidRPr="00F92A06">
        <w:t xml:space="preserve"> od </w:t>
      </w:r>
      <w:r w:rsidR="00941488">
        <w:t>13</w:t>
      </w:r>
      <w:r w:rsidR="00F92A06" w:rsidRPr="00F92A06">
        <w:t>. lipnja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941488">
        <w:t>13</w:t>
      </w:r>
      <w:r w:rsidRPr="00CB7466">
        <w:t xml:space="preserve">. </w:t>
      </w:r>
      <w:r w:rsidR="00F92A06" w:rsidRPr="00CB7466">
        <w:t>lipnja</w:t>
      </w:r>
      <w:r w:rsidRPr="00CB7466">
        <w:t xml:space="preserve"> 2016. godine, a skinuto je sa oglasne </w:t>
      </w:r>
      <w:r w:rsidR="00941488">
        <w:t>20</w:t>
      </w:r>
      <w:r w:rsidRPr="00CB7466">
        <w:t xml:space="preserve">. </w:t>
      </w:r>
      <w:r w:rsidR="00F92A06" w:rsidRPr="00CB7466">
        <w:t>lipnja</w:t>
      </w:r>
      <w:r w:rsidRPr="00CB7466">
        <w:t xml:space="preserve"> 2016. godine. U roku od 15 dana, koji rok je istekao </w:t>
      </w:r>
      <w:r w:rsidR="00941488">
        <w:t>05</w:t>
      </w:r>
      <w:r w:rsidRPr="00CB7466">
        <w:t xml:space="preserve">. </w:t>
      </w:r>
      <w:r w:rsidR="00941488">
        <w:t>srpnja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941488">
        <w:t>22</w:t>
      </w:r>
      <w:r w:rsidR="00621F87">
        <w:t>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5D6592" w:rsidP="005D6592" w:rsidR="005D6592">
      <w:pPr>
        <w:ind w:firstLine="720"/>
        <w:jc w:val="both"/>
      </w:pPr>
      <w:r>
        <w:t xml:space="preserve">- </w:t>
      </w:r>
      <w:r w:rsidR="006B422D">
        <w:t>dužniku</w:t>
      </w:r>
      <w:r w:rsidR="006B422D" w:rsidRPr="00621F87">
        <w:t xml:space="preserve"> </w:t>
      </w:r>
      <w:r w:rsidR="00941488" w:rsidRPr="000D4A1A">
        <w:t>ARKE ORBIS j.d.o.o.</w:t>
      </w:r>
      <w:r w:rsidR="00941488">
        <w:t xml:space="preserve"> </w:t>
      </w:r>
      <w:r w:rsidR="00941488" w:rsidRPr="000D4A1A">
        <w:t>Pazin</w:t>
      </w:r>
      <w:r w:rsidR="00941488" w:rsidRPr="006945A2">
        <w:t xml:space="preserve">, </w:t>
      </w:r>
      <w:r w:rsidR="00941488" w:rsidRPr="000D4A1A">
        <w:t>Brajkovići, Zovići 47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CB7466">
        <w:t xml:space="preserve"> FINANCIJSKA</w:t>
      </w:r>
      <w:r w:rsidR="00621F87">
        <w:t xml:space="preserve"> AGENCIJE - Podružnica Pula, Giardini 5, Pula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stečajn</w:t>
      </w:r>
      <w:r>
        <w:t>om</w:t>
      </w:r>
      <w:r w:rsidRPr="001158E5">
        <w:t xml:space="preserve"> upravitelj</w:t>
      </w:r>
      <w:r>
        <w:t>u</w:t>
      </w:r>
      <w:r w:rsidR="00621F87" w:rsidRPr="00621F87">
        <w:t xml:space="preserve"> </w:t>
      </w:r>
      <w:r w:rsidR="00CB7466">
        <w:t>Ivan Gjurašić, Zagreb</w:t>
      </w:r>
      <w:r w:rsidR="00621F87" w:rsidRPr="006945A2">
        <w:t>, Petrinjska 28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</w:p>
    <w:p w:rsidRDefault="003B5C56" w:rsidP="005D6592" w:rsidR="005D6592">
      <w:pPr>
        <w:ind w:firstLine="720"/>
        <w:jc w:val="both"/>
      </w:pPr>
      <w:r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740" w:rsidR="00460740">
      <w:r>
        <w:separator/>
      </w:r>
    </w:p>
  </w:endnote>
  <w:endnote w:id="0" w:type="continuationSeparator">
    <w:p w:rsidRDefault="00460740" w:rsidR="00460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740" w:rsidR="00460740">
      <w:r>
        <w:separator/>
      </w:r>
    </w:p>
  </w:footnote>
  <w:footnote w:id="0" w:type="continuationSeparator">
    <w:p w:rsidRDefault="00460740" w:rsidR="004607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740" w:rsidP="007926B9" w:rsidR="004607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0740" w:rsidR="004607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740" w:rsidP="007926B9" w:rsidR="004607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435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460740" w:rsidP="007926B9" w:rsidR="00460740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0D4A1A">
      <w:rPr>
        <w:sz w:val="23"/>
        <w:szCs w:val="23"/>
      </w:rPr>
      <w:t>646/16-8</w:t>
    </w:r>
  </w:p>
  <w:p w:rsidRDefault="00460740" w:rsidP="007926B9" w:rsidR="0046074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740" w:rsidR="00460740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0D4A1A">
      <w:rPr>
        <w:sz w:val="23"/>
        <w:szCs w:val="23"/>
      </w:rPr>
      <w:t>646/16-8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D4A1A"/>
    <w:rsid w:val="00237525"/>
    <w:rsid w:val="003B5C56"/>
    <w:rsid w:val="00460740"/>
    <w:rsid w:val="005D6592"/>
    <w:rsid w:val="00621F87"/>
    <w:rsid w:val="006945A2"/>
    <w:rsid w:val="006B422D"/>
    <w:rsid w:val="006C0A2B"/>
    <w:rsid w:val="0076431D"/>
    <w:rsid w:val="00766400"/>
    <w:rsid w:val="007926B9"/>
    <w:rsid w:val="008B4359"/>
    <w:rsid w:val="008D2FD3"/>
    <w:rsid w:val="00941488"/>
    <w:rsid w:val="009B2C8A"/>
    <w:rsid w:val="009C424D"/>
    <w:rsid w:val="00B03A3A"/>
    <w:rsid w:val="00B13AEF"/>
    <w:rsid w:val="00C9622A"/>
    <w:rsid w:val="00CB7466"/>
    <w:rsid w:val="00CE6590"/>
    <w:rsid w:val="00DF5E63"/>
    <w:rsid w:val="00EB7A58"/>
    <w:rsid w:val="00EC0D58"/>
    <w:rsid w:val="00F40213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43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35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35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35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35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43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35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35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35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35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St-646/2016</izvorni_sadrzaj>
    <derivirana_varijabla naziv="DomainObject.Predmet.OznakaBroj_1">St-646/2016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ARKE ORBIS j.d.o.o. PAZIN</izvorni_sadrzaj>
    <derivirana_varijabla naziv="DomainObject.Predmet.ProtustrankaFormated_1">  ARKE ORBIS j.d.o.o. PAZIN</derivirana_varijabla>
  </DomainObject.Predmet.ProtustrankaFormated>
  <DomainObject.Predmet.ProtustrankaFormatedOIB>
    <izvorni_sadrzaj>  ARKE ORBIS j.d.o.o. PAZIN, OIB 78690381219</izvorni_sadrzaj>
    <derivirana_varijabla naziv="DomainObject.Predmet.ProtustrankaFormatedOIB_1">  ARKE ORBIS j.d.o.o. PAZIN, OIB 78690381219</derivirana_varijabla>
  </DomainObject.Predmet.ProtustrankaFormatedOIB>
  <DomainObject.Predmet.ProtustrankaFormatedWithAdress>
    <izvorni_sadrzaj> ARKE ORBIS j.d.o.o. PAZIN, Brajkovići, Zovići 47, 52000 Pazin</izvorni_sadrzaj>
    <derivirana_varijabla naziv="DomainObject.Predmet.ProtustrankaFormatedWithAdress_1"> ARKE ORBIS j.d.o.o. PAZIN, Brajkovići, Zovići 47, 52000 Pazin</derivirana_varijabla>
  </DomainObject.Predmet.ProtustrankaFormatedWithAdress>
  <DomainObject.Predmet.ProtustrankaFormatedWithAdressOIB>
    <izvorni_sadrzaj> ARKE ORBIS j.d.o.o. PAZIN, OIB 78690381219, Brajkovići, Zovići 47, 52000 Pazin</izvorni_sadrzaj>
    <derivirana_varijabla naziv="DomainObject.Predmet.ProtustrankaFormatedWithAdressOIB_1"> ARKE ORBIS j.d.o.o. PAZIN, OIB 78690381219, Brajkovići, Zovići 47, 52000 Pazin</derivirana_varijabla>
  </DomainObject.Predmet.ProtustrankaFormatedWithAdressOIB>
  <DomainObject.Predmet.ProtustrankaWithAdress>
    <izvorni_sadrzaj>ARKE ORBIS j.d.o.o. PAZIN Brajkovići, Zovići 47, 52000 Pazin</izvorni_sadrzaj>
    <derivirana_varijabla naziv="DomainObject.Predmet.ProtustrankaWithAdress_1">ARKE ORBIS j.d.o.o. PAZIN Brajkovići, Zovići 47, 52000 Pazin</derivirana_varijabla>
  </DomainObject.Predmet.ProtustrankaWithAdress>
  <DomainObject.Predmet.ProtustrankaWithAdressOIB>
    <izvorni_sadrzaj>ARKE ORBIS j.d.o.o. PAZIN, OIB 78690381219, Brajkovići, Zovići 47, 52000 Pazin</izvorni_sadrzaj>
    <derivirana_varijabla naziv="DomainObject.Predmet.ProtustrankaWithAdressOIB_1">ARKE ORBIS j.d.o.o. PAZIN, OIB 78690381219, Brajkovići, Zovići 47, 52000 Pazin</derivirana_varijabla>
  </DomainObject.Predmet.ProtustrankaWithAdressOIB>
  <DomainObject.Predmet.ProtustrankaNazivFormated>
    <izvorni_sadrzaj>ARKE ORBIS j.d.o.o. PAZIN</izvorni_sadrzaj>
    <derivirana_varijabla naziv="DomainObject.Predmet.ProtustrankaNazivFormated_1">ARKE ORBIS j.d.o.o. PAZIN</derivirana_varijabla>
  </DomainObject.Predmet.ProtustrankaNazivFormated>
  <DomainObject.Predmet.ProtustrankaNazivFormatedOIB>
    <izvorni_sadrzaj>ARKE ORBIS j.d.o.o. PAZIN, OIB 78690381219</izvorni_sadrzaj>
    <derivirana_varijabla naziv="DomainObject.Predmet.ProtustrankaNazivFormatedOIB_1">ARKE ORBIS j.d.o.o. PAZIN, OIB 78690381219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84771.39</izvorni_sadrzaj>
    <derivirana_varijabla naziv="DomainObject.Predmet.TrenutnaVrijednost_1">84771.39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ARKE ORBIS j.d.o.o. PAZIN</item>
    </izvorni_sadrzaj>
    <derivirana_varijabla naziv="DomainObject.Predmet.ProtuStrankaListFormated_1">
      <item>ARKE ORBIS j.d.o.o. PAZIN</item>
    </derivirana_varijabla>
  </DomainObject.Predmet.ProtuStrankaListFormated>
  <DomainObject.Predmet.ProtuStrankaListFormatedOIB>
    <izvorni_sadrzaj>
      <item>ARKE ORBIS j.d.o.o. PAZIN, OIB 78690381219</item>
    </izvorni_sadrzaj>
    <derivirana_varijabla naziv="DomainObject.Predmet.ProtuStrankaListFormatedOIB_1">
      <item>ARKE ORBIS j.d.o.o. PAZIN, OIB 78690381219</item>
    </derivirana_varijabla>
  </DomainObject.Predmet.ProtuStrankaListFormatedOIB>
  <DomainObject.Predmet.ProtuStrankaListFormatedWithAdress>
    <izvorni_sadrzaj>
      <item>ARKE ORBIS j.d.o.o. PAZIN, Brajkovići, Zovići 47, 52000 Pazin</item>
    </izvorni_sadrzaj>
    <derivirana_varijabla naziv="DomainObject.Predmet.ProtuStrankaListFormatedWithAdress_1">
      <item>ARKE ORBIS j.d.o.o. PAZIN, Brajkovići, Zovići 47, 52000 Pazin</item>
    </derivirana_varijabla>
  </DomainObject.Predmet.ProtuStrankaListFormatedWithAdress>
  <DomainObject.Predmet.ProtuStrankaListFormatedWithAdressOIB>
    <izvorni_sadrzaj>
      <item>ARKE ORBIS j.d.o.o. PAZIN, OIB 78690381219, Brajkovići, Zovići 47, 52000 Pazin</item>
    </izvorni_sadrzaj>
    <derivirana_varijabla naziv="DomainObject.Predmet.ProtuStrankaListFormatedWithAdressOIB_1">
      <item>ARKE ORBIS j.d.o.o. PAZIN, OIB 78690381219, Brajkovići, Zovići 47, 52000 Pazin</item>
    </derivirana_varijabla>
  </DomainObject.Predmet.ProtuStrankaListFormatedWithAdressOIB>
  <DomainObject.Predmet.ProtuStrankaListNazivFormated>
    <izvorni_sadrzaj>
      <item>ARKE ORBIS j.d.o.o. PAZIN</item>
    </izvorni_sadrzaj>
    <derivirana_varijabla naziv="DomainObject.Predmet.ProtuStrankaListNazivFormated_1">
      <item>ARKE ORBIS j.d.o.o. PAZIN</item>
    </derivirana_varijabla>
  </DomainObject.Predmet.ProtuStrankaListNazivFormated>
  <DomainObject.Predmet.ProtuStrankaListNazivFormatedOIB>
    <izvorni_sadrzaj>
      <item>ARKE ORBIS j.d.o.o. PAZIN, OIB 78690381219</item>
    </izvorni_sadrzaj>
    <derivirana_varijabla naziv="DomainObject.Predmet.ProtuStrankaListNazivFormatedOIB_1">
      <item>ARKE ORBIS j.d.o.o. PAZIN, OIB 78690381219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ARKE ORBIS j.d.o.o. PAZIN</izvorni_sadrzaj>
    <derivirana_varijabla naziv="DomainObject.Predmet.ProtustrankaIDrugi_1">ARKE ORBIS j.d.o.o.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ARKE ORBIS j.d.o.o. PAZIN, OIB 78690381219, Brajkovići, Zovići 47, 52000 Pazin</izvorni_sadrzaj>
    <derivirana_varijabla naziv="DomainObject.Predmet.ProtustrankaIDrugiAdressOIB_1">ARKE ORBIS j.d.o.o. PAZIN, OIB 78690381219, Brajkovići, Zovići 47,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ARKE ORBIS j.d.o.o. PAZIN</item>
    </izvorni_sadrzaj>
    <derivirana_varijabla naziv="DomainObject.Predmet.SudioniciListNaziv_1">
      <item>FINANCIJSKA AGENCIJA, RC RIJEKA, PODRUŽNICA PULA, PULA</item>
      <item>ARKE ORBIS j.d.o.o.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ARKE ORBIS j.d.o.o. PAZIN, OIB 78690381219, Brajkovići, Zovići 47,52000 Pazin</item>
    </izvorni_sadrzaj>
    <derivirana_varijabla naziv="DomainObject.Predmet.SudioniciListAdressOIB_1">
      <item>FINANCIJSKA AGENCIJA, RC RIJEKA, PODRUŽNICA PULA, PULA, OIB 85821130368, Giardini 5,52100 Pula</item>
      <item>ARKE ORBIS j.d.o.o. PAZIN, OIB 78690381219, Brajkovići, Zovići 47,52000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78690381219</item>
    </izvorni_sadrzaj>
    <derivirana_varijabla naziv="DomainObject.Predmet.SudioniciListNazivOIB_1">
      <item>, OIB 85821130368</item>
      <item>, OIB 78690381219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3365</properties:Characters>
  <properties:Lines>89</properties:Lines>
  <properties:Paragraphs>33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2016-07-12T07:00:00Z</cp:lastPrinted>
  <dcterms:modified xmlns:xsi="http://www.w3.org/2001/XMLSchema-instance" xsi:type="dcterms:W3CDTF">2016-07-22T07:35:00Z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