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630d6" w14:paraId="18630d6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D4606F">
        <w:t>905</w:t>
      </w:r>
      <w:r w:rsidR="00D27F5C">
        <w:t>/17-</w:t>
      </w:r>
      <w:r w:rsidR="00FD7BC0">
        <w:t>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AB0B8C">
        <w:t xml:space="preserve">Financijske agencije OIB: 85821130368 RC Zagreb, Podružnica Zagreb, Trg svibanjskih žrtava 1995. 1, Zagreb, za pokretanje skraćenog stečajnog postupka  nad dužnikom </w:t>
      </w:r>
      <w:r w:rsidR="00D4606F">
        <w:t>UČILIŠTE LIBRI - ustanova za obrazovanje odraslih, Zagreb, V Ravnice 10, MBS: 080701803, OIB: 82923779731</w:t>
      </w:r>
      <w:r>
        <w:t xml:space="preserve">, dana </w:t>
      </w:r>
      <w:r w:rsidR="000A63F3">
        <w:t>22. studenoga</w:t>
      </w:r>
      <w:r w:rsidR="00902821">
        <w:t xml:space="preserve">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D4606F">
        <w:t>UČILIŠTE LIBRI - ustanova za obrazovanje odraslih, Zagreb, V Ravnice 10, MBS: 080701803, OIB: 82923779731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D4606F">
        <w:t>Sabina Lalić, Osijek, Gundulićeva 5, OIB: 09145874795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D4606F">
        <w:t>UČILIŠTE LIBRI - ustanova za obrazovanje odraslih, Zagreb, V Ravnice 10, MBS: 080701803, OIB: 82923779731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D4606F">
        <w:rPr>
          <w:bCs/>
        </w:rPr>
        <w:t>25</w:t>
      </w:r>
      <w:r w:rsidR="00AB0B8C">
        <w:rPr>
          <w:bCs/>
        </w:rPr>
        <w:t>. svibnja</w:t>
      </w:r>
      <w:r w:rsidRPr="00F877AB">
        <w:rPr>
          <w:bCs/>
        </w:rPr>
        <w:t xml:space="preserve"> 2017. zaprimio je zahtjev Financijske agencije, Regionalnog centra Zagreb, Podružnice </w:t>
      </w:r>
      <w:r w:rsidR="00AB0B8C"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 w:rsidR="00D4606F">
        <w:rPr>
          <w:bCs/>
        </w:rPr>
        <w:t>2821</w:t>
      </w:r>
      <w:r w:rsidRPr="00F877AB">
        <w:rPr>
          <w:bCs/>
        </w:rPr>
        <w:t xml:space="preserve"> od </w:t>
      </w:r>
      <w:r w:rsidR="00D4606F">
        <w:rPr>
          <w:bCs/>
        </w:rPr>
        <w:t>24</w:t>
      </w:r>
      <w:r w:rsidR="00AB0B8C">
        <w:rPr>
          <w:bCs/>
        </w:rPr>
        <w:t>. svibnja</w:t>
      </w:r>
      <w:r w:rsidRPr="00F877AB">
        <w:rPr>
          <w:bCs/>
        </w:rPr>
        <w:t xml:space="preserve"> 2017. nad stečajnim dužnikom </w:t>
      </w:r>
      <w:r w:rsidR="00D4606F">
        <w:t>UČILIŠTE LIBRI - ustanova za obrazovanje odraslih, Zagreb, V Ravnice 10, MBS: 080701803, OIB: 82923779731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C17D23" w:rsidP="00F877AB" w:rsidR="00C17D23">
      <w:pPr>
        <w:pStyle w:val="Tijeloteksta"/>
        <w:ind w:firstLine="708"/>
        <w:rPr>
          <w:bCs/>
        </w:rPr>
      </w:pP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D4606F">
        <w:rPr>
          <w:bCs/>
        </w:rPr>
        <w:t>905</w:t>
      </w:r>
      <w:r w:rsidRPr="004D73A2">
        <w:rPr>
          <w:bCs/>
        </w:rPr>
        <w:t>/17-</w:t>
      </w:r>
      <w:r w:rsidR="00FD7BC0">
        <w:rPr>
          <w:bCs/>
        </w:rPr>
        <w:t>5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D4606F">
        <w:t>7</w:t>
      </w:r>
      <w:r w:rsidR="00AB0B8C">
        <w:t>. 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D4606F">
        <w:t>905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0A63F3">
        <w:t>22. studenog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AB0B8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0A63F3">
        <w:t>13/12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03E0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63F3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0456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03E0"/>
    <w:rsid w:val="00AD52E8"/>
    <w:rsid w:val="00B17061"/>
    <w:rsid w:val="00B17326"/>
    <w:rsid w:val="00B24B41"/>
    <w:rsid w:val="00B3448E"/>
    <w:rsid w:val="00B706CB"/>
    <w:rsid w:val="00B82540"/>
    <w:rsid w:val="00B95B20"/>
    <w:rsid w:val="00B97428"/>
    <w:rsid w:val="00BB6169"/>
    <w:rsid w:val="00BE0AFD"/>
    <w:rsid w:val="00BE126A"/>
    <w:rsid w:val="00BE33FF"/>
    <w:rsid w:val="00C03092"/>
    <w:rsid w:val="00C047C6"/>
    <w:rsid w:val="00C17D23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4606F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ED7652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C0D76"/>
    <w:rsid w:val="00FD0F74"/>
    <w:rsid w:val="00FD7BC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03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3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3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3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3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03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3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3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3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3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St-905/2017</izvorni_sadrzaj>
    <derivirana_varijabla naziv="DomainObject.Predmet.OznakaBroj_1">St-905/2017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UČILIŠTE LIBRI - ustanova za obrazovanje odraslih</izvorni_sadrzaj>
    <derivirana_varijabla naziv="DomainObject.Predmet.ProtustrankaFormated_1">  UČILIŠTE LIBRI - ustanova za obrazovanje odraslih</derivirana_varijabla>
  </DomainObject.Predmet.ProtustrankaFormated>
  <DomainObject.Predmet.ProtustrankaFormatedOIB>
    <izvorni_sadrzaj>  UČILIŠTE LIBRI - ustanova za obrazovanje odraslih, OIB 82923779731</izvorni_sadrzaj>
    <derivirana_varijabla naziv="DomainObject.Predmet.ProtustrankaFormatedOIB_1">  UČILIŠTE LIBRI - ustanova za obrazovanje odraslih, OIB 82923779731</derivirana_varijabla>
  </DomainObject.Predmet.ProtustrankaFormatedOIB>
  <DomainObject.Predmet.ProtustrankaFormatedWithAdress>
    <izvorni_sadrzaj> UČILIŠTE LIBRI - ustanova za obrazovanje odraslih, V Ravnice 10, 10000 Zagreb</izvorni_sadrzaj>
    <derivirana_varijabla naziv="DomainObject.Predmet.ProtustrankaFormatedWithAdress_1"> UČILIŠTE LIBRI - ustanova za obrazovanje odraslih, V Ravnice 10, 10000 Zagreb</derivirana_varijabla>
  </DomainObject.Predmet.ProtustrankaFormatedWithAdress>
  <DomainObject.Predmet.ProtustrankaFormatedWithAdressOIB>
    <izvorni_sadrzaj> UČILIŠTE LIBRI - ustanova za obrazovanje odraslih, OIB 82923779731, V Ravnice 10, 10000 Zagreb</izvorni_sadrzaj>
    <derivirana_varijabla naziv="DomainObject.Predmet.ProtustrankaFormatedWithAdressOIB_1"> UČILIŠTE LIBRI - ustanova za obrazovanje odraslih, OIB 82923779731, V Ravnice 10, 10000 Zagreb</derivirana_varijabla>
  </DomainObject.Predmet.ProtustrankaFormatedWithAdressOIB>
  <DomainObject.Predmet.ProtustrankaWithAdress>
    <izvorni_sadrzaj>UČILIŠTE LIBRI - ustanova za obrazovanje odraslih V Ravnice 10, 10000 Zagreb</izvorni_sadrzaj>
    <derivirana_varijabla naziv="DomainObject.Predmet.ProtustrankaWithAdress_1">UČILIŠTE LIBRI - ustanova za obrazovanje odraslih V Ravnice 10, 10000 Zagreb</derivirana_varijabla>
  </DomainObject.Predmet.ProtustrankaWithAdress>
  <DomainObject.Predmet.ProtustrankaWithAdressOIB>
    <izvorni_sadrzaj>UČILIŠTE LIBRI - ustanova za obrazovanje odraslih, OIB 82923779731, V Ravnice 10, 10000 Zagreb</izvorni_sadrzaj>
    <derivirana_varijabla naziv="DomainObject.Predmet.ProtustrankaWithAdressOIB_1">UČILIŠTE LIBRI - ustanova za obrazovanje odraslih, OIB 82923779731, V Ravnice 10, 10000 Zagreb</derivirana_varijabla>
  </DomainObject.Predmet.ProtustrankaWithAdressOIB>
  <DomainObject.Predmet.ProtustrankaNazivFormated>
    <izvorni_sadrzaj>UČILIŠTE LIBRI - ustanova za obrazovanje odraslih</izvorni_sadrzaj>
    <derivirana_varijabla naziv="DomainObject.Predmet.ProtustrankaNazivFormated_1">UČILIŠTE LIBRI - ustanova za obrazovanje odraslih</derivirana_varijabla>
  </DomainObject.Predmet.ProtustrankaNazivFormated>
  <DomainObject.Predmet.ProtustrankaNazivFormatedOIB>
    <izvorni_sadrzaj>UČILIŠTE LIBRI - ustanova za obrazovanje odraslih, OIB 82923779731</izvorni_sadrzaj>
    <derivirana_varijabla naziv="DomainObject.Predmet.ProtustrankaNazivFormatedOIB_1">UČILIŠTE LIBRI - ustanova za obrazovanje odraslih, OIB 82923779731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UČILIŠTE LIBRI - ustanova za obrazovanje odraslih</item>
    </izvorni_sadrzaj>
    <derivirana_varijabla naziv="DomainObject.Predmet.ProtuStrankaListFormated_1">
      <item>UČILIŠTE LIBRI - ustanova za obrazovanje odraslih</item>
    </derivirana_varijabla>
  </DomainObject.Predmet.ProtuStrankaListFormated>
  <DomainObject.Predmet.ProtuStrankaListFormatedOIB>
    <izvorni_sadrzaj>
      <item>UČILIŠTE LIBRI - ustanova za obrazovanje odraslih, OIB 82923779731</item>
    </izvorni_sadrzaj>
    <derivirana_varijabla naziv="DomainObject.Predmet.ProtuStrankaListFormatedOIB_1">
      <item>UČILIŠTE LIBRI - ustanova za obrazovanje odraslih, OIB 82923779731</item>
    </derivirana_varijabla>
  </DomainObject.Predmet.ProtuStrankaListFormatedOIB>
  <DomainObject.Predmet.ProtuStrankaListFormatedWithAdress>
    <izvorni_sadrzaj>
      <item>UČILIŠTE LIBRI - ustanova za obrazovanje odraslih, V Ravnice 10, 10000 Zagreb</item>
    </izvorni_sadrzaj>
    <derivirana_varijabla naziv="DomainObject.Predmet.ProtuStrankaListFormatedWithAdress_1">
      <item>UČILIŠTE LIBRI - ustanova za obrazovanje odraslih, V Ravnice 10, 10000 Zagreb</item>
    </derivirana_varijabla>
  </DomainObject.Predmet.ProtuStrankaListFormatedWithAdress>
  <DomainObject.Predmet.ProtuStrankaListFormatedWithAdressOIB>
    <izvorni_sadrzaj>
      <item>UČILIŠTE LIBRI - ustanova za obrazovanje odraslih, OIB 82923779731, V Ravnice 10, 10000 Zagreb</item>
    </izvorni_sadrzaj>
    <derivirana_varijabla naziv="DomainObject.Predmet.ProtuStrankaListFormatedWithAdressOIB_1">
      <item>UČILIŠTE LIBRI - ustanova za obrazovanje odraslih, OIB 82923779731, V Ravnice 10, 10000 Zagreb</item>
    </derivirana_varijabla>
  </DomainObject.Predmet.ProtuStrankaListFormatedWithAdressOIB>
  <DomainObject.Predmet.ProtuStrankaListNazivFormated>
    <izvorni_sadrzaj>
      <item>UČILIŠTE LIBRI - ustanova za obrazovanje odraslih</item>
    </izvorni_sadrzaj>
    <derivirana_varijabla naziv="DomainObject.Predmet.ProtuStrankaListNazivFormated_1">
      <item>UČILIŠTE LIBRI - ustanova za obrazovanje odraslih</item>
    </derivirana_varijabla>
  </DomainObject.Predmet.ProtuStrankaListNazivFormated>
  <DomainObject.Predmet.ProtuStrankaListNazivFormatedOIB>
    <izvorni_sadrzaj>
      <item>UČILIŠTE LIBRI - ustanova za obrazovanje odraslih, OIB 82923779731</item>
    </izvorni_sadrzaj>
    <derivirana_varijabla naziv="DomainObject.Predmet.ProtuStrankaListNazivFormatedOIB_1">
      <item>UČILIŠTE LIBRI - ustanova za obrazovanje odraslih, OIB 82923779731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UČILIŠTE LIBRI - ustanova za obrazovanje odraslih</izvorni_sadrzaj>
    <derivirana_varijabla naziv="DomainObject.Predmet.ProtustrankaIDrugi_1">UČILIŠTE LIBRI - ustanova za obrazovanje odraslih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UČILIŠTE LIBRI - ustanova za obrazovanje odraslih, OIB 82923779731, V Ravnice 10, 10000 Zagreb</izvorni_sadrzaj>
    <derivirana_varijabla naziv="DomainObject.Predmet.ProtustrankaIDrugiAdressOIB_1">UČILIŠTE LIBRI - ustanova za obrazovanje odraslih, OIB 82923779731, V Ravnice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UČILIŠTE LIBRI - ustanova za obrazovanje odraslih</item>
    </izvorni_sadrzaj>
    <derivirana_varijabla naziv="DomainObject.Predmet.SudioniciListNaziv_1">
      <item>FINA Regionalni centar Zagreb</item>
      <item>UČILIŠTE LIBRI - ustanova za obrazovanje odraslih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UČILIŠTE LIBRI - ustanova za obrazovanje odraslih, OIB 82923779731, V Ravnice 10,10000 Zagreb</item>
    </izvorni_sadrzaj>
    <derivirana_varijabla naziv="DomainObject.Predmet.SudioniciListAdressOIB_1">
      <item>FINA Regionalni centar Zagreb, OIB 85821130368, Trg svibanjskih žrtava 1995. br. 1,10000 Zagreb</item>
      <item>UČILIŠTE LIBRI - ustanova za obrazovanje odraslih, OIB 82923779731, V Ravnice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82923779731</item>
    </izvorni_sadrzaj>
    <derivirana_varijabla naziv="DomainObject.Predmet.SudioniciListNazivOIB_1">
      <item>, OIB 85821130368</item>
      <item>, OIB 82923779731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0D8A7D-3F0E-44DE-9C18-8F22E43D50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3142</properties:Characters>
  <properties:Lines>95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2017-11-22T12:31:00Z</dcterms:created>
  <dc:creator>Korisnik</dc:creator>
  <cp:lastModifiedBy>Žana Bem</cp:lastModifiedBy>
  <cp:lastPrinted>2017-10-13T06:13:00Z</cp:lastPrinted>
  <dcterms:modified xmlns:xsi="http://www.w3.org/2001/XMLSchema-instance" xsi:type="dcterms:W3CDTF">2017-11-22T12:32:00Z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