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7b5e" w14:paraId="62b7b5e" w:rsidRDefault="00494FB2" w:rsidP="00910611" w:rsidR="00D73553" w:rsidRPr="008D78DC">
      <w:pPr>
        <w:ind w:firstLine="708"/>
        <w15:collapsed w:val="false"/>
      </w:pPr>
      <w:bookmarkStart w:name="_GoBack" w:id="0"/>
      <w:bookmarkEnd w:id="0"/>
      <w:r>
        <w:t xml:space="preserve"> </w:t>
      </w:r>
      <w:r w:rsidR="00D73553" w:rsidRPr="008D78DC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8D78DC">
      <w:r w:rsidRPr="008D78DC">
        <w:rPr>
          <w:rFonts w:eastAsia="MS Mincho"/>
          <w:szCs w:val="24"/>
        </w:rPr>
        <w:t>REPUBLIKA HRVATSKA</w:t>
      </w:r>
    </w:p>
    <w:p w:rsidRDefault="00D73553" w:rsidP="00910611" w:rsidR="00D73553" w:rsidRPr="008D78DC">
      <w:r w:rsidRPr="008D78DC">
        <w:rPr>
          <w:rFonts w:eastAsia="MS Mincho"/>
          <w:szCs w:val="24"/>
        </w:rPr>
        <w:t>TRGOVAČKI SUD U RIJECI</w:t>
      </w:r>
    </w:p>
    <w:p w:rsidRDefault="00CC037E" w:rsidR="00D73553" w:rsidRPr="008D78DC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</w:t>
      </w:r>
      <w:r w:rsidR="00D73553" w:rsidRPr="008D78DC">
        <w:rPr>
          <w:rFonts w:eastAsia="MS Mincho"/>
          <w:szCs w:val="24"/>
        </w:rPr>
        <w:t xml:space="preserve">     Rijeka, Zadarska 1 i 3</w:t>
      </w:r>
    </w:p>
    <w:p w:rsidRDefault="00810717" w:rsidP="0024139F" w:rsidR="00810717">
      <w:pPr>
        <w:rPr>
          <w:rFonts w:eastAsia="Times New Roman"/>
        </w:rPr>
      </w:pPr>
    </w:p>
    <w:p w:rsidRDefault="00397E6A" w:rsidP="00397E6A" w:rsidR="00397E6A">
      <w:pPr>
        <w:jc w:val="both"/>
      </w:pPr>
    </w:p>
    <w:p w:rsidRDefault="00A51E81" w:rsidP="00A51E81" w:rsidR="00A51E81">
      <w:pPr>
        <w:jc w:val="center"/>
        <w:rPr>
          <w:bCs/>
        </w:rPr>
      </w:pPr>
      <w:r>
        <w:rPr>
          <w:bCs/>
        </w:rPr>
        <w:t>U    I M E    R E P U B L I K E     H R V A T S K E</w:t>
      </w:r>
    </w:p>
    <w:p w:rsidRDefault="00A51E81" w:rsidP="00A51E81" w:rsidR="00A51E81">
      <w:pPr>
        <w:jc w:val="center"/>
        <w:rPr>
          <w:bCs/>
        </w:rPr>
      </w:pPr>
      <w:r>
        <w:rPr>
          <w:bCs/>
        </w:rPr>
        <w:t>R J E Š E N J E</w:t>
      </w:r>
    </w:p>
    <w:p w:rsidRDefault="00A51E81" w:rsidP="00A51E81" w:rsidR="00A51E81">
      <w:pPr>
        <w:jc w:val="center"/>
      </w:pPr>
    </w:p>
    <w:p w:rsidRDefault="00A51E81" w:rsidP="00A51E81" w:rsidR="00A51E81">
      <w:pPr>
        <w:jc w:val="both"/>
      </w:pPr>
      <w:r>
        <w:tab/>
        <w:t>Trgovački sud u Rijeci, po sucu Veri Jelenović, odlučujući o prijedlogu Financijske agencije, Zagreb, Ulica grada Vukovara 70, Regionalni centar Rijeka, Podružnica Rijeka, Rijeka, F. Kurelca 8, OIB: 85821130368 za otvaranje stečajnog postupka nad dužnikom HOTEL EXPLOITATION ugostiteljstvo d.o.o. Veli Lošinj (Grad Mali Lošinj), Slavojna 14, OIB 87162007992, MBS: 040310840, dana 14. svibnja 2018.</w:t>
      </w:r>
    </w:p>
    <w:p w:rsidRDefault="00A51E81" w:rsidP="00A51E81" w:rsidR="00A51E81">
      <w:pPr>
        <w:jc w:val="both"/>
      </w:pPr>
    </w:p>
    <w:p w:rsidRDefault="00A51E81" w:rsidP="00A51E81" w:rsidR="00A51E81">
      <w:pPr>
        <w:jc w:val="center"/>
      </w:pPr>
      <w:r>
        <w:t>r i j e š i o  j e</w:t>
      </w:r>
    </w:p>
    <w:p w:rsidRDefault="00A51E81" w:rsidP="00A51E81" w:rsidR="00A51E81">
      <w:pPr>
        <w:jc w:val="center"/>
      </w:pPr>
    </w:p>
    <w:p w:rsidRDefault="00A51E81" w:rsidP="00A51E81" w:rsidR="00A51E81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bCs/>
        </w:rPr>
      </w:pPr>
      <w:r>
        <w:rPr>
          <w:bCs/>
        </w:rPr>
        <w:t xml:space="preserve">Otvara se stečajni postupak nad dužnikom </w:t>
      </w:r>
      <w:r>
        <w:t>HOTEL EXPLOITATION ugostiteljstvo d.o.o. Veli Lošinj (Grad Mali Lošinj), Slavojna 14, OIB 87162007992, MBS: 040310840</w:t>
      </w:r>
      <w:r>
        <w:rPr>
          <w:bCs/>
        </w:rPr>
        <w:t>.</w:t>
      </w:r>
    </w:p>
    <w:p w:rsidRDefault="00A51E81" w:rsidP="00A51E81" w:rsidR="00A51E81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bCs/>
        </w:rPr>
      </w:pPr>
      <w:r>
        <w:t>Oglas o otvaranju stečajnog postupka istaknut će se na mrežnoj stranici e-Oglasna ploča sudova dana 14. svibnja 2018. u 15,05 sati.</w:t>
      </w:r>
    </w:p>
    <w:p w:rsidRDefault="00A51E81" w:rsidP="00A51E81" w:rsidR="00A51E81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bCs/>
        </w:rPr>
      </w:pPr>
      <w:r>
        <w:t>Za stečajnog upravitelja imenuje se Ljiljana Blagojević, OIB: 27293493678, Markovići 21, Rijeka.</w:t>
      </w:r>
    </w:p>
    <w:p w:rsidRDefault="00A51E81" w:rsidP="00A51E81" w:rsidR="00A51E81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bCs/>
        </w:rPr>
      </w:pPr>
      <w:r>
        <w:rPr>
          <w:bCs/>
        </w:rPr>
        <w:t xml:space="preserve">Zaključuje se stečajni postupak nad dužnikom </w:t>
      </w:r>
      <w:r>
        <w:t>HOTEL EXPLOITATION ugostiteljstvo d.o.o. Veli Lošinj (Grad Mali Lošinj), Slavojna 14, OIB 87162007992, MBS: 040310840.</w:t>
      </w:r>
    </w:p>
    <w:p w:rsidRDefault="00A51E81" w:rsidP="00A51E81" w:rsidR="00A51E81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bCs/>
        </w:rPr>
      </w:pPr>
      <w:r>
        <w:t>Otvaranje stečajnog postupka upisati će se u sudski registar ovog suda, a</w:t>
      </w:r>
      <w:r>
        <w:rPr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A51E81" w:rsidP="00A51E81" w:rsidR="00A51E81">
      <w:pPr>
        <w:numPr>
          <w:ilvl w:val="0"/>
          <w:numId w:val="7"/>
        </w:numPr>
        <w:tabs>
          <w:tab w:pos="0" w:val="num"/>
        </w:tabs>
        <w:ind w:hanging="713" w:left="713"/>
        <w:jc w:val="both"/>
      </w:pPr>
      <w:r>
        <w:rPr>
          <w:bCs/>
        </w:rPr>
        <w:t xml:space="preserve">Ukida se mjera osiguranja imenovanjem privremenog stečajnog upravitelja </w:t>
      </w:r>
      <w:r>
        <w:t xml:space="preserve">Ljiljane Blagojević, OIB: 27293493678, Markovići 21, Rijeka </w:t>
      </w:r>
      <w:r>
        <w:rPr>
          <w:bCs/>
        </w:rPr>
        <w:t>određena rješenjem ovog suda posl. br. 14 St-84/2018-5 od 23. veljače 2018</w:t>
      </w:r>
      <w:r>
        <w:t>.</w:t>
      </w:r>
    </w:p>
    <w:p w:rsidRDefault="00A51E81" w:rsidP="00A51E81" w:rsidR="00A51E81">
      <w:pPr>
        <w:jc w:val="center"/>
      </w:pPr>
    </w:p>
    <w:p w:rsidRDefault="00A51E81" w:rsidP="00A51E81" w:rsidR="00A51E81">
      <w:pPr>
        <w:jc w:val="center"/>
      </w:pPr>
    </w:p>
    <w:p w:rsidRDefault="00A51E81" w:rsidP="00A51E81" w:rsidR="00A51E81">
      <w:pPr>
        <w:jc w:val="center"/>
      </w:pPr>
      <w:r>
        <w:t>Obrazloženje</w:t>
      </w:r>
    </w:p>
    <w:p w:rsidRDefault="00A51E81" w:rsidP="00A51E81" w:rsidR="00A51E81">
      <w:pPr>
        <w:jc w:val="center"/>
      </w:pPr>
    </w:p>
    <w:p w:rsidRDefault="00A51E81" w:rsidP="00A51E81" w:rsidR="00A51E81">
      <w:pPr>
        <w:jc w:val="both"/>
        <w:rPr>
          <w:bCs/>
        </w:rPr>
      </w:pPr>
      <w:r>
        <w:tab/>
        <w:t xml:space="preserve">Predlagatelj je dana 2. veljače 2018. podnio sudu prijedlog za otvaranje stečajnog postupka nad dužnikom HOTEL EXPLOITATION ugostiteljstvo d.o.o. Veli Lošinj (Grad Mali Lošinj), Slavojna 14, OIB 87162007992, MBS: 040310840. </w:t>
      </w:r>
    </w:p>
    <w:p w:rsidRDefault="00A51E81" w:rsidP="00A51E81" w:rsidR="00A51E81">
      <w:pPr>
        <w:jc w:val="both"/>
      </w:pPr>
      <w:r>
        <w:rPr>
          <w:bCs/>
        </w:rPr>
        <w:tab/>
        <w:t xml:space="preserve">Rješenjem ovog suda posl. br. St-84/2018-2 od 6. veljače 2018. pokrenut je prethodni postupak radi utvrđivanja uvjeta za otvaranje stečajnog postupka nad dužnikom </w:t>
      </w:r>
      <w:r>
        <w:t xml:space="preserve">HOTEL EXPLOITATION ugostiteljstvo d.o.o. Veli Lošinj (Grad Mali Lošinj), Slavojna 14, OIB 87162007992, MBS: 040310840, a rješenjem posl. br. </w:t>
      </w:r>
      <w:r>
        <w:rPr>
          <w:bCs/>
        </w:rPr>
        <w:t xml:space="preserve">14 St-84/2018-5 od 23. veljače 2018. </w:t>
      </w:r>
      <w:r>
        <w:t>imenovan privremeni stečajni upravitelj Ljiljana Blagojević, OIB: 27293493678, Markovići 21, Rijeka.</w:t>
      </w:r>
    </w:p>
    <w:p w:rsidRDefault="00A51E81" w:rsidP="00A51E81" w:rsidR="00A51E81">
      <w:pPr>
        <w:jc w:val="both"/>
        <w:rPr>
          <w:bCs/>
        </w:rPr>
      </w:pPr>
      <w:r>
        <w:tab/>
        <w:t>Tijekom prethodnog postupka je sud uvidom u prijedlog i podnesak Financijske agencije od 9. veljače 2018., utvrdio da je dužnik nesposoban za plaćanje</w:t>
      </w:r>
      <w:r>
        <w:rPr>
          <w:bCs/>
        </w:rPr>
        <w:t xml:space="preserve">, te da su time </w:t>
      </w:r>
      <w:r>
        <w:rPr>
          <w:bCs/>
        </w:rPr>
        <w:lastRenderedPageBreak/>
        <w:t>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A51E81" w:rsidP="00A51E81" w:rsidR="00A51E81">
      <w:pPr>
        <w:jc w:val="both"/>
        <w:rPr>
          <w:bCs/>
        </w:rPr>
      </w:pPr>
      <w:r>
        <w:rPr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A51E81" w:rsidP="00A51E81" w:rsidR="00A51E81">
      <w:pPr>
        <w:jc w:val="both"/>
        <w:rPr>
          <w:bCs/>
        </w:rPr>
      </w:pPr>
      <w:r>
        <w:rPr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A51E81" w:rsidP="00A51E81" w:rsidR="00A51E81">
      <w:pPr>
        <w:jc w:val="both"/>
        <w:rPr>
          <w:bCs/>
        </w:rPr>
      </w:pPr>
      <w:r>
        <w:rPr>
          <w:bCs/>
        </w:rPr>
        <w:tab/>
        <w:t xml:space="preserve">Sud je rješenjem na zapisniku ročišta radi izjašnjenja o prijedlogu i rasprave o uvjetima za otvaranje stečajnog postupka nad dužnikom od 11. travnja 2018.,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24.000,00 kn na prolazni depozit suda, jer će se u suprotnome donijeti rješenje o istovremenom otvaranju i zaključenju stečajnog postupka nad ovim dužnikom. </w:t>
      </w:r>
    </w:p>
    <w:p w:rsidRDefault="00A51E81" w:rsidP="00A51E81" w:rsidR="00A51E81">
      <w:pPr>
        <w:jc w:val="both"/>
        <w:rPr>
          <w:bCs/>
        </w:rPr>
      </w:pPr>
      <w:r>
        <w:rPr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A51E81" w:rsidP="00A51E81" w:rsidR="00A51E81">
      <w:pPr>
        <w:jc w:val="both"/>
        <w:rPr>
          <w:bCs/>
        </w:rPr>
      </w:pPr>
    </w:p>
    <w:p w:rsidRDefault="00A51E81" w:rsidP="00A51E81" w:rsidR="00A51E81">
      <w:pPr>
        <w:jc w:val="center"/>
        <w:rPr>
          <w:bCs/>
        </w:rPr>
      </w:pPr>
      <w:r>
        <w:rPr>
          <w:bCs/>
        </w:rPr>
        <w:t xml:space="preserve">Rijeka, 14. svibnja 2018. </w:t>
      </w:r>
    </w:p>
    <w:p w:rsidRDefault="00A51E81" w:rsidP="00A51E81" w:rsidR="00A51E81">
      <w:pPr>
        <w:jc w:val="both"/>
        <w:rPr>
          <w:bCs/>
        </w:rPr>
      </w:pPr>
    </w:p>
    <w:p w:rsidRDefault="00A51E81" w:rsidP="00A51E81" w:rsidR="00A51E81">
      <w:pPr>
        <w:jc w:val="both"/>
      </w:pPr>
      <w:r>
        <w:t xml:space="preserve">                                                                                                       Sudac</w:t>
      </w:r>
    </w:p>
    <w:p w:rsidRDefault="00A51E81" w:rsidP="00A51E81" w:rsidR="00A51E81">
      <w:pPr>
        <w:jc w:val="both"/>
      </w:pPr>
      <w:r>
        <w:t xml:space="preserve">                                                                                                 Vera Jelenović </w:t>
      </w:r>
    </w:p>
    <w:p w:rsidRDefault="00A51E81" w:rsidP="00A51E81" w:rsidR="00A51E81">
      <w:pPr>
        <w:jc w:val="both"/>
      </w:pPr>
    </w:p>
    <w:p w:rsidRDefault="00A51E81" w:rsidP="00A51E81" w:rsidR="00A51E81">
      <w:pPr>
        <w:jc w:val="both"/>
      </w:pPr>
    </w:p>
    <w:p w:rsidRDefault="00A51E81" w:rsidP="00A51E81" w:rsidR="00A51E81">
      <w:pPr>
        <w:jc w:val="both"/>
        <w:rPr>
          <w:bCs/>
        </w:rPr>
      </w:pPr>
      <w:r>
        <w:rPr>
          <w:bCs/>
        </w:rPr>
        <w:t xml:space="preserve"> </w:t>
      </w:r>
      <w:r>
        <w:tab/>
      </w:r>
      <w:r>
        <w:rPr>
          <w:bCs/>
        </w:rPr>
        <w:t>UPUTA O PRAVNOM LIJEKU:</w:t>
      </w:r>
    </w:p>
    <w:p w:rsidRDefault="00A51E81" w:rsidP="00A51E81" w:rsidR="00A51E81">
      <w:pPr>
        <w:jc w:val="both"/>
      </w:pPr>
      <w:r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A51E81" w:rsidP="00A51E81" w:rsidR="00A51E81">
      <w:pPr>
        <w:jc w:val="both"/>
      </w:pPr>
      <w:r>
        <w:t>Žalba se izjavljuje u roku od osam dana od dostave ovog rješenja, a podnosi se ovom sudu. O žalbi odlučuje Visoki trgovački sud Republike Hrvatske (čl. 19. SZ-a).</w:t>
      </w:r>
    </w:p>
    <w:p w:rsidRDefault="00A51E81" w:rsidP="00A51E81" w:rsidR="00A51E81">
      <w:pPr>
        <w:jc w:val="both"/>
      </w:pPr>
      <w:r>
        <w:tab/>
        <w:t>Protiv rješenja o zaključenju stečajnog postupka dopuštena je žalba u roku od 8 dana.</w:t>
      </w:r>
    </w:p>
    <w:p w:rsidRDefault="00A51E81" w:rsidP="00A51E81" w:rsidR="00A51E81">
      <w:pPr>
        <w:jc w:val="both"/>
      </w:pPr>
      <w:r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A51E81" w:rsidP="00397E6A" w:rsidR="00A51E81">
      <w:pPr>
        <w:jc w:val="both"/>
      </w:pPr>
    </w:p>
    <w:sectPr w:rsidR="00A51E8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37C" w:rsidP="00C75245" w:rsidR="00CA037C">
      <w:r>
        <w:separator/>
      </w:r>
    </w:p>
  </w:endnote>
  <w:endnote w:id="0" w:type="continuationSeparator">
    <w:p w:rsidRDefault="00CA037C" w:rsidP="00C75245" w:rsidR="00CA0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AC5">
          <w:rPr>
            <w:noProof/>
          </w:rPr>
          <w:t>1</w:t>
        </w:r>
        <w:r>
          <w:fldChar w:fldCharType="end"/>
        </w:r>
      </w:p>
    </w:sdtContent>
  </w:sdt>
  <w:p w:rsidRDefault="00CA0AC5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37C" w:rsidP="00C75245" w:rsidR="00CA037C">
      <w:r>
        <w:separator/>
      </w:r>
    </w:p>
  </w:footnote>
  <w:footnote w:id="0" w:type="continuationSeparator">
    <w:p w:rsidRDefault="00CA037C" w:rsidP="00C75245" w:rsidR="00CA03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397E6A">
      <w:t>84</w:t>
    </w:r>
    <w:r w:rsidR="0024139F">
      <w:t>/201</w:t>
    </w:r>
    <w:r w:rsidR="0061104D">
      <w:t>8</w:t>
    </w:r>
    <w:r w:rsidR="0024139F">
      <w:t>-</w:t>
    </w:r>
    <w:r w:rsidR="00A51E81">
      <w:t>15</w:t>
    </w:r>
  </w:p>
  <w:p w:rsidRDefault="00CA0AC5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243B"/>
    <w:rsid w:val="0024139F"/>
    <w:rsid w:val="00397E6A"/>
    <w:rsid w:val="0041565A"/>
    <w:rsid w:val="00494FB2"/>
    <w:rsid w:val="004A2B10"/>
    <w:rsid w:val="0061104D"/>
    <w:rsid w:val="006E6BC1"/>
    <w:rsid w:val="0072559B"/>
    <w:rsid w:val="007424DD"/>
    <w:rsid w:val="00744572"/>
    <w:rsid w:val="007B500B"/>
    <w:rsid w:val="007E5F1B"/>
    <w:rsid w:val="00810717"/>
    <w:rsid w:val="00842366"/>
    <w:rsid w:val="008D78DC"/>
    <w:rsid w:val="008F410A"/>
    <w:rsid w:val="00A51E81"/>
    <w:rsid w:val="00A811AD"/>
    <w:rsid w:val="00AF7AF2"/>
    <w:rsid w:val="00B1301F"/>
    <w:rsid w:val="00B45B51"/>
    <w:rsid w:val="00B54D90"/>
    <w:rsid w:val="00BA0277"/>
    <w:rsid w:val="00C60B28"/>
    <w:rsid w:val="00C75245"/>
    <w:rsid w:val="00CA037C"/>
    <w:rsid w:val="00CA0AC5"/>
    <w:rsid w:val="00CC037E"/>
    <w:rsid w:val="00CC68D6"/>
    <w:rsid w:val="00D73553"/>
    <w:rsid w:val="00D930A1"/>
    <w:rsid w:val="00E20C10"/>
    <w:rsid w:val="00EA1771"/>
    <w:rsid w:val="00EB21C9"/>
    <w:rsid w:val="00EC3156"/>
    <w:rsid w:val="00EC4032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CA0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CA0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St-84/2018</izvorni_sadrzaj>
    <derivirana_varijabla naziv="DomainObject.Predmet.OznakaBroj_1">St-84/2018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EXPLOITATION d.o.o.</izvorni_sadrzaj>
    <derivirana_varijabla naziv="DomainObject.Predmet.ProtustrankaFormated_1">  HOTEL EXPLOITATION d.o.o.</derivirana_varijabla>
  </DomainObject.Predmet.ProtustrankaFormated>
  <DomainObject.Predmet.ProtustrankaFormatedOIB>
    <izvorni_sadrzaj>  HOTEL EXPLOITATION d.o.o., OIB 87162007992</izvorni_sadrzaj>
    <derivirana_varijabla naziv="DomainObject.Predmet.ProtustrankaFormatedOIB_1">  HOTEL EXPLOITATION d.o.o., OIB 87162007992</derivirana_varijabla>
  </DomainObject.Predmet.ProtustrankaFormatedOIB>
  <DomainObject.Predmet.ProtustrankaFormatedWithAdress>
    <izvorni_sadrzaj> HOTEL EXPLOITATION d.o.o., Slavojna 14, 51550 Veli Lošinj</izvorni_sadrzaj>
    <derivirana_varijabla naziv="DomainObject.Predmet.ProtustrankaFormatedWithAdress_1"> HOTEL EXPLOITATION d.o.o., Slavojna 14, 51550 Veli Lošinj</derivirana_varijabla>
  </DomainObject.Predmet.ProtustrankaFormatedWithAdress>
  <DomainObject.Predmet.ProtustrankaFormatedWithAdressOIB>
    <izvorni_sadrzaj> HOTEL EXPLOITATION d.o.o., OIB 87162007992, Slavojna 14, 51550 Veli Lošinj</izvorni_sadrzaj>
    <derivirana_varijabla naziv="DomainObject.Predmet.ProtustrankaFormatedWithAdressOIB_1"> HOTEL EXPLOITATION d.o.o., OIB 87162007992, Slavojna 14, 51550 Veli Lošinj</derivirana_varijabla>
  </DomainObject.Predmet.ProtustrankaFormatedWithAdressOIB>
  <DomainObject.Predmet.ProtustrankaWithAdress>
    <izvorni_sadrzaj>HOTEL EXPLOITATION d.o.o. Slavojna 14, 51550 Veli Lošinj</izvorni_sadrzaj>
    <derivirana_varijabla naziv="DomainObject.Predmet.ProtustrankaWithAdress_1">HOTEL EXPLOITATION d.o.o. Slavojna 14, 51550 Veli Lošinj</derivirana_varijabla>
  </DomainObject.Predmet.ProtustrankaWithAdress>
  <DomainObject.Predmet.ProtustrankaWithAdressOIB>
    <izvorni_sadrzaj>HOTEL EXPLOITATION d.o.o., OIB 87162007992, Slavojna 14, 51550 Veli Lošinj</izvorni_sadrzaj>
    <derivirana_varijabla naziv="DomainObject.Predmet.ProtustrankaWithAdressOIB_1">HOTEL EXPLOITATION d.o.o., OIB 87162007992, Slavojna 14, 51550 Veli Lošinj</derivirana_varijabla>
  </DomainObject.Predmet.ProtustrankaWithAdressOIB>
  <DomainObject.Predmet.ProtustrankaNazivFormated>
    <izvorni_sadrzaj>HOTEL EXPLOITATION d.o.o.</izvorni_sadrzaj>
    <derivirana_varijabla naziv="DomainObject.Predmet.ProtustrankaNazivFormated_1">HOTEL EXPLOITATION d.o.o.</derivirana_varijabla>
  </DomainObject.Predmet.ProtustrankaNazivFormated>
  <DomainObject.Predmet.ProtustrankaNazivFormatedOIB>
    <izvorni_sadrzaj>HOTEL EXPLOITATION d.o.o., OIB 87162007992</izvorni_sadrzaj>
    <derivirana_varijabla naziv="DomainObject.Predmet.ProtustrankaNazivFormatedOIB_1">HOTEL EXPLOITATION d.o.o., OIB 87162007992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HOTEL EXPLOITATION d.o.o.</item>
    </izvorni_sadrzaj>
    <derivirana_varijabla naziv="DomainObject.Predmet.ProtuStrankaListFormated_1">
      <item>HOTEL EXPLOITATION d.o.o.</item>
    </derivirana_varijabla>
  </DomainObject.Predmet.ProtuStrankaListFormated>
  <DomainObject.Predmet.ProtuStrankaListFormatedOIB>
    <izvorni_sadrzaj>
      <item>HOTEL EXPLOITATION d.o.o., OIB 87162007992</item>
    </izvorni_sadrzaj>
    <derivirana_varijabla naziv="DomainObject.Predmet.ProtuStrankaListFormatedOIB_1">
      <item>HOTEL EXPLOITATION d.o.o., OIB 87162007992</item>
    </derivirana_varijabla>
  </DomainObject.Predmet.ProtuStrankaListFormatedOIB>
  <DomainObject.Predmet.ProtuStrankaListFormatedWithAdress>
    <izvorni_sadrzaj>
      <item>HOTEL EXPLOITATION d.o.o., Slavojna 14, 51550 Veli Lošinj</item>
    </izvorni_sadrzaj>
    <derivirana_varijabla naziv="DomainObject.Predmet.ProtuStrankaListFormatedWithAdress_1">
      <item>HOTEL EXPLOITATION d.o.o., Slavojna 14, 51550 Veli Lošinj</item>
    </derivirana_varijabla>
  </DomainObject.Predmet.ProtuStrankaListFormatedWithAdress>
  <DomainObject.Predmet.ProtuStrankaListFormatedWithAdressOIB>
    <izvorni_sadrzaj>
      <item>HOTEL EXPLOITATION d.o.o., OIB 87162007992, Slavojna 14, 51550 Veli Lošinj</item>
    </izvorni_sadrzaj>
    <derivirana_varijabla naziv="DomainObject.Predmet.ProtuStrankaListFormatedWithAdressOIB_1">
      <item>HOTEL EXPLOITATION d.o.o., OIB 87162007992, Slavojna 14, 51550 Veli Lošinj</item>
    </derivirana_varijabla>
  </DomainObject.Predmet.ProtuStrankaListFormatedWithAdressOIB>
  <DomainObject.Predmet.ProtuStrankaListNazivFormated>
    <izvorni_sadrzaj>
      <item>HOTEL EXPLOITATION d.o.o.</item>
    </izvorni_sadrzaj>
    <derivirana_varijabla naziv="DomainObject.Predmet.ProtuStrankaListNazivFormated_1">
      <item>HOTEL EXPLOITATION d.o.o.</item>
    </derivirana_varijabla>
  </DomainObject.Predmet.ProtuStrankaListNazivFormated>
  <DomainObject.Predmet.ProtuStrankaListNazivFormatedOIB>
    <izvorni_sadrzaj>
      <item>HOTEL EXPLOITATION d.o.o., OIB 87162007992</item>
    </izvorni_sadrzaj>
    <derivirana_varijabla naziv="DomainObject.Predmet.ProtuStrankaListNazivFormatedOIB_1">
      <item>HOTEL EXPLOITATION d.o.o., OIB 87162007992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HOTEL EXPLOITATION d.o.o.</izvorni_sadrzaj>
    <derivirana_varijabla naziv="DomainObject.Predmet.ProtustrankaIDrugi_1">HOTEL EXPLOITATION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HOTEL EXPLOITATION d.o.o., OIB 87162007992, Slavojna 14, 51550 Veli Lošinj</izvorni_sadrzaj>
    <derivirana_varijabla naziv="DomainObject.Predmet.ProtustrankaIDrugiAdressOIB_1">HOTEL EXPLOITATION d.o.o., OIB 87162007992, Slavojna 14, 51550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HOTEL EXPLOITATION d.o.o.</item>
    </izvorni_sadrzaj>
    <derivirana_varijabla naziv="DomainObject.Predmet.SudioniciListNaziv_1">
      <item>FINA  Rijeka</item>
      <item>HOTEL EXPLOITATION d.o.o.</item>
    </derivirana_varijabla>
  </DomainObject.Predmet.SudioniciListNaziv>
  <DomainObject.Predmet.SudioniciListAdressOIB>
    <izvorni_sadrzaj>
      <item>FINA  Rijeka, OIB 85821130368, Frana Kurelca 8,51000 Rijeka</item>
      <item>HOTEL EXPLOITATION d.o.o., OIB 87162007992, Slavojna 14,51550 Veli Lošinj</item>
    </izvorni_sadrzaj>
    <derivirana_varijabla naziv="DomainObject.Predmet.SudioniciListAdressOIB_1">
      <item>FINA  Rijeka, OIB 85821130368, Frana Kurelca 8,51000 Rijeka</item>
      <item>HOTEL EXPLOITATION d.o.o., OIB 87162007992, Slavojna 14,51550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87162007992</item>
    </izvorni_sadrzaj>
    <derivirana_varijabla naziv="DomainObject.Predmet.SudioniciListNazivOIB_1">
      <item>, OIB 85821130368</item>
      <item>, OIB 87162007992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C71A6A-7E82-40BF-B404-D7957BF28A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767</properties:Words>
  <properties:Characters>4244</properties:Characters>
  <properties:Lines>88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2018-05-14T12:40:00Z</dcterms:created>
  <dc:creator>Danijela Fumić</dc:creator>
  <cp:lastModifiedBy>Danijela Fumić</cp:lastModifiedBy>
  <dcterms:modified xmlns:xsi="http://www.w3.org/2001/XMLSchema-instance" xsi:type="dcterms:W3CDTF">2018-05-14T12:41:00Z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(84 18 otv. 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