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f26a" w14:paraId="f2ef26a" w:rsidRDefault="00835371" w:rsidP="00835371" w:rsidR="00835371" w:rsidRPr="0083537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83537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83537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E05739" w:rsidR="00835371" w:rsidRPr="00835371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835371" w:rsidP="00835371" w:rsidR="00835371" w:rsidRPr="00835371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</w:p>
        </w:tc>
      </w:tr>
      <w:tr w:rsidTr="00E05739" w:rsidR="00835371" w:rsidRPr="00835371">
        <w:tc>
          <w:tcPr>
            <w:tcW w:type="dxa" w:w="3227"/>
            <w:gridSpan w:val="2"/>
            <w:shd w:fill="auto" w:color="auto" w:val="clear"/>
            <w:hideMark/>
          </w:tcPr>
          <w:p w:rsidRDefault="00835371" w:rsidP="00835371" w:rsidR="00835371" w:rsidRPr="00835371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835371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835371" w:rsidP="00835371" w:rsidR="00835371" w:rsidRPr="00835371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835371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Trgovački sud u Zadru</w:t>
            </w:r>
          </w:p>
          <w:p w:rsidRDefault="00835371" w:rsidP="00835371" w:rsidR="00835371" w:rsidRPr="00835371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  <w:r w:rsidRPr="00835371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Zadar, Dr. Franje Tuđmana 35</w:t>
            </w:r>
          </w:p>
        </w:tc>
      </w:tr>
    </w:tbl>
    <w:p w:rsidRDefault="00835371" w:rsidP="00835371" w:rsidR="00835371" w:rsidRPr="008353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prijedlogu sudske savjetnice Anamarije Kovačić Milković, u skraćenom stečajnom postupku nad dužnikom </w:t>
      </w:r>
      <w:r w:rsidRPr="0083537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JOSE LUCIEN  </w:t>
      </w:r>
      <w:r w:rsidRPr="00835371">
        <w:rPr>
          <w:rFonts w:cs="Times New Roman" w:hAnsi="Times New Roman" w:ascii="Times New Roman"/>
          <w:sz w:val="24"/>
          <w:szCs w:val="24"/>
        </w:rPr>
        <w:t>d.o.o., Zaton, Raslinska cesta 31, OIB: 70183745465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agencije, Regionalnog centra Split, Podružnice Šibenik, Perivoj L. Marune 1, OIB: 85821130368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2018., </w:t>
      </w:r>
      <w:r w:rsidR="003248B3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2018. objavio je </w:t>
      </w:r>
    </w:p>
    <w:p w:rsidRDefault="00835371" w:rsidP="00835371" w:rsidR="00835371" w:rsidRPr="0083537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Utvrđuje se da ukupni iznos evidentiranog duga dužnika </w:t>
      </w:r>
      <w:r w:rsidRPr="0083537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JOSE LUCIEN  </w:t>
      </w:r>
      <w:r w:rsidRPr="00835371">
        <w:rPr>
          <w:rFonts w:cs="Times New Roman" w:hAnsi="Times New Roman" w:ascii="Times New Roman"/>
          <w:sz w:val="24"/>
          <w:szCs w:val="24"/>
        </w:rPr>
        <w:t>d.o.o., Zaton, Raslinska cesta 31, OIB: 70183745465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neizvršenih osnova za plaćanje iznosi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6.555,50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 </w:t>
      </w:r>
    </w:p>
    <w:p w:rsidRDefault="00835371" w:rsidP="00835371" w:rsidR="00835371" w:rsidRPr="008353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Poziva se osoba ovlaštena za zastupanje dužnika po zakonu </w:t>
      </w:r>
      <w:r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Jose Lucien Dillembourg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835371" w:rsidP="00835371" w:rsidR="00835371" w:rsidRPr="008353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835371" w:rsidP="00835371" w:rsidR="00835371" w:rsidRPr="00835371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4. Upozoravaju se osobe ovlaštene za zastupanje dužnika po zakonu ako u roku od 15 dana od dana objave ovog oglasa na e-oglasnoj ploči suda, ne podnesu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35371" w:rsidP="00835371" w:rsidR="00835371" w:rsidRPr="00835371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248B3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 2018.</w:t>
      </w:r>
    </w:p>
    <w:p w:rsidRDefault="00835371" w:rsidP="00835371" w:rsidR="00835371" w:rsidRPr="0083537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011A" w:rsidP="0090011A" w:rsidR="0090011A">
      <w:pPr>
        <w:tabs>
          <w:tab w:pos="8505" w:val="left"/>
        </w:tabs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011A" w:rsidP="0090011A" w:rsidR="0090011A" w:rsidRPr="0090011A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0011A">
        <w:rPr>
          <w:rFonts w:cs="Times New Roman" w:eastAsia="Calibri" w:hAnsi="Times New Roman" w:ascii="Times New Roman"/>
          <w:sz w:val="24"/>
          <w:szCs w:val="24"/>
        </w:rPr>
        <w:t>Za točnost otpravka-ovlaštena službenica                                Sudska savjetnica</w:t>
      </w:r>
    </w:p>
    <w:p w:rsidRDefault="0090011A" w:rsidP="0090011A" w:rsidR="0090011A" w:rsidRPr="0090011A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0011A">
        <w:rPr>
          <w:rFonts w:cs="Times New Roman" w:eastAsia="Calibri" w:hAnsi="Times New Roman" w:ascii="Times New Roman"/>
          <w:sz w:val="24"/>
          <w:szCs w:val="24"/>
        </w:rPr>
        <w:t>Katarina Modrić                                                                       Anamarija Kovačić Milković,v.r.</w:t>
      </w:r>
    </w:p>
    <w:p w:rsidRDefault="00835371" w:rsidP="0090011A" w:rsidR="00835371" w:rsidRPr="0083537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371" w:rsidP="00835371" w:rsidR="00835371" w:rsidRPr="0083537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835371" w:rsidP="00835371" w:rsidR="00835371" w:rsidRPr="008353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1. e-Oglasna ploča suda</w:t>
      </w:r>
    </w:p>
    <w:p w:rsidRDefault="00835371" w:rsidP="00835371" w:rsidR="00835371" w:rsidRPr="008353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5371">
        <w:rPr>
          <w:rFonts w:cs="Times New Roman" w:eastAsia="Times New Roman" w:hAnsi="Times New Roman" w:ascii="Times New Roman"/>
          <w:sz w:val="24"/>
          <w:szCs w:val="24"/>
          <w:lang w:eastAsia="hr-HR"/>
        </w:rPr>
        <w:t>2. U spis</w:t>
      </w:r>
    </w:p>
    <w:p w:rsidRDefault="00835371" w:rsidP="00835371" w:rsidR="00835371" w:rsidRPr="008353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52E" w:rsidR="00DB052E"/>
    <w:sectPr w:rsidSect="005342C6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371" w:rsidP="00835371" w:rsidR="00835371">
      <w:pPr>
        <w:spacing w:lineRule="auto" w:line="240" w:after="0"/>
      </w:pPr>
      <w:r>
        <w:separator/>
      </w:r>
    </w:p>
  </w:endnote>
  <w:endnote w:id="0" w:type="continuationSeparator">
    <w:p w:rsidRDefault="00835371" w:rsidP="00835371" w:rsidR="008353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371" w:rsidP="00835371" w:rsidR="00835371">
      <w:pPr>
        <w:spacing w:lineRule="auto" w:line="240" w:after="0"/>
      </w:pPr>
      <w:r>
        <w:separator/>
      </w:r>
    </w:p>
  </w:footnote>
  <w:footnote w:id="0" w:type="continuationSeparator">
    <w:p w:rsidRDefault="00835371" w:rsidP="00835371" w:rsidR="008353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371" w:rsidP="005342C6" w:rsidR="004766F8" w:rsidRPr="005342C6">
    <w:pPr>
      <w:jc w:val="right"/>
      <w:rPr>
        <w:bCs/>
      </w:rPr>
    </w:pPr>
    <w:r>
      <w:t>-2-</w:t>
    </w:r>
    <w:r>
      <w:tab/>
    </w:r>
    <w:r>
      <w:tab/>
      <w:t xml:space="preserve">       </w:t>
    </w:r>
    <w:r>
      <w:rPr>
        <w:bCs/>
      </w:rPr>
      <w:t>Poslovni broj: 6 St-327/2018-6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371" w:rsidP="004766F8" w:rsidR="004766F8">
    <w:pPr>
      <w:pStyle w:val="Zaglavlje"/>
    </w:pPr>
    <w:r>
      <w:tab/>
    </w:r>
    <w:r>
      <w:tab/>
      <w:t xml:space="preserve">  Poslovni broj: 6 St-338/2018-5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371" w:rsidP="00835371" w:rsidR="004766F8">
    <w:pPr>
      <w:pStyle w:val="Zaglavlje"/>
    </w:pPr>
    <w:r>
      <w:tab/>
    </w:r>
    <w:r>
      <w:tab/>
      <w:t>Poslovni broj: 6 St-338/2018-5</w:t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371"/>
    <w:rsid w:val="003248B3"/>
    <w:rsid w:val="00835371"/>
    <w:rsid w:val="0090011A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3537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353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3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37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53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5371"/>
  </w:style>
  <w:style w:styleId="Tekstrezerviranogmjesta" w:type="character">
    <w:name w:val="Placeholder Text"/>
    <w:basedOn w:val="Zadanifontodlomka"/>
    <w:uiPriority w:val="99"/>
    <w:semiHidden/>
    <w:rsid w:val="00900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1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01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01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01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3537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353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3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37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53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5371"/>
  </w:style>
  <w:style w:styleId="Tekstrezerviranogmjesta" w:type="character">
    <w:name w:val="Placeholder Text"/>
    <w:basedOn w:val="Zadanifontodlomka"/>
    <w:uiPriority w:val="99"/>
    <w:semiHidden/>
    <w:rsid w:val="00900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1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01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01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01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20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JOSE LUCIEN d.o.o. za export i import</izvorni_sadrzaj>
    <derivirana_varijabla naziv="DomainObject.Predmet.ProtustrankaFormated_1">  JOSE LUCIEN d.o.o. za export i import</derivirana_varijabla>
  </DomainObject.Predmet.ProtustrankaFormated>
  <DomainObject.Predmet.ProtustrankaFormatedOIB>
    <izvorni_sadrzaj>  JOSE LUCIEN d.o.o. za export i import, OIB 70183745465</izvorni_sadrzaj>
    <derivirana_varijabla naziv="DomainObject.Predmet.ProtustrankaFormatedOIB_1">  JOSE LUCIEN d.o.o. za export i import, OIB 70183745465</derivirana_varijabla>
  </DomainObject.Predmet.ProtustrankaFormatedOIB>
  <DomainObject.Predmet.ProtustrankaFormatedWithAdress>
    <izvorni_sadrzaj> JOSE LUCIEN d.o.o. za export i import, Raslinska cesta 31 , 22215 Zaton</izvorni_sadrzaj>
    <derivirana_varijabla naziv="DomainObject.Predmet.ProtustrankaFormatedWithAdress_1"> JOSE LUCIEN d.o.o. za export i import, Raslinska cesta 31 , 22215 Zaton</derivirana_varijabla>
  </DomainObject.Predmet.ProtustrankaFormatedWithAdress>
  <DomainObject.Predmet.ProtustrankaFormatedWithAdressOIB>
    <izvorni_sadrzaj> JOSE LUCIEN d.o.o. za export i import, OIB 70183745465, Raslinska cesta 31 , 22215 Zaton</izvorni_sadrzaj>
    <derivirana_varijabla naziv="DomainObject.Predmet.ProtustrankaFormatedWithAdressOIB_1"> JOSE LUCIEN d.o.o. za export i import, OIB 70183745465, Raslinska cesta 31 , 22215 Zaton</derivirana_varijabla>
  </DomainObject.Predmet.ProtustrankaFormatedWithAdressOIB>
  <DomainObject.Predmet.ProtustrankaWithAdress>
    <izvorni_sadrzaj>JOSE LUCIEN d.o.o. za export i import Raslinska cesta 31 , 22215 Zaton</izvorni_sadrzaj>
    <derivirana_varijabla naziv="DomainObject.Predmet.ProtustrankaWithAdress_1">JOSE LUCIEN d.o.o. za export i import Raslinska cesta 31 , 22215 Zaton</derivirana_varijabla>
  </DomainObject.Predmet.ProtustrankaWithAdress>
  <DomainObject.Predmet.ProtustrankaWithAdressOIB>
    <izvorni_sadrzaj>JOSE LUCIEN d.o.o. za export i import, OIB 70183745465, Raslinska cesta 31 , 22215 Zaton</izvorni_sadrzaj>
    <derivirana_varijabla naziv="DomainObject.Predmet.ProtustrankaWithAdressOIB_1">JOSE LUCIEN d.o.o. za export i import, OIB 70183745465, Raslinska cesta 31 , 22215 Zaton</derivirana_varijabla>
  </DomainObject.Predmet.ProtustrankaWithAdressOIB>
  <DomainObject.Predmet.ProtustrankaNazivFormated>
    <izvorni_sadrzaj>JOSE LUCIEN d.o.o. za export i import</izvorni_sadrzaj>
    <derivirana_varijabla naziv="DomainObject.Predmet.ProtustrankaNazivFormated_1">JOSE LUCIEN d.o.o. za export i import</derivirana_varijabla>
  </DomainObject.Predmet.ProtustrankaNazivFormated>
  <DomainObject.Predmet.ProtustrankaNazivFormatedOIB>
    <izvorni_sadrzaj>JOSE LUCIEN d.o.o. za export i import, OIB 70183745465</izvorni_sadrzaj>
    <derivirana_varijabla naziv="DomainObject.Predmet.ProtustrankaNazivFormatedOIB_1">JOSE LUCIEN d.o.o. za export i import, OIB 70183745465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JOSE LUCIEN d.o.o. za export i import</item>
    </izvorni_sadrzaj>
    <derivirana_varijabla naziv="DomainObject.Predmet.ProtuStrankaListFormated_1">
      <item>JOSE LUCIEN d.o.o. za export i import</item>
    </derivirana_varijabla>
  </DomainObject.Predmet.ProtuStrankaListFormated>
  <DomainObject.Predmet.ProtuStrankaListFormatedOIB>
    <izvorni_sadrzaj>
      <item>JOSE LUCIEN d.o.o. za export i import, OIB 70183745465</item>
    </izvorni_sadrzaj>
    <derivirana_varijabla naziv="DomainObject.Predmet.ProtuStrankaListFormatedOIB_1">
      <item>JOSE LUCIEN d.o.o. za export i import, OIB 70183745465</item>
    </derivirana_varijabla>
  </DomainObject.Predmet.ProtuStrankaListFormatedOIB>
  <DomainObject.Predmet.ProtuStrankaListFormatedWithAdress>
    <izvorni_sadrzaj>
      <item>JOSE LUCIEN d.o.o. za export i import, Raslinska cesta 31 , 22215 Zaton</item>
    </izvorni_sadrzaj>
    <derivirana_varijabla naziv="DomainObject.Predmet.ProtuStrankaListFormatedWithAdress_1">
      <item>JOSE LUCIEN d.o.o. za export i import, Raslinska cesta 31 , 22215 Zaton</item>
    </derivirana_varijabla>
  </DomainObject.Predmet.ProtuStrankaListFormatedWithAdress>
  <DomainObject.Predmet.ProtuStrankaListFormatedWithAdressOIB>
    <izvorni_sadrzaj>
      <item>JOSE LUCIEN d.o.o. za export i import, OIB 70183745465, Raslinska cesta 31 , 22215 Zaton</item>
    </izvorni_sadrzaj>
    <derivirana_varijabla naziv="DomainObject.Predmet.ProtuStrankaListFormatedWithAdressOIB_1">
      <item>JOSE LUCIEN d.o.o. za export i import, OIB 70183745465, Raslinska cesta 31 , 22215 Zaton</item>
    </derivirana_varijabla>
  </DomainObject.Predmet.ProtuStrankaListFormatedWithAdressOIB>
  <DomainObject.Predmet.ProtuStrankaListNazivFormated>
    <izvorni_sadrzaj>
      <item>JOSE LUCIEN d.o.o. za export i import</item>
    </izvorni_sadrzaj>
    <derivirana_varijabla naziv="DomainObject.Predmet.ProtuStrankaListNazivFormated_1">
      <item>JOSE LUCIEN d.o.o. za export i import</item>
    </derivirana_varijabla>
  </DomainObject.Predmet.ProtuStrankaListNazivFormated>
  <DomainObject.Predmet.ProtuStrankaListNazivFormatedOIB>
    <izvorni_sadrzaj>
      <item>JOSE LUCIEN d.o.o. za export i import, OIB 70183745465</item>
    </izvorni_sadrzaj>
    <derivirana_varijabla naziv="DomainObject.Predmet.ProtuStrankaListNazivFormatedOIB_1">
      <item>JOSE LUCIEN d.o.o. za export i import, OIB 70183745465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JOSE LUCIEN d.o.o. za export i import</izvorni_sadrzaj>
    <derivirana_varijabla naziv="DomainObject.Predmet.ProtustrankaIDrugi_1">JOSE LUCIEN d.o.o. za export i 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JOSE LUCIEN d.o.o. za export i import, OIB 70183745465, Raslinska cesta 31 , 22215 Zaton</izvorni_sadrzaj>
    <derivirana_varijabla naziv="DomainObject.Predmet.ProtustrankaIDrugiAdressOIB_1">JOSE LUCIEN d.o.o. za export i import, OIB 70183745465, Raslinska cesta 31 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JOSE LUCIEN d.o.o. za export i import</item>
    </izvorni_sadrzaj>
    <derivirana_varijabla naziv="DomainObject.Predmet.SudioniciListNaziv_1">
      <item>FINA - Podružnica Šibenik</item>
      <item>JOSE LUCIEN d.o.o. za export i import</item>
    </derivirana_varijabla>
  </DomainObject.Predmet.SudioniciListNaziv>
  <DomainObject.Predmet.SudioniciListAdressOIB>
    <izvorni_sadrzaj>
      <item>FINA - Podružnica Šibenik, OIB 85821130368, Perivoj L. Marune 1,22000 Šibenik</item>
      <item>JOSE LUCIEN d.o.o. za export i import, OIB 70183745465, Raslinska cesta 31 ,22215 Zaton</item>
    </izvorni_sadrzaj>
    <derivirana_varijabla naziv="DomainObject.Predmet.SudioniciListAdressOIB_1">
      <item>FINA - Podružnica Šibenik, OIB 85821130368, Perivoj L. Marune 1,22000 Šibenik</item>
      <item>JOSE LUCIEN d.o.o. za export i import, OIB 70183745465, Raslinska cesta 31 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70183745465</item>
    </izvorni_sadrzaj>
    <derivirana_varijabla naziv="DomainObject.Predmet.SudioniciListNazivOIB_1">
      <item>, OIB 85821130368</item>
      <item>, OIB 70183745465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2035</properties:Characters>
  <properties:Lines>54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2018-10-25T08:20:00Z</dcterms:created>
  <dc:creator>wsadmin</dc:creator>
  <cp:lastModifiedBy>wsadmin</cp:lastModifiedBy>
  <cp:lastPrinted>2018-10-25T08:24:00Z</cp:lastPrinted>
  <dcterms:modified xmlns:xsi="http://www.w3.org/2001/XMLSchema-instance" xsi:type="dcterms:W3CDTF">2018-10-26T07:19:00Z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(St-338-18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