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8f6d" w14:paraId="de28f6d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F12369" w:rsidRPr="00F12369">
        <w:rPr>
          <w:rFonts w:hAnsi="Times New Roman" w:ascii="Times New Roman"/>
          <w:b w:val="false"/>
        </w:rPr>
        <w:t xml:space="preserve">Trgovački sud u Pazinu, po sucu Ivanu Dujiću, u stečajnom postupku nad dužnikom </w:t>
      </w:r>
      <w:r w:rsidR="007952F3" w:rsidRPr="007952F3">
        <w:rPr>
          <w:rFonts w:hAnsi="Times New Roman" w:ascii="Times New Roman"/>
          <w:b w:val="false"/>
        </w:rPr>
        <w:t>EKONOMIK d.o.o. u stečaju Poreč, Tina Ujevića 7, OIB 63295095162</w:t>
      </w:r>
      <w:r w:rsidR="007952F3">
        <w:rPr>
          <w:rFonts w:hAnsi="Times New Roman" w:ascii="Times New Roman"/>
          <w:b w:val="false"/>
        </w:rPr>
        <w:t>, 13</w:t>
      </w:r>
      <w:r w:rsidR="00F12369" w:rsidRPr="00F12369">
        <w:rPr>
          <w:rFonts w:hAnsi="Times New Roman" w:ascii="Times New Roman"/>
          <w:b w:val="false"/>
        </w:rPr>
        <w:t xml:space="preserve">. </w:t>
      </w:r>
      <w:r w:rsidR="007952F3">
        <w:rPr>
          <w:rFonts w:hAnsi="Times New Roman" w:ascii="Times New Roman"/>
          <w:b w:val="false"/>
        </w:rPr>
        <w:t xml:space="preserve">prosinca </w:t>
      </w:r>
      <w:r w:rsidR="00F12369" w:rsidRPr="00F12369">
        <w:rPr>
          <w:rFonts w:hAnsi="Times New Roman" w:ascii="Times New Roman"/>
          <w:b w:val="false"/>
        </w:rPr>
        <w:t>2018.</w:t>
      </w:r>
      <w:r w:rsidRPr="008F7763">
        <w:rPr>
          <w:rFonts w:hAnsi="Times New Roman" w:ascii="Times New Roman"/>
          <w:b w:val="false"/>
        </w:rPr>
        <w:t xml:space="preserve"> donio je slijedeći</w:t>
      </w:r>
    </w:p>
    <w:p w:rsidRDefault="007952F3" w:rsidP="00661BC8" w:rsidR="007952F3" w:rsidRPr="008F7763">
      <w:pPr>
        <w:jc w:val="both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4E3D3F" w:rsidR="00F12369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>Nalaže se F</w:t>
      </w:r>
      <w:r w:rsidR="002D0090">
        <w:rPr>
          <w:rFonts w:hAnsi="Times New Roman" w:ascii="Times New Roman"/>
          <w:b w:val="false"/>
        </w:rPr>
        <w:t>inancijskoj agenciji</w:t>
      </w:r>
      <w:r w:rsidR="002D0090" w:rsidRPr="002D0090">
        <w:rPr>
          <w:rFonts w:hAnsi="Times New Roman" w:ascii="Times New Roman"/>
          <w:b w:val="false"/>
        </w:rPr>
        <w:t xml:space="preserve"> da sa računa broj HR3323900011300028779 izvrši povrat jamčevine</w:t>
      </w:r>
      <w:r w:rsidR="00F12369">
        <w:rPr>
          <w:rFonts w:hAnsi="Times New Roman" w:ascii="Times New Roman"/>
          <w:b w:val="false"/>
        </w:rPr>
        <w:t>:</w:t>
      </w:r>
    </w:p>
    <w:p w:rsidRDefault="00F12369" w:rsidP="00F12369" w:rsidR="00F1236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D0090" w:rsidRPr="002D009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- </w:t>
      </w:r>
      <w:r w:rsidR="007952F3">
        <w:rPr>
          <w:rFonts w:hAnsi="Times New Roman" w:ascii="Times New Roman"/>
          <w:b w:val="false"/>
        </w:rPr>
        <w:t>Mladenu Pavičiću iz Splita, A. B. Šimića 58</w:t>
      </w:r>
      <w:r>
        <w:rPr>
          <w:rFonts w:hAnsi="Times New Roman" w:ascii="Times New Roman"/>
          <w:b w:val="false"/>
        </w:rPr>
        <w:t>,</w:t>
      </w:r>
      <w:r w:rsidRPr="00F1236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OIB </w:t>
      </w:r>
      <w:r w:rsidR="007952F3">
        <w:rPr>
          <w:rFonts w:hAnsi="Times New Roman" w:ascii="Times New Roman"/>
          <w:b w:val="false"/>
        </w:rPr>
        <w:t>02593188458</w:t>
      </w:r>
      <w:r>
        <w:rPr>
          <w:rFonts w:hAnsi="Times New Roman" w:ascii="Times New Roman"/>
          <w:b w:val="false"/>
        </w:rPr>
        <w:t xml:space="preserve">, </w:t>
      </w:r>
      <w:r w:rsidR="002D0090" w:rsidRPr="002D0090">
        <w:rPr>
          <w:rFonts w:hAnsi="Times New Roman" w:ascii="Times New Roman"/>
          <w:b w:val="false"/>
        </w:rPr>
        <w:t>na račun  HR</w:t>
      </w:r>
      <w:r w:rsidR="007952F3">
        <w:rPr>
          <w:rFonts w:hAnsi="Times New Roman" w:ascii="Times New Roman"/>
          <w:b w:val="false"/>
        </w:rPr>
        <w:t>2623600003222439327</w:t>
      </w:r>
      <w:r w:rsidR="002D0090" w:rsidRPr="002D0090">
        <w:rPr>
          <w:rFonts w:hAnsi="Times New Roman" w:ascii="Times New Roman"/>
          <w:b w:val="false"/>
        </w:rPr>
        <w:t xml:space="preserve">, u iznosu od </w:t>
      </w:r>
      <w:r w:rsidR="007952F3">
        <w:rPr>
          <w:rFonts w:hAnsi="Times New Roman" w:ascii="Times New Roman"/>
          <w:b w:val="false"/>
        </w:rPr>
        <w:t>3.048,10</w:t>
      </w:r>
      <w:r w:rsidR="002D0090" w:rsidRPr="002D0090">
        <w:rPr>
          <w:rFonts w:hAnsi="Times New Roman" w:ascii="Times New Roman"/>
          <w:b w:val="false"/>
        </w:rPr>
        <w:t xml:space="preserve"> kuna</w:t>
      </w:r>
      <w:r>
        <w:rPr>
          <w:rFonts w:hAnsi="Times New Roman" w:ascii="Times New Roman"/>
          <w:b w:val="false"/>
        </w:rPr>
        <w:t>,</w:t>
      </w:r>
      <w:r w:rsidR="002D0090" w:rsidRPr="002D0090">
        <w:rPr>
          <w:rFonts w:hAnsi="Times New Roman" w:ascii="Times New Roman"/>
          <w:b w:val="false"/>
        </w:rPr>
        <w:t xml:space="preserve"> identifikator nadmetanja </w:t>
      </w:r>
      <w:r w:rsidR="007952F3">
        <w:rPr>
          <w:rFonts w:hAnsi="Times New Roman" w:ascii="Times New Roman"/>
          <w:b w:val="false"/>
        </w:rPr>
        <w:t>11572.</w:t>
      </w:r>
    </w:p>
    <w:p w:rsidRDefault="00585438" w:rsidP="00C6009E" w:rsidR="00585438">
      <w:pPr>
        <w:jc w:val="both"/>
        <w:rPr>
          <w:rFonts w:hAnsi="Times New Roman" w:ascii="Times New Roman"/>
          <w:b w:val="false"/>
        </w:rPr>
      </w:pPr>
    </w:p>
    <w:p w:rsidRDefault="00DA5BD1" w:rsidP="00C6009E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426BE8">
        <w:rPr>
          <w:rFonts w:hAnsi="Times New Roman" w:ascii="Times New Roman"/>
          <w:b w:val="false"/>
        </w:rPr>
        <w:t>1</w:t>
      </w:r>
      <w:r w:rsidR="007952F3">
        <w:rPr>
          <w:rFonts w:hAnsi="Times New Roman" w:ascii="Times New Roman"/>
          <w:b w:val="false"/>
        </w:rPr>
        <w:t>3</w:t>
      </w:r>
      <w:r w:rsidR="00CF3839" w:rsidRPr="00CF3839">
        <w:rPr>
          <w:rFonts w:hAnsi="Times New Roman" w:ascii="Times New Roman"/>
          <w:b w:val="false"/>
        </w:rPr>
        <w:t xml:space="preserve">. </w:t>
      </w:r>
      <w:r w:rsidR="007952F3">
        <w:rPr>
          <w:rFonts w:hAnsi="Times New Roman" w:ascii="Times New Roman"/>
          <w:b w:val="false"/>
        </w:rPr>
        <w:t xml:space="preserve">prosinca </w:t>
      </w:r>
      <w:r w:rsidR="00CF3839" w:rsidRPr="00CF3839">
        <w:rPr>
          <w:rFonts w:hAnsi="Times New Roman" w:ascii="Times New Roman"/>
          <w:b w:val="false"/>
        </w:rPr>
        <w:t>201</w:t>
      </w:r>
      <w:r w:rsidR="004E3D3F">
        <w:rPr>
          <w:rFonts w:hAnsi="Times New Roman" w:ascii="Times New Roman"/>
          <w:b w:val="false"/>
        </w:rPr>
        <w:t>8</w:t>
      </w:r>
      <w:r w:rsidR="00CF3839" w:rsidRPr="00CF3839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</w:t>
      </w:r>
      <w:r w:rsidR="007A0B2C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Ivan Dujić</w:t>
      </w:r>
      <w:r w:rsidR="007A0B2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>
      <w:pPr>
        <w:jc w:val="right"/>
        <w:rPr>
          <w:rFonts w:hAnsi="Times New Roman" w:ascii="Times New Roman"/>
          <w:b w:val="false"/>
        </w:rPr>
      </w:pPr>
    </w:p>
    <w:p w:rsidRDefault="009744DA" w:rsidP="00DA5BD1" w:rsidR="009744DA">
      <w:pPr>
        <w:jc w:val="right"/>
        <w:rPr>
          <w:rFonts w:hAnsi="Times New Roman" w:ascii="Times New Roman"/>
          <w:b w:val="false"/>
        </w:rPr>
      </w:pPr>
    </w:p>
    <w:p w:rsidRDefault="009E28FC" w:rsidP="00DA5BD1" w:rsidR="009E28FC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9E28FC" w:rsidP="009E28FC" w:rsidR="009E28FC">
      <w:pPr>
        <w:rPr>
          <w:rFonts w:hAnsi="Times New Roman" w:ascii="Times New Roman"/>
          <w:b w:val="false"/>
        </w:rPr>
      </w:pPr>
      <w:r w:rsidRPr="009E28FC">
        <w:rPr>
          <w:rFonts w:hAnsi="Times New Roman" w:ascii="Times New Roman"/>
          <w:b w:val="false"/>
        </w:rPr>
        <w:t xml:space="preserve">- </w:t>
      </w:r>
      <w:r w:rsidR="00733755">
        <w:rPr>
          <w:rFonts w:hAnsi="Times New Roman" w:ascii="Times New Roman"/>
          <w:b w:val="false"/>
        </w:rPr>
        <w:t>e-</w:t>
      </w:r>
      <w:r w:rsidRPr="009E28FC">
        <w:rPr>
          <w:rFonts w:hAnsi="Times New Roman" w:ascii="Times New Roman"/>
          <w:b w:val="false"/>
        </w:rPr>
        <w:t>oglasna ploča suda 8 dana</w:t>
      </w:r>
    </w:p>
    <w:p w:rsidRDefault="00C6009E" w:rsidP="00875A4A" w:rsidR="00C6009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8F7763">
        <w:rPr>
          <w:rFonts w:hAnsi="Times New Roman" w:ascii="Times New Roman"/>
          <w:b w:val="false"/>
        </w:rPr>
        <w:t xml:space="preserve">Financijska </w:t>
      </w:r>
      <w:r w:rsidR="007952F3">
        <w:rPr>
          <w:rFonts w:hAnsi="Times New Roman" w:ascii="Times New Roman"/>
          <w:b w:val="false"/>
        </w:rPr>
        <w:t>agencija Rijeka, Frana Kurelca 8</w:t>
      </w:r>
    </w:p>
    <w:sectPr w:rsidSect="00744CD8" w:rsidR="00C6009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33E1" w:rsidP="00DA5BD1" w:rsidR="00E933E1">
      <w:r>
        <w:separator/>
      </w:r>
    </w:p>
  </w:endnote>
  <w:endnote w:id="0" w:type="continuationSeparator">
    <w:p w:rsidRDefault="00E933E1" w:rsidP="00DA5BD1" w:rsidR="00E93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0B2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0B2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7A0B2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33E1" w:rsidP="00DA5BD1" w:rsidR="00E933E1">
      <w:r>
        <w:separator/>
      </w:r>
    </w:p>
  </w:footnote>
  <w:footnote w:id="0" w:type="continuationSeparator">
    <w:p w:rsidRDefault="00E933E1" w:rsidP="00DA5BD1" w:rsidR="00E933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8543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  <w:p w:rsidRDefault="007A0B2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7A0B2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F12369">
      <w:rPr>
        <w:rFonts w:hAnsi="Times New Roman" w:ascii="Times New Roman"/>
        <w:b w:val="false"/>
      </w:rPr>
      <w:t>10 St-</w:t>
    </w:r>
    <w:r w:rsidR="007952F3">
      <w:rPr>
        <w:rFonts w:hAnsi="Times New Roman" w:ascii="Times New Roman"/>
        <w:b w:val="false"/>
      </w:rPr>
      <w:t>4</w:t>
    </w:r>
    <w:r w:rsidR="00F12369">
      <w:rPr>
        <w:rFonts w:hAnsi="Times New Roman" w:ascii="Times New Roman"/>
        <w:b w:val="false"/>
      </w:rPr>
      <w:t>/201</w:t>
    </w:r>
    <w:r w:rsidR="007952F3">
      <w:rPr>
        <w:rFonts w:hAnsi="Times New Roman" w:ascii="Times New Roman"/>
        <w:b w:val="false"/>
      </w:rPr>
      <w:t>7</w:t>
    </w:r>
    <w:r w:rsidR="00F12369">
      <w:rPr>
        <w:rFonts w:hAnsi="Times New Roman" w:ascii="Times New Roman"/>
        <w:b w:val="false"/>
      </w:rPr>
      <w:t>-</w:t>
    </w:r>
    <w:r w:rsidR="007952F3">
      <w:rPr>
        <w:rFonts w:hAnsi="Times New Roman" w:ascii="Times New Roman"/>
        <w:b w:val="false"/>
      </w:rP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62FEC"/>
    <w:rsid w:val="001062FB"/>
    <w:rsid w:val="0016197B"/>
    <w:rsid w:val="001949E9"/>
    <w:rsid w:val="001B6D87"/>
    <w:rsid w:val="001B7C33"/>
    <w:rsid w:val="001C65C2"/>
    <w:rsid w:val="001D0D59"/>
    <w:rsid w:val="001D18F9"/>
    <w:rsid w:val="001E58BA"/>
    <w:rsid w:val="00213C46"/>
    <w:rsid w:val="00224E4E"/>
    <w:rsid w:val="002B561F"/>
    <w:rsid w:val="002D0090"/>
    <w:rsid w:val="002D7040"/>
    <w:rsid w:val="003053A8"/>
    <w:rsid w:val="003441C8"/>
    <w:rsid w:val="00361F4E"/>
    <w:rsid w:val="003771B6"/>
    <w:rsid w:val="003C1C2F"/>
    <w:rsid w:val="004208E2"/>
    <w:rsid w:val="00426BE8"/>
    <w:rsid w:val="004550A0"/>
    <w:rsid w:val="004A71B6"/>
    <w:rsid w:val="004E3D3F"/>
    <w:rsid w:val="005437C1"/>
    <w:rsid w:val="00550DEE"/>
    <w:rsid w:val="00552EAC"/>
    <w:rsid w:val="00554328"/>
    <w:rsid w:val="00564E95"/>
    <w:rsid w:val="005715B8"/>
    <w:rsid w:val="00585438"/>
    <w:rsid w:val="00586781"/>
    <w:rsid w:val="00601649"/>
    <w:rsid w:val="006262E4"/>
    <w:rsid w:val="00661BC8"/>
    <w:rsid w:val="006B58B6"/>
    <w:rsid w:val="006C36F9"/>
    <w:rsid w:val="006F66A2"/>
    <w:rsid w:val="00716DC5"/>
    <w:rsid w:val="00721D15"/>
    <w:rsid w:val="00733755"/>
    <w:rsid w:val="00740611"/>
    <w:rsid w:val="00742E43"/>
    <w:rsid w:val="00773F03"/>
    <w:rsid w:val="007952F3"/>
    <w:rsid w:val="007A0B2C"/>
    <w:rsid w:val="007B071B"/>
    <w:rsid w:val="00822DFE"/>
    <w:rsid w:val="00875A4A"/>
    <w:rsid w:val="008879FE"/>
    <w:rsid w:val="00891E53"/>
    <w:rsid w:val="008A77D9"/>
    <w:rsid w:val="008D1B4C"/>
    <w:rsid w:val="008D7386"/>
    <w:rsid w:val="008F74D9"/>
    <w:rsid w:val="008F7763"/>
    <w:rsid w:val="009070E7"/>
    <w:rsid w:val="00911CE0"/>
    <w:rsid w:val="009744DA"/>
    <w:rsid w:val="009754C9"/>
    <w:rsid w:val="00985388"/>
    <w:rsid w:val="0098678B"/>
    <w:rsid w:val="00993205"/>
    <w:rsid w:val="009E28FC"/>
    <w:rsid w:val="00A02DD6"/>
    <w:rsid w:val="00A4237D"/>
    <w:rsid w:val="00AB4A25"/>
    <w:rsid w:val="00B507CB"/>
    <w:rsid w:val="00B70CB0"/>
    <w:rsid w:val="00B90FED"/>
    <w:rsid w:val="00C6009E"/>
    <w:rsid w:val="00C776FA"/>
    <w:rsid w:val="00C95559"/>
    <w:rsid w:val="00CE056E"/>
    <w:rsid w:val="00CF3839"/>
    <w:rsid w:val="00D50A1D"/>
    <w:rsid w:val="00D841D3"/>
    <w:rsid w:val="00DA5BD1"/>
    <w:rsid w:val="00E24EC1"/>
    <w:rsid w:val="00E35E8D"/>
    <w:rsid w:val="00E933E1"/>
    <w:rsid w:val="00EA4DAB"/>
    <w:rsid w:val="00ED2AE1"/>
    <w:rsid w:val="00F12369"/>
    <w:rsid w:val="00F34C9B"/>
    <w:rsid w:val="00F3524D"/>
    <w:rsid w:val="00F67D33"/>
    <w:rsid w:val="00F7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43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B2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B2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B2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B2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43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B2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B2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B2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B2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St-4/2017</izvorni_sadrzaj>
    <derivirana_varijabla naziv="DomainObject.Predmet.OznakaBroj_1">St-4/2017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>
      <item>ŽUPANIJSKO DRŽAVNO ODVJETNIŠTVO U PULI - POLA</item>
    </izvorni_sadrzaj>
    <derivirana_varijabla naziv="DomainObject.Predmet.OstaliListFormated_1">
      <item>ŽUPANIJSKO DRŽAVNO ODVJETNIŠTVO U PULI - POLA</item>
    </derivirana_varijabla>
  </DomainObject.Predmet.OstaliListFormated>
  <DomainObject.Predmet.OstaliListFormatedOIB>
    <izvorni_sadrzaj>
      <item>ŽUPANIJSKO DRŽAVNO ODVJETNIŠTVO U PULI - POLA</item>
    </izvorni_sadrzaj>
    <derivirana_varijabla naziv="DomainObject.Predmet.OstaliListFormatedOIB_1">
      <item>ŽUPANIJSKO DRŽAVNO ODVJETNIŠTVO U PULI - POLA</item>
    </derivirana_varijabla>
  </DomainObject.Predmet.OstaliListFormatedOIB>
  <DomainObject.Predmet.OstaliListFormatedWithAdress>
    <izvorni_sadrzaj>
      <item>ŽUPANIJSKO DRŽAVNO ODVJETNIŠTVO U PULI - POLA, Kranječvićeva 8, 52100 Pula</item>
    </izvorni_sadrzaj>
    <derivirana_varijabla naziv="DomainObject.Predmet.OstaliListFormatedWithAdress_1">
      <item>ŽUPANIJSKO DRŽAVNO ODVJETNIŠTVO U PULI - POLA, Kranječvićeva 8, 52100 Pula</item>
    </derivirana_varijabla>
  </DomainObject.Predmet.OstaliListFormatedWithAdress>
  <DomainObject.Predmet.OstaliListFormatedWithAdressOIB>
    <izvorni_sadrzaj>
      <item>ŽUPANIJSKO DRŽAVNO ODVJETNIŠTVO U PULI - POLA, Kranječvićeva 8, 52100 Pula</item>
    </izvorni_sadrzaj>
    <derivirana_varijabla naziv="DomainObject.Predmet.OstaliListFormatedWithAdressOIB_1">
      <item>ŽUPANIJSKO DRŽAVNO ODVJETNIŠTVO U PULI - POLA, Kranječvićeva 8, 52100 Pula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EKONOMIK d. o. o. POREČ</item>
      <item>FINANCIJSKA AGENCIJA, RC RIJEKA, PODRUŽNICA PULA, PULA</item>
      <item>ŽUPANIJSKO DRŽAVNO ODVJETNIŠTVO U PULI - POLA</item>
    </izvorni_sadrzaj>
    <derivirana_varijabla naziv="DomainObject.Predmet.SudioniciListNaziv_1">
      <item>EKONOMIK d. o. o. POREČ</item>
      <item>FINANCIJSKA AGENCIJA, RC RIJEKA, PODRUŽNICA PULA, PULA</item>
      <item>ŽUPANIJSKO DRŽAVNO ODVJETNIŠTVO U PULI - POLA</item>
    </derivirana_varijabla>
  </DomainObject.Predmet.SudioniciListNaziv>
  <DomainObject.Predmet.SudioniciListAdressOIB>
    <izvorni_sadrzaj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izvorni_sadrzaj>
    <derivirana_varijabla naziv="DomainObject.Predmet.SudioniciListAdressOIB_1">
      <item>EKONOMIK d. o. o. POREČ, OIB 63295095162, Tina Ujevića 7,52440 Poreč</item>
      <item>FINANCIJSKA AGENCIJA, RC RIJEKA, PODRUŽNICA PULA, PULA, OIB 85821130368, Ulica grada Vukovara 70,10000 Zagreb</item>
      <item>ŽUPANIJSKO DRŽAVNO ODVJETNIŠTVO U PULI - POLA, Kranječvićeva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63295095162</item>
      <item>, OIB 85821130368</item>
      <item>, OIB null</item>
    </izvorni_sadrzaj>
    <derivirana_varijabla naziv="DomainObject.Predmet.SudioniciListNazivOIB_1">
      <item>, OIB 63295095162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studenog 2018.</izvorni_sadrzaj>
    <derivirana_varijabla naziv="DomainObject.Predmet.DatumZadnjeOdrzaneSudskeRadnje_1">19. studenog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St-4/2017-70</izvorni_sadrzaj>
    <derivirana_varijabla naziv="DomainObject.PredzadnjaOdlukaIzPredmeta.Oznaka_1">St-4/2017-70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639</properties:Characters>
  <properties:Lines>33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2018-12-13T11:57:00Z</dcterms:created>
  <dc:creator>Jasmina Matika</dc:creator>
  <cp:lastModifiedBy>Sanja Lakošeljac</cp:lastModifiedBy>
  <dcterms:modified xmlns:xsi="http://www.w3.org/2001/XMLSchema-instance" xsi:type="dcterms:W3CDTF">2018-12-13T12:04:00Z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(St-4-17-74 Zaključak o povratu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