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8c773" w14:paraId="e58c773" w:rsidRDefault="00CC00F1" w:rsidP="00CC00F1" w:rsidR="000A7106" w:rsidRPr="00FA3260">
      <w:pPr>
        <w:jc w:val="right"/>
        <w15:collapsed w:val="false"/>
        <w:rPr>
          <w:b/>
        </w:rPr>
      </w:pPr>
      <w:bookmarkStart w:name="_GoBack" w:id="0"/>
      <w:bookmarkEnd w:id="0"/>
      <w:r w:rsidRPr="001C5505">
        <w:t>1 St-</w:t>
      </w:r>
      <w:r w:rsidR="006D5B7A">
        <w:t>410</w:t>
      </w:r>
      <w:r>
        <w:t>/1</w:t>
      </w:r>
      <w:r w:rsidR="00A2677E">
        <w:t>6</w:t>
      </w:r>
      <w:r>
        <w:t>-</w:t>
      </w:r>
      <w:r w:rsidR="00442356">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CHILL OUT j.d.o.o. za ugostiteljstvo</w:t>
      </w:r>
      <w:r w:rsidR="00CE483C">
        <w:t xml:space="preserve">, </w:t>
      </w:r>
      <w:r w:rsidR="00442356">
        <w:t xml:space="preserve">Zadar, Put Vrela 59, </w:t>
      </w:r>
      <w:r w:rsidR="00CE483C">
        <w:t xml:space="preserve">OIB: </w:t>
      </w:r>
      <w:r w:rsidR="006D5B7A">
        <w:t>02126779608</w:t>
      </w:r>
      <w:r w:rsidR="00F81A36" w:rsidRPr="001C5505">
        <w:t xml:space="preserve">,  </w:t>
      </w:r>
      <w:r w:rsidR="003A0A6A" w:rsidRPr="001C5505">
        <w:t xml:space="preserve">dana </w:t>
      </w:r>
      <w:r w:rsidR="00442356">
        <w:t>05.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442356" w:rsidP="00442356" w:rsidR="00442356" w:rsidRPr="001C5505">
      <w:pPr>
        <w:numPr>
          <w:ilvl w:val="0"/>
          <w:numId w:val="2"/>
        </w:numPr>
        <w:jc w:val="both"/>
      </w:pPr>
      <w:r w:rsidRPr="001C5505">
        <w:t xml:space="preserve">Pozivaju se </w:t>
      </w:r>
      <w:r>
        <w:t>osobe koje imaju pravni interes za provedbom stečajnog postupka nad</w:t>
      </w:r>
      <w:r w:rsidRPr="001C5505">
        <w:t xml:space="preserve"> trgovačk</w:t>
      </w:r>
      <w:r>
        <w:t>im</w:t>
      </w:r>
      <w:r w:rsidRPr="001C5505">
        <w:t xml:space="preserve"> društv</w:t>
      </w:r>
      <w:r>
        <w:t xml:space="preserve">om CHILL OUT j.d.o.o. za ugostiteljstvo, Zadar, Put Vrela 59, OIB: 02126779608 </w:t>
      </w:r>
      <w:r w:rsidRPr="001C5505">
        <w:t xml:space="preserve">da u roku od </w:t>
      </w:r>
      <w:r>
        <w:t>15</w:t>
      </w:r>
      <w:r w:rsidRPr="001C5505">
        <w:t xml:space="preserve"> dana od isteka osmog dana od objave ovog rješenja </w:t>
      </w:r>
      <w:r>
        <w:t>na e-oglasnoj ploči suda</w:t>
      </w:r>
      <w:r w:rsidRPr="001C5505">
        <w:t xml:space="preserve"> solidarno predujme iznos od </w:t>
      </w:r>
      <w:r>
        <w:t>14.300,00</w:t>
      </w:r>
      <w:r w:rsidRPr="001C5505">
        <w:t xml:space="preserve"> kuna potreban za pokriće troškova vođenja stečajnog postupka nad ovim stečajnim dužnikom. (čl. </w:t>
      </w:r>
      <w:r>
        <w:t>132</w:t>
      </w:r>
      <w:r w:rsidRPr="001C5505">
        <w:t>.</w:t>
      </w:r>
      <w:r>
        <w:t xml:space="preserve"> st. 1.</w:t>
      </w:r>
      <w:r w:rsidRPr="001C5505">
        <w:t xml:space="preserve"> Stečajnog zakona (Narodne novine broj </w:t>
      </w:r>
      <w:r>
        <w:t>71/15)</w:t>
      </w:r>
      <w:r w:rsidRPr="001C5505">
        <w:t>).</w:t>
      </w:r>
    </w:p>
    <w:p w:rsidRDefault="00442356" w:rsidP="00442356" w:rsidR="00442356" w:rsidRPr="001C5505">
      <w:pPr>
        <w:ind w:left="705"/>
      </w:pPr>
    </w:p>
    <w:p w:rsidRDefault="00442356" w:rsidP="00442356" w:rsidR="00442356" w:rsidRPr="00FA3260">
      <w:pPr>
        <w:numPr>
          <w:ilvl w:val="0"/>
          <w:numId w:val="2"/>
        </w:numPr>
        <w:jc w:val="both"/>
      </w:pPr>
      <w:r w:rsidRPr="00FA3260">
        <w:t>Uplata se ima izvršiti na depozitni račun ovog suda na broj: IBAN: HR43 2390 0011 3000 0085 7 s pozivom na broj odobrenja 05 221-</w:t>
      </w:r>
      <w:r>
        <w:t>410-</w:t>
      </w:r>
      <w:r w:rsidRPr="00FA3260">
        <w:t>1</w:t>
      </w:r>
      <w:r>
        <w:t>6</w:t>
      </w:r>
      <w:r w:rsidRPr="00FA3260">
        <w:t>.</w:t>
      </w:r>
    </w:p>
    <w:p w:rsidRDefault="00442356" w:rsidP="00442356" w:rsidR="00442356" w:rsidRPr="00FA3260">
      <w:pPr>
        <w:ind w:left="705"/>
      </w:pPr>
    </w:p>
    <w:p w:rsidRDefault="00442356" w:rsidP="00442356" w:rsidR="00442356">
      <w:pPr>
        <w:numPr>
          <w:ilvl w:val="0"/>
          <w:numId w:val="2"/>
        </w:numPr>
        <w:jc w:val="both"/>
      </w:pPr>
      <w:r w:rsidRPr="00FA3260">
        <w:t>Ukoliko vjerovnici ne postup</w:t>
      </w:r>
      <w:r>
        <w:t>e</w:t>
      </w:r>
      <w:r w:rsidRPr="00FA3260">
        <w:t xml:space="preserve"> po nalogu suda iz točke 2. donijet će se rješenje o </w:t>
      </w:r>
      <w:r>
        <w:t>otvaranju</w:t>
      </w:r>
      <w:r w:rsidRPr="00FA3260">
        <w:t xml:space="preserve"> i zaključenju stečajnog postupka. </w:t>
      </w:r>
    </w:p>
    <w:p w:rsidRDefault="00442356" w:rsidP="00442356" w:rsidR="00442356">
      <w:pPr>
        <w:jc w:val="both"/>
      </w:pPr>
    </w:p>
    <w:p w:rsidRDefault="00442356" w:rsidP="00442356" w:rsidR="00442356" w:rsidRPr="00FA3260">
      <w:pPr>
        <w:jc w:val="both"/>
      </w:pPr>
    </w:p>
    <w:p w:rsidRDefault="00442356" w:rsidP="00442356" w:rsidR="00442356" w:rsidRPr="00FA3260">
      <w:pPr>
        <w:jc w:val="center"/>
      </w:pPr>
      <w:r w:rsidRPr="00FA3260">
        <w:t>Obrazloženje</w:t>
      </w:r>
    </w:p>
    <w:p w:rsidRDefault="00442356" w:rsidP="00442356" w:rsidR="00442356" w:rsidRPr="00FA3260">
      <w:pPr>
        <w:jc w:val="center"/>
      </w:pPr>
    </w:p>
    <w:p w:rsidRDefault="00442356" w:rsidP="00442356" w:rsidR="00442356"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18.500,40 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42356" w:rsidP="00442356" w:rsidR="00442356">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14.300,00  kuna</w:t>
      </w:r>
      <w:r w:rsidRPr="00D019D4">
        <w:t xml:space="preserve">, </w:t>
      </w:r>
      <w:r>
        <w:t xml:space="preserve">a koji se sastoji od nagrada stečajnom upravitelju 13.000,00 kuna, troškove arhiviranja i sređivanja dokumentacije u iznosu od 1.000,00 kuna, te troškovi otvaranja i zatvaranja računa u iznosu od 300,00 kuna. </w:t>
      </w:r>
    </w:p>
    <w:p w:rsidRDefault="00442356" w:rsidP="00442356" w:rsidR="00442356"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442356" w:rsidP="00442356" w:rsidR="00442356" w:rsidRPr="00D019D4">
      <w:pPr>
        <w:jc w:val="center"/>
      </w:pPr>
    </w:p>
    <w:p w:rsidRDefault="00442356" w:rsidP="00442356" w:rsidR="00442356" w:rsidRPr="00D019D4">
      <w:pPr>
        <w:jc w:val="center"/>
      </w:pPr>
      <w:r w:rsidRPr="00D019D4">
        <w:t xml:space="preserve">U Zadru, </w:t>
      </w:r>
      <w:r>
        <w:t>05. srpnja 2016.</w:t>
      </w:r>
    </w:p>
    <w:p w:rsidRDefault="00442356" w:rsidP="00442356" w:rsidR="00442356"/>
    <w:p w:rsidRDefault="00442356" w:rsidP="00442356" w:rsidR="00442356">
      <w:pPr>
        <w:jc w:val="right"/>
      </w:pPr>
      <w:r>
        <w:t>S</w:t>
      </w:r>
      <w:r w:rsidRPr="002C500F">
        <w:t>u</w:t>
      </w:r>
      <w:r>
        <w:t>tkinja:</w:t>
      </w:r>
    </w:p>
    <w:p w:rsidRDefault="00442356" w:rsidP="00442356" w:rsidR="00442356" w:rsidRPr="00F60CD9">
      <w:pPr>
        <w:jc w:val="right"/>
      </w:pPr>
      <w:r>
        <w:t>Ardena Bajlo</w:t>
      </w:r>
    </w:p>
    <w:p w:rsidRDefault="00442356" w:rsidP="00442356" w:rsidR="00442356"/>
    <w:p w:rsidRDefault="00442356" w:rsidP="00442356" w:rsidR="00442356" w:rsidRPr="001E7360"/>
    <w:p w:rsidRDefault="00442356" w:rsidP="00442356" w:rsidR="00442356" w:rsidRPr="00890D3B"/>
    <w:p w:rsidRDefault="00442356" w:rsidP="00442356" w:rsidR="00442356">
      <w:pPr>
        <w:jc w:val="right"/>
      </w:pPr>
    </w:p>
    <w:p w:rsidRDefault="00442356" w:rsidP="00442356" w:rsidR="00442356" w:rsidRPr="00D019D4">
      <w:pPr>
        <w:jc w:val="right"/>
      </w:pPr>
    </w:p>
    <w:p w:rsidRDefault="00442356" w:rsidP="00442356" w:rsidR="00442356" w:rsidRPr="00D019D4">
      <w:pPr>
        <w:jc w:val="right"/>
      </w:pPr>
    </w:p>
    <w:p w:rsidRDefault="00442356" w:rsidP="00442356" w:rsidR="00442356" w:rsidRPr="00B32CC5">
      <w:r w:rsidRPr="00B32CC5">
        <w:t xml:space="preserve">Pouka o pravnom lijeku: </w:t>
      </w:r>
    </w:p>
    <w:p w:rsidRDefault="00442356" w:rsidP="00442356" w:rsidR="00442356"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442356" w:rsidP="00442356" w:rsidR="00442356" w:rsidRPr="00D019D4"/>
    <w:p w:rsidRDefault="00442356" w:rsidP="00442356" w:rsidR="00442356" w:rsidRPr="00D019D4">
      <w:r w:rsidRPr="00D019D4">
        <w:t xml:space="preserve">Dostaviti: </w:t>
      </w:r>
    </w:p>
    <w:p w:rsidRDefault="00442356" w:rsidP="00442356" w:rsidR="00442356" w:rsidRPr="00D019D4">
      <w:r w:rsidRPr="00D019D4">
        <w:t>-</w:t>
      </w:r>
      <w:r>
        <w:t xml:space="preserve"> </w:t>
      </w:r>
      <w:r w:rsidRPr="00D019D4">
        <w:t>stečajnom upravitelju</w:t>
      </w:r>
      <w:r>
        <w:t xml:space="preserve"> –e-mailom</w:t>
      </w:r>
    </w:p>
    <w:p w:rsidRDefault="00442356" w:rsidP="00442356" w:rsidR="00442356" w:rsidRPr="00D019D4">
      <w:r w:rsidRPr="00D019D4">
        <w:t>-</w:t>
      </w:r>
      <w:r>
        <w:t xml:space="preserve"> e-</w:t>
      </w:r>
      <w:r w:rsidRPr="00D019D4">
        <w:t>oglasna ploča</w:t>
      </w:r>
    </w:p>
    <w:p w:rsidRDefault="00442356" w:rsidP="00442356" w:rsidR="00442356" w:rsidRPr="00D019D4">
      <w:r w:rsidRPr="00D019D4">
        <w:t>-</w:t>
      </w:r>
      <w:r>
        <w:t xml:space="preserve"> </w:t>
      </w:r>
      <w:r w:rsidRPr="00D019D4">
        <w:t>računovodstvo suda</w:t>
      </w:r>
    </w:p>
    <w:p w:rsidRDefault="00442356" w:rsidP="00442356" w:rsidR="00442356" w:rsidRPr="00D019D4">
      <w:r w:rsidRPr="00D019D4">
        <w:t>-</w:t>
      </w:r>
      <w:r>
        <w:t xml:space="preserve"> </w:t>
      </w:r>
      <w:r w:rsidRPr="00D019D4">
        <w:t>u spis</w:t>
      </w:r>
    </w:p>
    <w:p w:rsidRDefault="00442356" w:rsidP="00442356" w:rsidR="00442356" w:rsidRPr="00D019D4"/>
    <w:p w:rsidRDefault="00442356" w:rsidP="00442356" w:rsidR="00442356" w:rsidRPr="00D019D4"/>
    <w:p w:rsidRDefault="00442356" w:rsidP="00442356" w:rsidR="00442356" w:rsidRPr="00D019D4"/>
    <w:sectPr w:rsidSect="00464650" w:rsidR="00442356" w:rsidRPr="00D019D4">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5B7A" w:rsidP="00FC3541" w:rsidR="006D5B7A">
      <w:r>
        <w:separator/>
      </w:r>
    </w:p>
  </w:endnote>
  <w:endnote w:id="0" w:type="continuationSeparator">
    <w:p w:rsidRDefault="006D5B7A" w:rsidP="00FC3541" w:rsidR="006D5B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5B7A" w:rsidP="00FC3541" w:rsidR="006D5B7A">
      <w:r>
        <w:separator/>
      </w:r>
    </w:p>
  </w:footnote>
  <w:footnote w:id="0" w:type="continuationSeparator">
    <w:p w:rsidRDefault="006D5B7A" w:rsidP="00FC3541" w:rsidR="006D5B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5B7A" w:rsidP="00FC3541" w:rsidR="006D5B7A">
    <w:pPr>
      <w:pStyle w:val="Zaglavlje"/>
      <w:jc w:val="right"/>
    </w:pPr>
    <w:r>
      <w:t>1 St-410/16-</w:t>
    </w:r>
    <w:r w:rsidR="00442356">
      <w:t>15</w:t>
    </w:r>
  </w:p>
  <w:p w:rsidRDefault="006D5B7A" w:rsidR="006D5B7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C5505"/>
    <w:rsid w:val="001E58A7"/>
    <w:rsid w:val="00242BE7"/>
    <w:rsid w:val="00247B37"/>
    <w:rsid w:val="0031036A"/>
    <w:rsid w:val="003202BD"/>
    <w:rsid w:val="0033015E"/>
    <w:rsid w:val="003628BB"/>
    <w:rsid w:val="00371287"/>
    <w:rsid w:val="00387347"/>
    <w:rsid w:val="003A0A6A"/>
    <w:rsid w:val="00420A4E"/>
    <w:rsid w:val="00442356"/>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4D7C"/>
    <w:rsid w:val="007B312D"/>
    <w:rsid w:val="007C5ABC"/>
    <w:rsid w:val="00816F81"/>
    <w:rsid w:val="008B2D83"/>
    <w:rsid w:val="008C2399"/>
    <w:rsid w:val="008E1367"/>
    <w:rsid w:val="00905179"/>
    <w:rsid w:val="00914580"/>
    <w:rsid w:val="00933E53"/>
    <w:rsid w:val="009965B7"/>
    <w:rsid w:val="009B7DAC"/>
    <w:rsid w:val="00A2677E"/>
    <w:rsid w:val="00A448CA"/>
    <w:rsid w:val="00A81D61"/>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E58A7"/>
    <w:rPr>
      <w:color w:val="808080"/>
      <w:bdr w:space="0" w:sz="0" w:color="auto" w:val="none"/>
      <w:shd w:fill="auto" w:color="auto" w:val="clear"/>
    </w:rPr>
  </w:style>
  <w:style w:customStyle="true" w:styleId="eSPISCCParagraphDefaultFont" w:type="character">
    <w:name w:val="eSPIS_CC_Paragraph Default Font"/>
    <w:basedOn w:val="Zadanifontodlomka"/>
    <w:rsid w:val="001E58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8A7"/>
    <w:rPr>
      <w:bdr w:space="0" w:sz="0" w:color="auto" w:val="none"/>
      <w:shd w:fill="FFFFCC" w:color="auto" w:val="clear"/>
      <w:lang w:val="hr-HR"/>
    </w:rPr>
  </w:style>
  <w:style w:customStyle="true" w:styleId="PozadinaSvijetloCrvena" w:type="character">
    <w:name w:val="Pozadina_SvijetloCrvena"/>
    <w:basedOn w:val="eSPISCCParagraphDefaultFont"/>
    <w:rsid w:val="001E58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8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E58A7"/>
    <w:rPr>
      <w:color w:val="808080"/>
      <w:bdr w:color="auto" w:space="0" w:sz="0" w:val="none"/>
      <w:shd w:color="auto" w:fill="auto" w:val="clear"/>
    </w:rPr>
  </w:style>
  <w:style w:customStyle="1" w:styleId="eSPISCCParagraphDefaultFont" w:type="character">
    <w:name w:val="eSPIS_CC_Paragraph Default Font"/>
    <w:basedOn w:val="Zadanifontodlomka"/>
    <w:rsid w:val="001E58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8A7"/>
    <w:rPr>
      <w:bdr w:color="auto" w:space="0" w:sz="0" w:val="none"/>
      <w:shd w:color="auto" w:fill="FFFFCC" w:val="clear"/>
      <w:lang w:val="hr-HR"/>
    </w:rPr>
  </w:style>
  <w:style w:customStyle="1" w:styleId="PozadinaSvijetloCrvena" w:type="character">
    <w:name w:val="Pozadina_SvijetloCrvena"/>
    <w:basedOn w:val="eSPISCCParagraphDefaultFont"/>
    <w:rsid w:val="001E58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8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izvorni_sadrzaj>
    <derivirana_varijabla naziv="DomainObject.Predmet.Broj_1">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St-410/2016</izvorni_sadrzaj>
    <derivirana_varijabla naziv="DomainObject.Predmet.OznakaBroj_1">St-410/2016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CHILL OUT j.d.o.o. za ugostiteljstvo</izvorni_sadrzaj>
    <derivirana_varijabla naziv="DomainObject.Predmet.ProtustrankaFormated_1">  CHILL OUT j.d.o.o. za ugostiteljstvo</derivirana_varijabla>
  </DomainObject.Predmet.ProtustrankaFormated>
  <DomainObject.Predmet.ProtustrankaFormatedOIB>
    <izvorni_sadrzaj>  CHILL OUT j.d.o.o. za ugostiteljstvo, OIB 02126779608</izvorni_sadrzaj>
    <derivirana_varijabla naziv="DomainObject.Predmet.ProtustrankaFormatedOIB_1">  CHILL OUT j.d.o.o. za ugostiteljstvo, OIB 02126779608</derivirana_varijabla>
  </DomainObject.Predmet.ProtustrankaFormatedOIB>
  <DomainObject.Predmet.ProtustrankaFormatedWithAdress>
    <izvorni_sadrzaj> CHILL OUT j.d.o.o. za ugostiteljstvo, Put Vrela 59, 23000 Zadar</izvorni_sadrzaj>
    <derivirana_varijabla naziv="DomainObject.Predmet.ProtustrankaFormatedWithAdress_1"> CHILL OUT j.d.o.o. za ugostiteljstvo, Put Vrela 59, 23000 Zadar</derivirana_varijabla>
  </DomainObject.Predmet.ProtustrankaFormatedWithAdress>
  <DomainObject.Predmet.ProtustrankaFormatedWithAdressOIB>
    <izvorni_sadrzaj> CHILL OUT j.d.o.o. za ugostiteljstvo, OIB 02126779608, Put Vrela 59, 23000 Zadar</izvorni_sadrzaj>
    <derivirana_varijabla naziv="DomainObject.Predmet.ProtustrankaFormatedWithAdressOIB_1"> CHILL OUT j.d.o.o. za ugostiteljstvo, OIB 02126779608, Put Vrela 59, 23000 Zadar</derivirana_varijabla>
  </DomainObject.Predmet.ProtustrankaFormatedWithAdressOIB>
  <DomainObject.Predmet.ProtustrankaWithAdress>
    <izvorni_sadrzaj>CHILL OUT j.d.o.o. za ugostiteljstvo Put Vrela 59, 23000 Zadar</izvorni_sadrzaj>
    <derivirana_varijabla naziv="DomainObject.Predmet.ProtustrankaWithAdress_1">CHILL OUT j.d.o.o. za ugostiteljstvo Put Vrela 59, 23000 Zadar</derivirana_varijabla>
  </DomainObject.Predmet.ProtustrankaWithAdress>
  <DomainObject.Predmet.ProtustrankaWithAdressOIB>
    <izvorni_sadrzaj>CHILL OUT j.d.o.o. za ugostiteljstvo, OIB 02126779608, Put Vrela 59, 23000 Zadar</izvorni_sadrzaj>
    <derivirana_varijabla naziv="DomainObject.Predmet.ProtustrankaWithAdressOIB_1">CHILL OUT j.d.o.o. za ugostiteljstvo, OIB 02126779608, Put Vrela 59, 23000 Zadar</derivirana_varijabla>
  </DomainObject.Predmet.ProtustrankaWithAdressOIB>
  <DomainObject.Predmet.ProtustrankaNazivFormated>
    <izvorni_sadrzaj>CHILL OUT j.d.o.o. za ugostiteljstvo</izvorni_sadrzaj>
    <derivirana_varijabla naziv="DomainObject.Predmet.ProtustrankaNazivFormated_1">CHILL OUT j.d.o.o. za ugostiteljstvo</derivirana_varijabla>
  </DomainObject.Predmet.ProtustrankaNazivFormated>
  <DomainObject.Predmet.ProtustrankaNazivFormatedOIB>
    <izvorni_sadrzaj>CHILL OUT j.d.o.o. za ugostiteljstvo, OIB 02126779608</izvorni_sadrzaj>
    <derivirana_varijabla naziv="DomainObject.Predmet.ProtustrankaNazivFormatedOIB_1">CHILL OUT j.d.o.o. za ugostiteljstvo, OIB 02126779608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18500.40</izvorni_sadrzaj>
    <derivirana_varijabla naziv="DomainObject.Predmet.TrenutnaVrijednost_1">18500.40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CHILL OUT j.d.o.o. za ugostiteljstvo</item>
    </izvorni_sadrzaj>
    <derivirana_varijabla naziv="DomainObject.Predmet.ProtuStrankaListFormated_1">
      <item>CHILL OUT j.d.o.o. za ugostiteljstvo</item>
    </derivirana_varijabla>
  </DomainObject.Predmet.ProtuStrankaListFormated>
  <DomainObject.Predmet.ProtuStrankaListFormatedOIB>
    <izvorni_sadrzaj>
      <item>CHILL OUT j.d.o.o. za ugostiteljstvo, OIB 02126779608</item>
    </izvorni_sadrzaj>
    <derivirana_varijabla naziv="DomainObject.Predmet.ProtuStrankaListFormatedOIB_1">
      <item>CHILL OUT j.d.o.o. za ugostiteljstvo, OIB 02126779608</item>
    </derivirana_varijabla>
  </DomainObject.Predmet.ProtuStrankaListFormatedOIB>
  <DomainObject.Predmet.ProtuStrankaListFormatedWithAdress>
    <izvorni_sadrzaj>
      <item>CHILL OUT j.d.o.o. za ugostiteljstvo, Put Vrela 59, 23000 Zadar</item>
    </izvorni_sadrzaj>
    <derivirana_varijabla naziv="DomainObject.Predmet.ProtuStrankaListFormatedWithAdress_1">
      <item>CHILL OUT j.d.o.o. za ugostiteljstvo, Put Vrela 59, 23000 Zadar</item>
    </derivirana_varijabla>
  </DomainObject.Predmet.ProtuStrankaListFormatedWithAdress>
  <DomainObject.Predmet.ProtuStrankaListFormatedWithAdressOIB>
    <izvorni_sadrzaj>
      <item>CHILL OUT j.d.o.o. za ugostiteljstvo, OIB 02126779608, Put Vrela 59, 23000 Zadar</item>
    </izvorni_sadrzaj>
    <derivirana_varijabla naziv="DomainObject.Predmet.ProtuStrankaListFormatedWithAdressOIB_1">
      <item>CHILL OUT j.d.o.o. za ugostiteljstvo, OIB 02126779608, Put Vrela 59, 23000 Zadar</item>
    </derivirana_varijabla>
  </DomainObject.Predmet.ProtuStrankaListFormatedWithAdressOIB>
  <DomainObject.Predmet.ProtuStrankaListNazivFormated>
    <izvorni_sadrzaj>
      <item>CHILL OUT j.d.o.o. za ugostiteljstvo</item>
    </izvorni_sadrzaj>
    <derivirana_varijabla naziv="DomainObject.Predmet.ProtuStrankaListNazivFormated_1">
      <item>CHILL OUT j.d.o.o. za ugostiteljstvo</item>
    </derivirana_varijabla>
  </DomainObject.Predmet.ProtuStrankaListNazivFormated>
  <DomainObject.Predmet.ProtuStrankaListNazivFormatedOIB>
    <izvorni_sadrzaj>
      <item>CHILL OUT j.d.o.o. za ugostiteljstvo, OIB 02126779608</item>
    </izvorni_sadrzaj>
    <derivirana_varijabla naziv="DomainObject.Predmet.ProtuStrankaListNazivFormatedOIB_1">
      <item>CHILL OUT j.d.o.o. za ugostiteljstvo, OIB 02126779608</item>
    </derivirana_varijabla>
  </DomainObject.Predmet.ProtuStrankaListNazivFormatedOIB>
  <DomainObject.Predmet.OstaliListFormated>
    <izvorni_sadrzaj>
      <item>Matea Bakmaz</item>
    </izvorni_sadrzaj>
    <derivirana_varijabla naziv="DomainObject.Predmet.OstaliListFormated_1">
      <item>Matea Bakmaz</item>
    </derivirana_varijabla>
  </DomainObject.Predmet.OstaliListFormated>
  <DomainObject.Predmet.OstaliListFormatedOIB>
    <izvorni_sadrzaj>
      <item>Matea Bakmaz, OIB 61498683527</item>
    </izvorni_sadrzaj>
    <derivirana_varijabla naziv="DomainObject.Predmet.OstaliListFormatedOIB_1">
      <item>Matea Bakmaz, OIB 61498683527</item>
    </derivirana_varijabla>
  </DomainObject.Predmet.OstaliListFormatedOIB>
  <DomainObject.Predmet.OstaliListFormatedWithAdress>
    <izvorni_sadrzaj>
      <item>Matea Bakmaz, Put Vrela 59, 23000 Zadar</item>
    </izvorni_sadrzaj>
    <derivirana_varijabla naziv="DomainObject.Predmet.OstaliListFormatedWithAdress_1">
      <item>Matea Bakmaz, Put Vrela 59, 23000 Zadar</item>
    </derivirana_varijabla>
  </DomainObject.Predmet.OstaliListFormatedWithAdress>
  <DomainObject.Predmet.OstaliListFormatedWithAdressOIB>
    <izvorni_sadrzaj>
      <item>Matea Bakmaz, OIB 61498683527, Put Vrela 59, 23000 Zadar</item>
    </izvorni_sadrzaj>
    <derivirana_varijabla naziv="DomainObject.Predmet.OstaliListFormatedWithAdressOIB_1">
      <item>Matea Bakmaz, OIB 61498683527, Put Vrela 59, 23000 Zadar</item>
    </derivirana_varijabla>
  </DomainObject.Predmet.OstaliListFormatedWithAdressOIB>
  <DomainObject.Predmet.OstaliListNazivFormated>
    <izvorni_sadrzaj>
      <item>Matea Bakmaz</item>
    </izvorni_sadrzaj>
    <derivirana_varijabla naziv="DomainObject.Predmet.OstaliListNazivFormated_1">
      <item>Matea Bakmaz</item>
    </derivirana_varijabla>
  </DomainObject.Predmet.OstaliListNazivFormated>
  <DomainObject.Predmet.OstaliListNazivFormatedOIB>
    <izvorni_sadrzaj>
      <item>Matea Bakmaz, OIB 61498683527</item>
    </izvorni_sadrzaj>
    <derivirana_varijabla naziv="DomainObject.Predmet.OstaliListNazivFormatedOIB_1">
      <item>Matea Bakmaz, OIB 61498683527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CHILL OUT j.d.o.o. za ugostiteljstvo</izvorni_sadrzaj>
    <derivirana_varijabla naziv="DomainObject.Predmet.ProtustrankaIDrugi_1">CHILL OUT j.d.o.o.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CHILL OUT j.d.o.o. za ugostiteljstvo, OIB 02126779608, Put Vrela 59, 23000 Zadar</izvorni_sadrzaj>
    <derivirana_varijabla naziv="DomainObject.Predmet.ProtustrankaIDrugiAdressOIB_1">CHILL OUT j.d.o.o. za ugostiteljstvo, OIB 02126779608, Put Vrela 59,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CHILL OUT j.d.o.o. za ugostiteljstvo</item>
      <item>Matea Bakmaz</item>
    </izvorni_sadrzaj>
    <derivirana_varijabla naziv="DomainObject.Predmet.SudioniciListNaziv_1">
      <item>FINA</item>
      <item>CHILL OUT j.d.o.o. za ugostiteljstvo</item>
      <item>Matea Bakmaz</item>
    </derivirana_varijabla>
  </DomainObject.Predmet.SudioniciListNaziv>
  <DomainObject.Predmet.SudioniciListAdressOIB>
    <izvorni_sadrzaj>
      <item>FINA, OIB 85821130368</item>
      <item>CHILL OUT j.d.o.o. za ugostiteljstvo, OIB 02126779608, Put Vrela 59,23000 Zadar</item>
      <item>Matea Bakmaz, OIB 61498683527, Put Vrela 59,23000 Zadar</item>
    </izvorni_sadrzaj>
    <derivirana_varijabla naziv="DomainObject.Predmet.SudioniciListAdressOIB_1">
      <item>FINA, OIB 85821130368</item>
      <item>CHILL OUT j.d.o.o. za ugostiteljstvo, OIB 02126779608, Put Vrela 59,23000 Zadar</item>
      <item>Matea Bakmaz, OIB 61498683527, Put Vrela 59,23000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02126779608</item>
      <item>, OIB 61498683527</item>
    </izvorni_sadrzaj>
    <derivirana_varijabla naziv="DomainObject.Predmet.SudioniciListNazivOIB_1">
      <item>, OIB 85821130368</item>
      <item>, OIB 02126779608</item>
      <item>, OIB 61498683527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ED1B27-B133-4814-93EF-FC5CBA588E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429</properties:Words>
  <properties:Characters>2220</properties:Characters>
  <properties:Lines>75</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2016-06-28T07:35:00Z</dcterms:created>
  <dc:creator>Ardena Bajlo</dc:creator>
  <cp:lastModifiedBy>wsadmin</cp:lastModifiedBy>
  <cp:lastPrinted>2014-11-21T08:47:00Z</cp:lastPrinted>
  <dcterms:modified xmlns:xsi="http://www.w3.org/2001/XMLSchema-instance" xsi:type="dcterms:W3CDTF">2016-07-08T12:26:00Z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