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3fb1" w14:paraId="e5d3fb1" w:rsidRDefault="008467C0" w:rsidP="008467C0" w:rsidR="008467C0">
      <w:pPr>
        <w:ind w:left="709"/>
        <w15:collapsed w:val="false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7C0" w:rsidP="008467C0" w:rsidR="008467C0"/>
    <w:p w:rsidRDefault="008467C0" w:rsidP="008467C0" w:rsidR="008467C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67C0" w:rsidP="008467C0" w:rsidR="008467C0">
      <w:pPr>
        <w:ind w:hanging="720" w:left="360"/>
      </w:pPr>
      <w:r>
        <w:rPr>
          <w:sz w:val="22"/>
          <w:szCs w:val="22"/>
        </w:rPr>
        <w:t xml:space="preserve">     TRGOVAČKI SUD U OSIJEKU</w:t>
      </w:r>
    </w:p>
    <w:p w:rsidRDefault="008467C0" w:rsidP="008467C0" w:rsidR="008467C0">
      <w:pPr>
        <w:jc w:val="center"/>
      </w:pPr>
    </w:p>
    <w:p w:rsidRDefault="008467C0" w:rsidP="008467C0" w:rsidR="008467C0">
      <w:pPr>
        <w:jc w:val="center"/>
      </w:pPr>
      <w:r>
        <w:t>R E P U B L I K A  H R V A T S K A</w:t>
      </w:r>
    </w:p>
    <w:p w:rsidRDefault="008467C0" w:rsidP="008467C0" w:rsidR="008467C0">
      <w:pPr>
        <w:jc w:val="center"/>
      </w:pPr>
    </w:p>
    <w:p w:rsidRDefault="008467C0" w:rsidP="008467C0" w:rsidR="008467C0">
      <w:pPr>
        <w:jc w:val="center"/>
      </w:pPr>
      <w:r>
        <w:t>R J E Š E N J E</w:t>
      </w:r>
    </w:p>
    <w:p w:rsidRDefault="008467C0" w:rsidP="008467C0" w:rsidR="008467C0">
      <w:pPr>
        <w:jc w:val="both"/>
      </w:pPr>
    </w:p>
    <w:p w:rsidRDefault="008467C0" w:rsidP="008467C0" w:rsidR="008467C0">
      <w:pPr>
        <w:jc w:val="both"/>
      </w:pPr>
    </w:p>
    <w:p w:rsidRDefault="008467C0" w:rsidP="008467C0" w:rsidR="008467C0">
      <w:pPr>
        <w:pStyle w:val="Tijeloteksta"/>
      </w:pPr>
      <w:r>
        <w:tab/>
        <w:t xml:space="preserve">Trgovački sud u Osijeku, po sucu Dubravki Kuveždić, povodom prijedloga FINANCIJSKE AGENCIJE ZAGREB, Regionalni centar Zagreb, Podružnica Zagreb, Trg svibanjskih žrtava 1995. 1, OIB 85821130368 za otvaranje stečajnog postupka nad dužnikom </w:t>
      </w:r>
      <w:r w:rsidR="00E878CC">
        <w:t>GRAFOPRESS društvo s ograničenom odgovornošću za proizvodnju, trgovinu i izdavačku djelatnost</w:t>
      </w:r>
      <w:r>
        <w:t xml:space="preserve">, Zagreb, </w:t>
      </w:r>
      <w:r w:rsidR="00E878CC">
        <w:t>Ilica 235</w:t>
      </w:r>
      <w:r>
        <w:t xml:space="preserve">, OIB </w:t>
      </w:r>
      <w:r w:rsidR="00E878CC">
        <w:t>81112817874</w:t>
      </w:r>
      <w:r>
        <w:t>, MBS 08</w:t>
      </w:r>
      <w:r w:rsidR="00E878CC">
        <w:t>0243776</w:t>
      </w:r>
      <w:r>
        <w:t xml:space="preserve">, dana 15. studenoga 2018.,           </w:t>
      </w:r>
    </w:p>
    <w:p w:rsidRDefault="008467C0" w:rsidP="008467C0" w:rsidR="008467C0">
      <w:pPr>
        <w:pStyle w:val="Tijeloteksta"/>
      </w:pPr>
    </w:p>
    <w:p w:rsidRDefault="008467C0" w:rsidP="008467C0" w:rsidR="008467C0">
      <w:pPr>
        <w:jc w:val="both"/>
      </w:pPr>
    </w:p>
    <w:p w:rsidRDefault="008467C0" w:rsidP="008467C0" w:rsidR="008467C0">
      <w:pPr>
        <w:jc w:val="center"/>
      </w:pPr>
      <w:r>
        <w:t>r i j e š i o   j e</w:t>
      </w:r>
    </w:p>
    <w:p w:rsidRDefault="008467C0" w:rsidP="008467C0" w:rsidR="008467C0">
      <w:pPr>
        <w:pStyle w:val="Tijeloteksta"/>
      </w:pPr>
      <w:r>
        <w:tab/>
      </w:r>
    </w:p>
    <w:p w:rsidRDefault="008467C0" w:rsidP="008467C0" w:rsidR="008467C0">
      <w:pPr>
        <w:pStyle w:val="Tijeloteksta"/>
      </w:pPr>
    </w:p>
    <w:p w:rsidRDefault="008467C0" w:rsidP="008467C0" w:rsidR="008467C0">
      <w:pPr>
        <w:ind w:firstLine="708"/>
        <w:jc w:val="both"/>
      </w:pPr>
      <w:r>
        <w:t xml:space="preserve">1. Pozivaju se osobe koje imaju pravni interes za provedbom stečajnog postupka nad dužnikom </w:t>
      </w:r>
      <w:r w:rsidR="00E878CC">
        <w:t>GRAFOPRESS društvo s ograničenom odgovornošću za proizvodnju, trgovinu i izdavačku djelatnost, Zagreb, Ilica 235, OIB 81112817874, MBS 080243776</w:t>
      </w:r>
      <w:r w:rsidR="00E878CC">
        <w:t xml:space="preserve"> d</w:t>
      </w:r>
      <w:r>
        <w:t>a  u  roku  od  15 dana  od  dana objave ovog rješenja  na  e-oglasnoj ploči Trgovačkog suda u Osijeku solidarno uplate na sudski depozit ovog suda broj HR31 2390 0011 3000 0020 0 s pozivom na broj HR05 272-7</w:t>
      </w:r>
      <w:r w:rsidR="00E878CC">
        <w:t>47</w:t>
      </w:r>
      <w:r>
        <w:t>-18</w:t>
      </w:r>
      <w:r>
        <w:rPr>
          <w:b/>
        </w:rPr>
        <w:t xml:space="preserve"> </w:t>
      </w:r>
      <w:r>
        <w:t xml:space="preserve">kod Hrvatske poštanske banke iznos od </w:t>
      </w:r>
      <w:r w:rsidR="00E878CC">
        <w:t xml:space="preserve"> 31</w:t>
      </w:r>
      <w:r>
        <w:t>.</w:t>
      </w:r>
      <w:r w:rsidR="00E878CC">
        <w:t>378,64</w:t>
      </w:r>
      <w:r>
        <w:t xml:space="preserve"> kn na ime predujma za pokriće troškova kako prethodnog tako i otvorenog stečajnog postupka a koji iznos se sastoji od:</w:t>
      </w:r>
    </w:p>
    <w:p w:rsidRDefault="00E878CC" w:rsidP="00E878CC" w:rsidR="00E878CC">
      <w:pPr>
        <w:ind w:firstLine="708"/>
      </w:pPr>
    </w:p>
    <w:p w:rsidRDefault="00E878CC" w:rsidP="00E878CC" w:rsidR="00E878CC">
      <w:pPr>
        <w:numPr>
          <w:ilvl w:val="0"/>
          <w:numId w:val="22"/>
        </w:numPr>
        <w:jc w:val="both"/>
        <w:rPr>
          <w:b/>
        </w:rPr>
      </w:pPr>
      <w:r>
        <w:rPr>
          <w:b/>
        </w:rPr>
        <w:t>nastali troškovi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 xml:space="preserve">Troškovi poštarine za poziv </w:t>
      </w:r>
      <w:proofErr w:type="spellStart"/>
      <w:r>
        <w:t>zz</w:t>
      </w:r>
      <w:proofErr w:type="spellEnd"/>
      <w:r>
        <w:t xml:space="preserve"> dužnika </w:t>
      </w:r>
      <w:r>
        <w:tab/>
        <w:t>(2 kom)</w:t>
      </w:r>
      <w:r>
        <w:tab/>
      </w:r>
      <w:r>
        <w:tab/>
        <w:t>29,20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 xml:space="preserve">Trošak poštarine za </w:t>
      </w:r>
      <w:proofErr w:type="spellStart"/>
      <w:r>
        <w:t>pribavu</w:t>
      </w:r>
      <w:proofErr w:type="spellEnd"/>
      <w:r>
        <w:t xml:space="preserve"> podataka o vozilima od strane STP</w:t>
      </w:r>
      <w:r>
        <w:tab/>
        <w:t>11,50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>Trošak izdavanja potvrde STP</w:t>
      </w:r>
      <w:r>
        <w:tab/>
      </w:r>
      <w:r>
        <w:tab/>
      </w:r>
      <w:r>
        <w:tab/>
      </w:r>
      <w:r>
        <w:tab/>
      </w:r>
      <w:r>
        <w:tab/>
      </w:r>
      <w:r>
        <w:tab/>
        <w:t>17,94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 xml:space="preserve">Trošak poštarine za </w:t>
      </w:r>
      <w:proofErr w:type="spellStart"/>
      <w:r>
        <w:t>pribavu</w:t>
      </w:r>
      <w:proofErr w:type="spellEnd"/>
      <w:r>
        <w:t xml:space="preserve"> podataka o nekretninama od </w:t>
      </w:r>
      <w:proofErr w:type="spellStart"/>
      <w:r>
        <w:t>zk</w:t>
      </w:r>
      <w:proofErr w:type="spellEnd"/>
      <w:r>
        <w:tab/>
      </w:r>
      <w:r>
        <w:tab/>
        <w:t>11,50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 xml:space="preserve">Sudske pristojbe na potvrdu </w:t>
      </w:r>
      <w:proofErr w:type="spellStart"/>
      <w:r>
        <w:t>zk</w:t>
      </w:r>
      <w:proofErr w:type="spellEnd"/>
      <w:r>
        <w:t xml:space="preserve"> odjela </w:t>
      </w:r>
      <w:r>
        <w:tab/>
      </w:r>
      <w:r>
        <w:tab/>
      </w:r>
      <w:r>
        <w:tab/>
      </w:r>
      <w:r>
        <w:tab/>
      </w:r>
      <w:r>
        <w:tab/>
        <w:t>20,00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  <w:rPr>
          <w:u w:val="single"/>
        </w:rPr>
      </w:pPr>
      <w:r>
        <w:rPr>
          <w:u w:val="single"/>
        </w:rPr>
        <w:t xml:space="preserve">Trošak poštarine za </w:t>
      </w:r>
      <w:proofErr w:type="spellStart"/>
      <w:r>
        <w:rPr>
          <w:u w:val="single"/>
        </w:rPr>
        <w:t>pribavu</w:t>
      </w:r>
      <w:proofErr w:type="spellEnd"/>
      <w:r>
        <w:rPr>
          <w:u w:val="single"/>
        </w:rPr>
        <w:t xml:space="preserve"> podataka o zaposlenicima HZMO 117</w:t>
      </w:r>
      <w:r>
        <w:rPr>
          <w:u w:val="single"/>
        </w:rPr>
        <w:tab/>
        <w:t>11,50 kuna</w:t>
      </w:r>
    </w:p>
    <w:p w:rsidRDefault="00E878CC" w:rsidP="00E878CC" w:rsidR="003F7028">
      <w:pPr>
        <w:ind w:left="6480"/>
        <w:jc w:val="both"/>
      </w:pPr>
      <w:r>
        <w:t xml:space="preserve">          101,64 kuna</w:t>
      </w:r>
    </w:p>
    <w:p w:rsidRDefault="00E878CC" w:rsidP="00E878CC" w:rsidR="00E878CC">
      <w:pPr>
        <w:ind w:left="6480"/>
        <w:jc w:val="both"/>
      </w:pPr>
    </w:p>
    <w:p w:rsidRDefault="00E878CC" w:rsidP="00E878CC" w:rsidR="00E878CC">
      <w:pPr>
        <w:numPr>
          <w:ilvl w:val="0"/>
          <w:numId w:val="22"/>
        </w:numPr>
        <w:jc w:val="both"/>
        <w:rPr>
          <w:b/>
        </w:rPr>
      </w:pPr>
      <w:r>
        <w:rPr>
          <w:b/>
        </w:rPr>
        <w:t>predvidivi troškovi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>Jednokratna nagrada privremenom stečajnom upravitelju</w:t>
      </w:r>
      <w:r>
        <w:tab/>
      </w:r>
      <w:r>
        <w:tab/>
        <w:t>4.300,00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 xml:space="preserve">Troškovi otvaranja žiro-računa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62,00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>Troškovi izrade pečata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150,00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 xml:space="preserve">Naknada banci za vođenje računa mjesečno </w:t>
      </w:r>
      <w:proofErr w:type="spellStart"/>
      <w:r>
        <w:t>cca</w:t>
      </w:r>
      <w:proofErr w:type="spellEnd"/>
      <w:r>
        <w:t xml:space="preserve"> 45,00 kn x 12</w:t>
      </w:r>
      <w:r>
        <w:tab/>
        <w:t xml:space="preserve">   540,00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>Poštanski troškovi stečajnog postupka (20 pošiljki x 11,50 kn)</w:t>
      </w:r>
      <w:r>
        <w:tab/>
        <w:t xml:space="preserve">   230,00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>Naknada za RPS-1 obrazac za zaključenje stečaja DZS</w:t>
      </w:r>
      <w:r>
        <w:tab/>
      </w:r>
      <w:r>
        <w:tab/>
        <w:t xml:space="preserve">     55,00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>Trošak knjiženja i izrade završnog računa za 2017. godinu</w:t>
      </w:r>
      <w:r>
        <w:tab/>
      </w:r>
      <w:r>
        <w:tab/>
        <w:t>3.750,00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lastRenderedPageBreak/>
        <w:t xml:space="preserve">Trošak knjiženja i izrade završnog računa do otvaranja </w:t>
      </w:r>
      <w:proofErr w:type="spellStart"/>
      <w:r>
        <w:t>steč</w:t>
      </w:r>
      <w:proofErr w:type="spellEnd"/>
      <w:r>
        <w:t>. post.</w:t>
      </w:r>
      <w:r>
        <w:tab/>
        <w:t>3.750,00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 xml:space="preserve">Vođenje knjigovodstva u stečaju 625,00 kn mjesečno </w:t>
      </w:r>
      <w:r>
        <w:tab/>
      </w:r>
      <w:r>
        <w:tab/>
      </w:r>
      <w:r>
        <w:tab/>
        <w:t>7.500,00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>Paušalna pristojba u stečajnom postupku</w:t>
      </w:r>
      <w:r>
        <w:tab/>
      </w:r>
      <w:r>
        <w:tab/>
      </w:r>
      <w:r>
        <w:tab/>
      </w:r>
      <w:r>
        <w:tab/>
        <w:t>2.000,00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>Trošak zatvaranja žiro računa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250,00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>Naknada FINa za 3 objave GFI-POD (1 objava 230,00 kn)</w:t>
      </w:r>
      <w:r>
        <w:tab/>
      </w:r>
      <w:r>
        <w:tab/>
        <w:t xml:space="preserve">   690,00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</w:pPr>
      <w:r>
        <w:t>Predvidivi troškovi škartiranja i pohrane gradiva</w:t>
      </w:r>
      <w:r>
        <w:tab/>
      </w:r>
      <w:r>
        <w:tab/>
      </w:r>
      <w:r>
        <w:tab/>
        <w:t>6.000,00 kuna</w:t>
      </w:r>
    </w:p>
    <w:p w:rsidRDefault="00E878CC" w:rsidP="00E878CC" w:rsidR="00E878CC">
      <w:pPr>
        <w:numPr>
          <w:ilvl w:val="0"/>
          <w:numId w:val="23"/>
        </w:numPr>
        <w:ind w:hanging="426" w:left="426"/>
        <w:jc w:val="both"/>
        <w:rPr>
          <w:u w:val="single"/>
        </w:rPr>
      </w:pPr>
      <w:r>
        <w:rPr>
          <w:u w:val="single"/>
        </w:rPr>
        <w:t xml:space="preserve">Ostali nepredviđeni troškovi (putni, sudski troškovi pristojbe, i </w:t>
      </w:r>
      <w:proofErr w:type="spellStart"/>
      <w:r>
        <w:rPr>
          <w:u w:val="single"/>
        </w:rPr>
        <w:t>sl</w:t>
      </w:r>
      <w:proofErr w:type="spellEnd"/>
      <w:r>
        <w:rPr>
          <w:u w:val="single"/>
        </w:rPr>
        <w:t>)</w:t>
      </w:r>
      <w:r>
        <w:rPr>
          <w:u w:val="single"/>
        </w:rPr>
        <w:tab/>
        <w:t>2.000,00 kuna</w:t>
      </w:r>
    </w:p>
    <w:p w:rsidRDefault="00E878CC" w:rsidP="003F7028" w:rsidR="008467C0">
      <w:pPr>
        <w:ind w:left="6480"/>
        <w:jc w:val="both"/>
      </w:pPr>
      <w:r>
        <w:t xml:space="preserve">           31.277,00 kuna</w:t>
      </w:r>
      <w:r w:rsidR="008467C0">
        <w:t xml:space="preserve"> </w:t>
      </w:r>
    </w:p>
    <w:p w:rsidRDefault="008467C0" w:rsidP="008467C0" w:rsidR="008467C0">
      <w:pPr>
        <w:ind w:firstLine="720"/>
        <w:jc w:val="both"/>
      </w:pPr>
      <w:r>
        <w:t>2. Ako vjerovnici dužnika ne postupe u skladu s točkom 1. ovog rješenja, sudac će donijeti odluku o otvaranju i zaključenju stečajnog postupka. U tom slučaju stečajni postupak se neće provesti i na odgovarajući će se način primijeniti odredba članka 132. Stečajnog zakona.</w:t>
      </w:r>
    </w:p>
    <w:p w:rsidRDefault="008467C0" w:rsidP="008467C0" w:rsidR="008467C0">
      <w:pPr>
        <w:ind w:firstLine="720"/>
        <w:jc w:val="both"/>
      </w:pPr>
    </w:p>
    <w:p w:rsidRDefault="008467C0" w:rsidP="008467C0" w:rsidR="008467C0">
      <w:pPr>
        <w:ind w:firstLine="720"/>
        <w:jc w:val="both"/>
      </w:pPr>
      <w:r>
        <w:t>3. Ako se stečajni postupak zaključi u skladu s odredbom članka 132. Stečajnog zakona, a dužnik nema sredstava za pokriće najnužnijih troškova, sredstva će se isplatiti na teret predujmljenih sredstava.</w:t>
      </w:r>
    </w:p>
    <w:p w:rsidRDefault="008467C0" w:rsidP="008467C0" w:rsidR="008467C0">
      <w:pPr>
        <w:jc w:val="both"/>
      </w:pPr>
    </w:p>
    <w:p w:rsidRDefault="008467C0" w:rsidP="008467C0" w:rsidR="008467C0">
      <w:pPr>
        <w:jc w:val="center"/>
      </w:pPr>
      <w:r>
        <w:t>Obrazloženje</w:t>
      </w:r>
    </w:p>
    <w:p w:rsidRDefault="008467C0" w:rsidP="008467C0" w:rsidR="008467C0">
      <w:pPr>
        <w:jc w:val="center"/>
        <w:rPr>
          <w:b/>
        </w:rPr>
      </w:pPr>
    </w:p>
    <w:p w:rsidRDefault="008467C0" w:rsidP="008467C0" w:rsidR="008467C0">
      <w:pPr>
        <w:tabs>
          <w:tab w:pos="4050" w:val="left"/>
        </w:tabs>
        <w:jc w:val="both"/>
      </w:pPr>
      <w:r>
        <w:t xml:space="preserve">           Predlagatelj FINA RC Zagreb je</w:t>
      </w:r>
      <w:r w:rsidR="003F7028">
        <w:t xml:space="preserve"> 16. veljače </w:t>
      </w:r>
      <w:r>
        <w:t xml:space="preserve">2017. podnijela prijedlog za otvaranje stečajnog postupka nad dužnikom </w:t>
      </w:r>
      <w:r w:rsidR="003F7028">
        <w:t>GRAFOPRESS društvo s ograničenom odgovornošću za proizvodnju, trgovinu i izdavačku djelatnost, Zagreb, Ilica 235, OIB 81112817874</w:t>
      </w:r>
      <w:r>
        <w:t>.</w:t>
      </w:r>
    </w:p>
    <w:p w:rsidRDefault="008467C0" w:rsidP="008467C0" w:rsidR="008467C0">
      <w:pPr>
        <w:tabs>
          <w:tab w:pos="4050" w:val="left"/>
        </w:tabs>
        <w:jc w:val="both"/>
      </w:pPr>
      <w:r>
        <w:tab/>
      </w:r>
    </w:p>
    <w:p w:rsidRDefault="008467C0" w:rsidP="008467C0" w:rsidR="008467C0">
      <w:pPr>
        <w:ind w:firstLine="720"/>
        <w:jc w:val="both"/>
      </w:pPr>
      <w:r>
        <w:t>Rješenjem ovoga suda St-7</w:t>
      </w:r>
      <w:r w:rsidR="003F7028">
        <w:t>47</w:t>
      </w:r>
      <w:r>
        <w:t xml:space="preserve">/18 od 3. listopada 2018. imenovan je privremeni stečajni upravitelj koji je </w:t>
      </w:r>
      <w:r w:rsidR="003F7028">
        <w:t>5</w:t>
      </w:r>
      <w:r>
        <w:t xml:space="preserve">. studenoga 2018. dostavio izviješće, a koje je usmeno iznio na ročištu održanom 15. studenoga 2018.  </w:t>
      </w:r>
    </w:p>
    <w:p w:rsidRDefault="008467C0" w:rsidP="008467C0" w:rsidR="008467C0">
      <w:pPr>
        <w:ind w:firstLine="720"/>
        <w:jc w:val="both"/>
      </w:pPr>
    </w:p>
    <w:p w:rsidRDefault="008467C0" w:rsidP="008467C0" w:rsidR="008467C0">
      <w:pPr>
        <w:ind w:firstLine="720"/>
        <w:jc w:val="both"/>
      </w:pPr>
      <w:r>
        <w:t xml:space="preserve"> Iz izviješća je vidljivo da su kod stečajnog dužnika ostvareni stečajni razlozi predviđeni člankom 5. i 6. Stečajnog zakona - dužnik je nesposoban za plaćanje i prezaduženost. Sukladno materijalnoj dokumentaciji u spisu dužnik je nesposoban za plaćanje, ne posjeduje nikakvu imovinu niti financijsku niti materijalnu. Predvidivi troškovi stečajnog postupka prema ocjeni privremenog stečajnog upravitelja iznosili bi </w:t>
      </w:r>
      <w:r w:rsidR="003F7028">
        <w:t xml:space="preserve">31.378,64 </w:t>
      </w:r>
      <w:r>
        <w:t xml:space="preserve">kn (trošak knjigovodstvenih usluga, troškovi arhiviranja dokumentacije, bruto nagrada stečajnog upravitelja i ostali troškovi), te je u skladu s člankom 132. stav 1. i 2. Stečajnog zakona (Narodne novine 71/15 i 104/17, dalje SZ-a) riješeno je kao u izreci. </w:t>
      </w:r>
    </w:p>
    <w:p w:rsidRDefault="008467C0" w:rsidP="008467C0" w:rsidR="008467C0">
      <w:pPr>
        <w:ind w:firstLine="720"/>
        <w:jc w:val="both"/>
      </w:pPr>
    </w:p>
    <w:p w:rsidRDefault="008467C0" w:rsidP="008467C0" w:rsidR="008467C0">
      <w:pPr>
        <w:jc w:val="center"/>
        <w:rPr>
          <w:bCs/>
          <w:sz w:val="22"/>
          <w:szCs w:val="22"/>
        </w:rPr>
      </w:pPr>
    </w:p>
    <w:p w:rsidRDefault="008467C0" w:rsidP="008467C0" w:rsidR="008467C0">
      <w:pPr>
        <w:jc w:val="center"/>
        <w:rPr>
          <w:bCs/>
          <w:sz w:val="22"/>
          <w:szCs w:val="22"/>
        </w:rPr>
      </w:pPr>
      <w:r>
        <w:rPr>
          <w:bCs/>
        </w:rPr>
        <w:t xml:space="preserve">U Osijeku, 15. studenoga 2018.        </w:t>
      </w:r>
    </w:p>
    <w:p w:rsidRDefault="008467C0" w:rsidP="008467C0" w:rsidR="008467C0">
      <w:pPr>
        <w:jc w:val="both"/>
        <w:rPr>
          <w:b/>
          <w:bCs/>
          <w:sz w:val="22"/>
          <w:szCs w:val="22"/>
        </w:rPr>
      </w:pPr>
    </w:p>
    <w:p w:rsidRDefault="008467C0" w:rsidP="008467C0" w:rsidR="008467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8467C0" w:rsidP="008467C0" w:rsidR="008467C0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8467C0" w:rsidP="008467C0" w:rsidR="008467C0">
      <w:pPr>
        <w:jc w:val="both"/>
        <w:rPr>
          <w:b/>
          <w:bCs/>
        </w:rPr>
      </w:pPr>
    </w:p>
    <w:p w:rsidRDefault="008467C0" w:rsidP="008467C0" w:rsidR="008467C0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467C0" w:rsidP="008467C0" w:rsidR="008467C0">
      <w:pPr>
        <w:pStyle w:val="Tijeloteksta"/>
      </w:pPr>
      <w:r>
        <w:t>POUKA O PRAVNOM LIJEKU:</w:t>
      </w:r>
    </w:p>
    <w:p w:rsidRDefault="008467C0" w:rsidP="003F7028" w:rsidR="003F7028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8467C0" w:rsidP="003F7028" w:rsidR="008467C0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467C0" w:rsidP="008467C0" w:rsidR="008467C0">
      <w:r>
        <w:t>DNA:</w:t>
      </w:r>
    </w:p>
    <w:p w:rsidRDefault="008467C0" w:rsidP="008467C0" w:rsidR="008467C0">
      <w:pPr>
        <w:pStyle w:val="Odlomakpopisa"/>
        <w:numPr>
          <w:ilvl w:val="0"/>
          <w:numId w:val="21"/>
        </w:numPr>
      </w:pPr>
      <w:r>
        <w:t>e- oglasna ploča suda</w:t>
      </w:r>
    </w:p>
    <w:p w:rsidRDefault="008467C0" w:rsidP="008467C0" w:rsidR="00471B78" w:rsidRPr="008467C0">
      <w:pPr>
        <w:pStyle w:val="Odlomakpopisa"/>
        <w:numPr>
          <w:ilvl w:val="0"/>
          <w:numId w:val="21"/>
        </w:numPr>
      </w:pPr>
      <w:r>
        <w:t xml:space="preserve">kal. 17.12.    </w:t>
      </w:r>
      <w:bookmarkStart w:name="_GoBack" w:id="0"/>
      <w:bookmarkEnd w:id="0"/>
    </w:p>
    <w:sectPr w:rsidSect="003F7028" w:rsidR="00471B78" w:rsidRPr="008467C0">
      <w:headerReference w:type="default" r:id="rId11"/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9A0" w:rsidP="00C06AA6" w:rsidR="001359A0">
      <w:r>
        <w:separator/>
      </w:r>
    </w:p>
  </w:endnote>
  <w:endnote w:id="0" w:type="continuationSeparator">
    <w:p w:rsidRDefault="001359A0" w:rsidP="00C06AA6" w:rsidR="00135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9A0" w:rsidP="00C06AA6" w:rsidR="001359A0">
      <w:r>
        <w:separator/>
      </w:r>
    </w:p>
  </w:footnote>
  <w:footnote w:id="0" w:type="continuationSeparator">
    <w:p w:rsidRDefault="001359A0" w:rsidP="00C06AA6" w:rsidR="00135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E878CC">
      <w:t>747/18-13</w:t>
    </w:r>
  </w:p>
  <w:p w:rsidRDefault="003F7028" w:rsidP="00667EDE" w:rsidR="003F702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30E277F"/>
    <w:multiLevelType w:val="hybridMultilevel"/>
    <w:tmpl w:val="3BCA2E8A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2"/>
  </w:num>
  <w:num w:numId="5">
    <w:abstractNumId w:val="0"/>
  </w:num>
  <w:num w:numId="6">
    <w:abstractNumId w:val="11"/>
  </w:num>
  <w:num w:numId="7">
    <w:abstractNumId w:val="1"/>
  </w:num>
  <w:num w:numId="8">
    <w:abstractNumId w:val="13"/>
  </w:num>
  <w:num w:numId="9">
    <w:abstractNumId w:val="8"/>
  </w:num>
  <w:num w:numId="10">
    <w:abstractNumId w:val="13"/>
  </w:num>
  <w:num w:numId="11">
    <w:abstractNumId w:val="4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2"/>
  </w:num>
  <w:num w:numId="16">
    <w:abstractNumId w:val="7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9A0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B4743"/>
    <w:rsid w:val="003D02B1"/>
    <w:rsid w:val="003D770E"/>
    <w:rsid w:val="003F2E92"/>
    <w:rsid w:val="003F7028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467C0"/>
    <w:rsid w:val="00860129"/>
    <w:rsid w:val="00875548"/>
    <w:rsid w:val="008A17A7"/>
    <w:rsid w:val="008A4C12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878CC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467C0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467C0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8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7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467C0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467C0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8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7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73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85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St-747/2018</izvorni_sadrzaj>
    <derivirana_varijabla naziv="DomainObject.Predmet.OznakaBroj_1">St-747/2018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Zaskona o sudovima</izvorni_sadrzaj>
    <derivirana_varijabla naziv="DomainObject.Predmet.PrimjedbaSuca_1">ustup po čl. 11 Zaskona o sudovima</derivirana_varijabla>
  </DomainObject.Predmet.PrimjedbaSuca>
  <DomainObject.Predmet.ProtustrankaFormated>
    <izvorni_sadrzaj>  GRAFOPRESS d.o.o. zastupanog po punomoćniku Robert Ripli; Dubravko Jurak</izvorni_sadrzaj>
    <derivirana_varijabla naziv="DomainObject.Predmet.ProtustrankaFormated_1">  GRAFOPRESS d.o.o. zastupanog po punomoćniku Robert Ripli; Dubravko Jurak</derivirana_varijabla>
  </DomainObject.Predmet.ProtustrankaFormated>
  <DomainObject.Predmet.ProtustrankaFormatedOIB>
    <izvorni_sadrzaj>  GRAFOPRESS d.o.o., OIB 81112817874 zastupanog po punomoćniku Robert Ripli; Dubravko Jurak</izvorni_sadrzaj>
    <derivirana_varijabla naziv="DomainObject.Predmet.ProtustrankaFormatedOIB_1">  GRAFOPRESS d.o.o., OIB 81112817874 zastupanog po punomoćniku Robert Ripli; Dubravko Jurak</derivirana_varijabla>
  </DomainObject.Predmet.ProtustrankaFormatedOIB>
  <DomainObject.Predmet.ProtustrankaFormatedWithAdress>
    <izvorni_sadrzaj> GRAFOPRESS d.o.o., Ilica 235, 10000 Zagreb zastupanog po punomoćniku Robert Ripli; Dubravko Jurak</izvorni_sadrzaj>
    <derivirana_varijabla naziv="DomainObject.Predmet.ProtustrankaFormatedWithAdress_1"> GRAFOPRESS d.o.o., Ilica 235, 10000 Zagreb zastupanog po punomoćniku Robert Ripli; Dubravko Jurak</derivirana_varijabla>
  </DomainObject.Predmet.ProtustrankaFormatedWithAdress>
  <DomainObject.Predmet.ProtustrankaFormatedWithAdressOIB>
    <izvorni_sadrzaj> GRAFOPRESS d.o.o., OIB 81112817874, Ilica 235, 10000 Zagreb zastupanog po punomoćniku Robert Ripli; Dubravko Jurak</izvorni_sadrzaj>
    <derivirana_varijabla naziv="DomainObject.Predmet.ProtustrankaFormatedWithAdressOIB_1"> GRAFOPRESS d.o.o., OIB 81112817874, Ilica 235, 10000 Zagreb zastupanog po punomoćniku Robert Ripli; Dubravko Jurak</derivirana_varijabla>
  </DomainObject.Predmet.ProtustrankaFormatedWithAdressOIB>
  <DomainObject.Predmet.ProtustrankaWithAdress>
    <izvorni_sadrzaj>GRAFOPRESS d.o.o. Ilica 235, 10000 Zagreb</izvorni_sadrzaj>
    <derivirana_varijabla naziv="DomainObject.Predmet.ProtustrankaWithAdress_1">GRAFOPRESS d.o.o. Ilica 235, 10000 Zagreb</derivirana_varijabla>
  </DomainObject.Predmet.ProtustrankaWithAdress>
  <DomainObject.Predmet.ProtustrankaWithAdressOIB>
    <izvorni_sadrzaj>GRAFOPRESS d.o.o., OIB 81112817874, Ilica 235, 10000 Zagreb</izvorni_sadrzaj>
    <derivirana_varijabla naziv="DomainObject.Predmet.ProtustrankaWithAdressOIB_1">GRAFOPRESS d.o.o., OIB 81112817874, Ilica 235, 10000 Zagreb</derivirana_varijabla>
  </DomainObject.Predmet.ProtustrankaWithAdressOIB>
  <DomainObject.Predmet.ProtustrankaNazivFormated>
    <izvorni_sadrzaj>GRAFOPRESS d.o.o.</izvorni_sadrzaj>
    <derivirana_varijabla naziv="DomainObject.Predmet.ProtustrankaNazivFormated_1">GRAFOPRESS d.o.o.</derivirana_varijabla>
  </DomainObject.Predmet.ProtustrankaNazivFormated>
  <DomainObject.Predmet.ProtustrankaNazivFormatedOIB>
    <izvorni_sadrzaj>GRAFOPRESS d.o.o., OIB 81112817874</izvorni_sadrzaj>
    <derivirana_varijabla naziv="DomainObject.Predmet.ProtustrankaNazivFormatedOIB_1">GRAFOPRESS d.o.o., OIB 81112817874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GRAFOPRESS d.o.o. zastupanog po punomoćniku Robert Ripli; Dubravko Jurak</item>
    </izvorni_sadrzaj>
    <derivirana_varijabla naziv="DomainObject.Predmet.ProtuStrankaListFormated_1">
      <item>GRAFOPRESS d.o.o. zastupanog po punomoćniku Robert Ripli; Dubravko Jurak</item>
    </derivirana_varijabla>
  </DomainObject.Predmet.ProtuStrankaListFormated>
  <DomainObject.Predmet.ProtuStrankaListFormatedOIB>
    <izvorni_sadrzaj>
      <item>GRAFOPRESS d.o.o., OIB 81112817874 zastupanog po punomoćniku Robert Ripli; Dubravko Jurak</item>
    </izvorni_sadrzaj>
    <derivirana_varijabla naziv="DomainObject.Predmet.ProtuStrankaListFormatedOIB_1">
      <item>GRAFOPRESS d.o.o., OIB 81112817874 zastupanog po punomoćniku Robert Ripli; Dubravko Jurak</item>
    </derivirana_varijabla>
  </DomainObject.Predmet.ProtuStrankaListFormatedOIB>
  <DomainObject.Predmet.ProtuStrankaListFormatedWithAdress>
    <izvorni_sadrzaj>
      <item>GRAFOPRESS d.o.o., Ilica 235, 10000 Zagreb zastupanog po punomoćniku Robert Ripli; Dubravko Jurak</item>
    </izvorni_sadrzaj>
    <derivirana_varijabla naziv="DomainObject.Predmet.ProtuStrankaListFormatedWithAdress_1">
      <item>GRAFOPRESS d.o.o., Ilica 235, 10000 Zagreb zastupanog po punomoćniku Robert Ripli; Dubravko Jurak</item>
    </derivirana_varijabla>
  </DomainObject.Predmet.ProtuStrankaListFormatedWithAdress>
  <DomainObject.Predmet.ProtuStrankaListFormatedWithAdressOIB>
    <izvorni_sadrzaj>
      <item>GRAFOPRESS d.o.o., OIB 81112817874, Ilica 235, 10000 Zagreb zastupanog po punomoćniku Robert Ripli; Dubravko Jurak</item>
    </izvorni_sadrzaj>
    <derivirana_varijabla naziv="DomainObject.Predmet.ProtuStrankaListFormatedWithAdressOIB_1">
      <item>GRAFOPRESS d.o.o., OIB 81112817874, Ilica 235, 10000 Zagreb zastupanog po punomoćniku Robert Ripli; Dubravko Jurak</item>
    </derivirana_varijabla>
  </DomainObject.Predmet.ProtuStrankaListFormatedWithAdressOIB>
  <DomainObject.Predmet.ProtuStrankaListNazivFormated>
    <izvorni_sadrzaj>
      <item>GRAFOPRESS d.o.o.</item>
    </izvorni_sadrzaj>
    <derivirana_varijabla naziv="DomainObject.Predmet.ProtuStrankaListNazivFormated_1">
      <item>GRAFOPRESS d.o.o.</item>
    </derivirana_varijabla>
  </DomainObject.Predmet.ProtuStrankaListNazivFormated>
  <DomainObject.Predmet.ProtuStrankaListNazivFormatedOIB>
    <izvorni_sadrzaj>
      <item>GRAFOPRESS d.o.o., OIB 81112817874</item>
    </izvorni_sadrzaj>
    <derivirana_varijabla naziv="DomainObject.Predmet.ProtuStrankaListNazivFormatedOIB_1">
      <item>GRAFOPRESS d.o.o., OIB 81112817874</item>
    </derivirana_varijabla>
  </DomainObject.Predmet.ProtuStrankaListNazivFormatedOIB>
  <DomainObject.Predmet.OstaliListFormated>
    <izvorni_sadrzaj>
      <item>Robert Ripli punomoćnik sudionika u postupku GRAFOPRESS d.o.o.</item>
      <item>Dubravko Jurak punomoćnik sudionika u postupku GRAFOPRESS d.o.o.</item>
    </izvorni_sadrzaj>
    <derivirana_varijabla naziv="DomainObject.Predmet.OstaliListFormated_1">
      <item>Robert Ripli punomoćnik sudionika u postupku GRAFOPRESS d.o.o.</item>
      <item>Dubravko Jurak punomoćnik sudionika u postupku GRAFOPRESS d.o.o.</item>
    </derivirana_varijabla>
  </DomainObject.Predmet.OstaliListFormated>
  <DomainObject.Predmet.OstaliListFormatedOIB>
    <izvorni_sadrzaj>
      <item>Robert Ripli, OIB 67658101436 punomoćnik sudionika u postupku GRAFOPRESS d.o.o.</item>
      <item>Dubravko Jurak, OIB 11171297511 punomoćnik sudionika u postupku GRAFOPRESS d.o.o.</item>
    </izvorni_sadrzaj>
    <derivirana_varijabla naziv="DomainObject.Predmet.OstaliListFormatedOIB_1">
      <item>Robert Ripli, OIB 67658101436 punomoćnik sudionika u postupku GRAFOPRESS d.o.o.</item>
      <item>Dubravko Jurak, OIB 11171297511 punomoćnik sudionika u postupku GRAFOPRESS d.o.o.</item>
    </derivirana_varijabla>
  </DomainObject.Predmet.OstaliListFormatedOIB>
  <DomainObject.Predmet.OstaliListFormatedWithAdress>
    <izvorni_sadrzaj>
      <item>Robert Ripli, Dolovska 1a, 10000 Zagreb punomoćnik sudionika u postupku GRAFOPRESS d.o.o.</item>
      <item>Dubravko Jurak, Šestinska Cesta 7a, 10000 Zagreb punomoćnik sudionika u postupku GRAFOPRESS d.o.o.</item>
    </izvorni_sadrzaj>
    <derivirana_varijabla naziv="DomainObject.Predmet.OstaliListFormatedWithAdress_1">
      <item>Robert Ripli, Dolovska 1a, 10000 Zagreb punomoćnik sudionika u postupku GRAFOPRESS d.o.o.</item>
      <item>Dubravko Jurak, Šestinska Cesta 7a, 10000 Zagreb punomoćnik sudionika u postupku GRAFOPRESS d.o.o.</item>
    </derivirana_varijabla>
  </DomainObject.Predmet.OstaliListFormatedWithAdress>
  <DomainObject.Predmet.OstaliListFormatedWithAdressOIB>
    <izvorni_sadrzaj>
      <item>Robert Ripli, OIB 67658101436, Dolovska 1a, 10000 Zagreb punomoćnik sudionika u postupku GRAFOPRESS d.o.o.</item>
      <item>Dubravko Jurak, OIB 11171297511, Šestinska Cesta 7a, 10000 Zagreb punomoćnik sudionika u postupku GRAFOPRESS d.o.o.</item>
    </izvorni_sadrzaj>
    <derivirana_varijabla naziv="DomainObject.Predmet.OstaliListFormatedWithAdressOIB_1">
      <item>Robert Ripli, OIB 67658101436, Dolovska 1a, 10000 Zagreb punomoćnik sudionika u postupku GRAFOPRESS d.o.o.</item>
      <item>Dubravko Jurak, OIB 11171297511, Šestinska Cesta 7a, 10000 Zagreb punomoćnik sudionika u postupku GRAFOPRESS d.o.o.</item>
    </derivirana_varijabla>
  </DomainObject.Predmet.OstaliListFormatedWithAdressOIB>
  <DomainObject.Predmet.OstaliListNazivFormated>
    <izvorni_sadrzaj>
      <item>Robert Ripli</item>
      <item>Dubravko Jurak</item>
    </izvorni_sadrzaj>
    <derivirana_varijabla naziv="DomainObject.Predmet.OstaliListNazivFormated_1">
      <item>Robert Ripli</item>
      <item>Dubravko Jurak</item>
    </derivirana_varijabla>
  </DomainObject.Predmet.OstaliListNazivFormated>
  <DomainObject.Predmet.OstaliListNazivFormatedOIB>
    <izvorni_sadrzaj>
      <item>Robert Ripli, OIB 67658101436</item>
      <item>Dubravko Jurak, OIB 11171297511</item>
    </izvorni_sadrzaj>
    <derivirana_varijabla naziv="DomainObject.Predmet.OstaliListNazivFormatedOIB_1">
      <item>Robert Ripli, OIB 67658101436</item>
      <item>Dubravko Jurak, OIB 11171297511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GRAFOPRESS d.o.o.</izvorni_sadrzaj>
    <derivirana_varijabla naziv="DomainObject.Predmet.ProtustrankaIDrugi_1">GRAFOPRESS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GRAFOPRESS d.o.o., OIB 81112817874, Ilica 235, 10000 Zagreb</izvorni_sadrzaj>
    <derivirana_varijabla naziv="DomainObject.Predmet.ProtustrankaIDrugiAdressOIB_1">GRAFOPRESS d.o.o., OIB 81112817874, Ilica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GRAFOPRESS d.o.o.</item>
      <item>FINA Regionalni centar Zagreb</item>
      <item>Robert Ripli</item>
      <item>Dubravko Jurak</item>
    </izvorni_sadrzaj>
    <derivirana_varijabla naziv="DomainObject.Predmet.SudioniciListNaziv_1">
      <item>GRAFOPRESS d.o.o.</item>
      <item>FINA Regionalni centar Zagreb</item>
      <item>Robert Ripli</item>
      <item>Dubravko Jurak</item>
    </derivirana_varijabla>
  </DomainObject.Predmet.SudioniciListNaziv>
  <DomainObject.Predmet.SudioniciListAdressOIB>
    <izvorni_sadrzaj>
      <item>GRAFOPRESS d.o.o., OIB 81112817874, Ilica 235,10000 Zagreb</item>
      <item>FINA Regionalni centar Zagreb, OIB 85821130368, Trg svibanjskih žrtava 1995. br. 1,10000 Zagreb</item>
      <item>Robert Ripli, OIB 67658101436, Dolovska 1a,10000 Zagreb</item>
      <item>Dubravko Jurak, OIB 11171297511, Šestinska Cesta 7a,10000 Zagreb</item>
    </izvorni_sadrzaj>
    <derivirana_varijabla naziv="DomainObject.Predmet.SudioniciListAdressOIB_1">
      <item>GRAFOPRESS d.o.o., OIB 81112817874, Ilica 235,10000 Zagreb</item>
      <item>FINA Regionalni centar Zagreb, OIB 85821130368, Trg svibanjskih žrtava 1995. br. 1,10000 Zagreb</item>
      <item>Robert Ripli, OIB 67658101436, Dolovska 1a,10000 Zagreb</item>
      <item>Dubravko Jurak, OIB 11171297511, Šestinska Cesta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81112817874</item>
      <item>, OIB 85821130368</item>
      <item>, OIB 67658101436</item>
      <item>, OIB 11171297511</item>
    </izvorni_sadrzaj>
    <derivirana_varijabla naziv="DomainObject.Predmet.SudioniciListNazivOIB_1">
      <item>, OIB 81112817874</item>
      <item>, OIB 85821130368</item>
      <item>, OIB 67658101436</item>
      <item>, OIB 11171297511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St-747/2018-4</izvorni_sadrzaj>
    <derivirana_varijabla naziv="DomainObject.PredzadnjaOdlukaIzPredmeta.Oznaka_1">St-747/2018-4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FF055-C493-42B5-897C-98058B939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3776</properties:Characters>
  <properties:Lines>97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2018-11-15T12:54:00Z</dcterms:created>
  <dc:creator>Korisnik</dc:creator>
  <cp:lastModifiedBy>Darija Miličević</cp:lastModifiedBy>
  <cp:lastPrinted>2018-11-15T13:18:00Z</cp:lastPrinted>
  <dcterms:modified xmlns:xsi="http://www.w3.org/2001/XMLSchema-instance" xsi:type="dcterms:W3CDTF">2018-11-15T13:19:00Z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na uplatu troška predvidivog.docx)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