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c006f" w14:paraId="dfc006f" w:rsidRDefault="006A7BA9" w:rsidP="002C0854" w:rsidR="00C35BF9" w:rsidRPr="00F74765">
      <w:pPr>
        <w:ind w:firstLine="708"/>
        <w:jc w:val="both"/>
        <w15:collapsed w:val="false"/>
        <w:rPr>
          <w:color w:val="222222"/>
          <w:sz w:val="22"/>
          <w:szCs w:val="22"/>
        </w:rPr>
      </w:pPr>
      <w:bookmarkStart w:name="_GoBack" w:id="0"/>
      <w:bookmarkEnd w:id="0"/>
      <w:r w:rsidRPr="00F74765">
        <w:rPr>
          <w:noProof/>
          <w:sz w:val="22"/>
          <w:szCs w:val="22"/>
        </w:rPr>
        <w:drawing>
          <wp:inline distR="0" distL="0" distB="0" distT="0">
            <wp:extent cy="720725" cx="54038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4765">
        <w:rPr>
          <w:color w:val="222222"/>
          <w:sz w:val="22"/>
          <w:szCs w:val="22"/>
        </w:rPr>
        <w:t xml:space="preserve">   </w:t>
      </w:r>
    </w:p>
    <w:p w:rsidRDefault="006A7BA9" w:rsidP="002C0854" w:rsidR="006A7BA9" w:rsidRPr="00F74765">
      <w:pPr>
        <w:ind w:firstLine="708"/>
        <w:jc w:val="both"/>
        <w:rPr>
          <w:sz w:val="22"/>
          <w:szCs w:val="22"/>
        </w:rPr>
      </w:pPr>
      <w:r w:rsidRPr="00F74765">
        <w:rPr>
          <w:color w:val="222222"/>
          <w:sz w:val="22"/>
          <w:szCs w:val="22"/>
        </w:rPr>
        <w:t xml:space="preserve">                                                                                                                                                 REPUBLIKA HRVATSKA</w:t>
      </w: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 xml:space="preserve">TRGOVAČKI SUD U OSIJEKU                                                  </w:t>
      </w:r>
      <w:r w:rsidR="007377FE" w:rsidRPr="00F74765">
        <w:rPr>
          <w:color w:val="222222"/>
          <w:sz w:val="22"/>
          <w:szCs w:val="22"/>
        </w:rPr>
        <w:tab/>
        <w:t xml:space="preserve">      </w:t>
      </w:r>
      <w:r w:rsidRPr="00F74765">
        <w:rPr>
          <w:b/>
          <w:color w:val="222222"/>
          <w:sz w:val="22"/>
          <w:szCs w:val="22"/>
        </w:rPr>
        <w:t>Broj: 3/St-</w:t>
      </w:r>
      <w:r w:rsidR="00C55A01">
        <w:rPr>
          <w:b/>
          <w:color w:val="222222"/>
          <w:sz w:val="22"/>
          <w:szCs w:val="22"/>
        </w:rPr>
        <w:t>17</w:t>
      </w:r>
      <w:r w:rsidR="002C6332">
        <w:rPr>
          <w:b/>
          <w:color w:val="222222"/>
          <w:sz w:val="22"/>
          <w:szCs w:val="22"/>
        </w:rPr>
        <w:t>08</w:t>
      </w:r>
      <w:r w:rsidR="00B6003A" w:rsidRPr="00F74765">
        <w:rPr>
          <w:b/>
          <w:color w:val="222222"/>
          <w:sz w:val="22"/>
          <w:szCs w:val="22"/>
        </w:rPr>
        <w:t>/2018-5</w:t>
      </w: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 xml:space="preserve">STALNA SLUŽBA U SLAVONSKOM BRODU </w:t>
      </w: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>Trg pobjede 13</w:t>
      </w: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>Slavonski Brod</w:t>
      </w:r>
    </w:p>
    <w:p w:rsidRDefault="006A7BA9" w:rsidP="006A7BA9" w:rsidR="006A7BA9" w:rsidRPr="00F74765">
      <w:pPr>
        <w:spacing w:beforeAutospacing="true" w:before="100"/>
        <w:jc w:val="center"/>
        <w:rPr>
          <w:b/>
          <w:color w:val="222222"/>
          <w:sz w:val="22"/>
          <w:szCs w:val="22"/>
        </w:rPr>
      </w:pPr>
      <w:r w:rsidRPr="00F74765">
        <w:rPr>
          <w:b/>
          <w:color w:val="222222"/>
          <w:sz w:val="22"/>
          <w:szCs w:val="22"/>
        </w:rPr>
        <w:t>Z A K L J U Č A K</w:t>
      </w:r>
    </w:p>
    <w:p w:rsidRDefault="00217FF9" w:rsidP="00217FF9" w:rsidR="00217FF9" w:rsidRPr="00F74765">
      <w:pPr>
        <w:ind w:firstLine="708"/>
        <w:jc w:val="both"/>
        <w:rPr>
          <w:color w:val="222222"/>
          <w:sz w:val="22"/>
          <w:szCs w:val="22"/>
        </w:rPr>
      </w:pPr>
    </w:p>
    <w:p w:rsidRDefault="006A7BA9" w:rsidP="00AA63DC" w:rsidR="00AA63DC" w:rsidRPr="00F74765">
      <w:pPr>
        <w:ind w:firstLine="708"/>
        <w:jc w:val="both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>TRGOVAČKI SUD U OSIJEKU, STALNA SLUŽBA U SLAVONSKOM BRODU, Trg pobjede 13/III, po sutkinji Danieli Martini Maoduš, u postupku povodom prijedloga Financijske agencije</w:t>
      </w:r>
      <w:r w:rsidR="00B6003A" w:rsidRPr="00F74765">
        <w:rPr>
          <w:color w:val="222222"/>
          <w:sz w:val="22"/>
          <w:szCs w:val="22"/>
        </w:rPr>
        <w:t>, RC Zagreb</w:t>
      </w:r>
      <w:r w:rsidRPr="00F74765">
        <w:rPr>
          <w:color w:val="222222"/>
          <w:sz w:val="22"/>
          <w:szCs w:val="22"/>
        </w:rPr>
        <w:t xml:space="preserve"> za otvaranje stečajnog postupka nad dužnikom</w:t>
      </w:r>
      <w:r w:rsidR="00EF235B" w:rsidRPr="00F74765">
        <w:rPr>
          <w:b/>
          <w:color w:val="222222"/>
          <w:sz w:val="22"/>
          <w:szCs w:val="22"/>
        </w:rPr>
        <w:t xml:space="preserve"> </w:t>
      </w:r>
      <w:r w:rsidR="002C6332">
        <w:rPr>
          <w:b/>
        </w:rPr>
        <w:t>ENERGO PRODUKT j.d.o.o., Zagreb, Remete 74, OIB: 41906001936</w:t>
      </w:r>
      <w:r w:rsidR="00A808AF" w:rsidRPr="00F74765">
        <w:rPr>
          <w:b/>
          <w:sz w:val="22"/>
          <w:szCs w:val="22"/>
        </w:rPr>
        <w:t>,</w:t>
      </w:r>
      <w:r w:rsidRPr="00F74765">
        <w:rPr>
          <w:color w:val="222222"/>
          <w:sz w:val="22"/>
          <w:szCs w:val="22"/>
        </w:rPr>
        <w:t xml:space="preserve"> </w:t>
      </w:r>
      <w:r w:rsidR="00B6003A" w:rsidRPr="00F74765">
        <w:rPr>
          <w:color w:val="222222"/>
          <w:sz w:val="22"/>
          <w:szCs w:val="22"/>
        </w:rPr>
        <w:t>3. prosinca</w:t>
      </w:r>
      <w:r w:rsidR="00485E63" w:rsidRPr="00F74765">
        <w:rPr>
          <w:color w:val="222222"/>
          <w:sz w:val="22"/>
          <w:szCs w:val="22"/>
        </w:rPr>
        <w:t xml:space="preserve"> 2018.</w:t>
      </w:r>
    </w:p>
    <w:p w:rsidRDefault="00E1387E" w:rsidP="00AA63DC" w:rsidR="00E1387E" w:rsidRPr="00F74765">
      <w:pPr>
        <w:ind w:firstLine="708"/>
        <w:jc w:val="both"/>
        <w:rPr>
          <w:color w:val="222222"/>
          <w:sz w:val="22"/>
          <w:szCs w:val="22"/>
        </w:rPr>
      </w:pPr>
    </w:p>
    <w:p w:rsidRDefault="006A7BA9" w:rsidP="00AA63DC" w:rsidR="006A7BA9" w:rsidRPr="00F74765">
      <w:pPr>
        <w:ind w:firstLine="708"/>
        <w:jc w:val="center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>z a k l j u č i o   j e</w:t>
      </w:r>
    </w:p>
    <w:p w:rsidRDefault="006A7BA9" w:rsidP="008B2B57" w:rsidR="006A7BA9" w:rsidRPr="00F74765">
      <w:pPr>
        <w:spacing w:beforeAutospacing="true" w:before="100"/>
        <w:ind w:firstLine="708"/>
        <w:jc w:val="both"/>
        <w:rPr>
          <w:b/>
          <w:color w:val="222222"/>
          <w:sz w:val="22"/>
          <w:szCs w:val="22"/>
          <w:u w:val="single"/>
        </w:rPr>
      </w:pPr>
      <w:r w:rsidRPr="00F74765">
        <w:rPr>
          <w:color w:val="222222"/>
          <w:sz w:val="22"/>
          <w:szCs w:val="22"/>
        </w:rPr>
        <w:t xml:space="preserve">Određuje se ročište zbog podnošenja prijedloga za otvaranje stečajnog postupka od strane FINE za dan </w:t>
      </w:r>
      <w:r w:rsidR="00B6003A" w:rsidRPr="00F74765">
        <w:rPr>
          <w:b/>
          <w:color w:val="222222"/>
          <w:sz w:val="22"/>
          <w:szCs w:val="22"/>
          <w:u w:val="single"/>
        </w:rPr>
        <w:t>7. siječnja 2019.</w:t>
      </w:r>
      <w:r w:rsidR="008B2B57" w:rsidRPr="00F74765">
        <w:rPr>
          <w:b/>
          <w:color w:val="222222"/>
          <w:sz w:val="22"/>
          <w:szCs w:val="22"/>
          <w:u w:val="single"/>
        </w:rPr>
        <w:t xml:space="preserve"> u</w:t>
      </w:r>
      <w:r w:rsidR="00B6003A" w:rsidRPr="00F74765">
        <w:rPr>
          <w:b/>
          <w:color w:val="222222"/>
          <w:sz w:val="22"/>
          <w:szCs w:val="22"/>
          <w:u w:val="single"/>
        </w:rPr>
        <w:t xml:space="preserve"> </w:t>
      </w:r>
      <w:r w:rsidR="002C6332">
        <w:rPr>
          <w:b/>
          <w:color w:val="222222"/>
          <w:sz w:val="22"/>
          <w:szCs w:val="22"/>
          <w:u w:val="single"/>
        </w:rPr>
        <w:t>9,45</w:t>
      </w:r>
      <w:r w:rsidRPr="00F74765">
        <w:rPr>
          <w:b/>
          <w:color w:val="222222"/>
          <w:sz w:val="22"/>
          <w:szCs w:val="22"/>
          <w:u w:val="single"/>
        </w:rPr>
        <w:t xml:space="preserve"> sati, soba 73, III kat, Stalna služba u Slavonskom Brodu, Trg pobjede 13, Slavonski Brod.</w:t>
      </w:r>
    </w:p>
    <w:p w:rsidRDefault="00F74765" w:rsidP="00F74765" w:rsidR="00F74765" w:rsidRPr="00F74765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 xml:space="preserve">Obavještava se direktor dužnika da je </w:t>
      </w:r>
      <w:proofErr w:type="spellStart"/>
      <w:r w:rsidRPr="00F74765">
        <w:rPr>
          <w:color w:val="222222"/>
          <w:sz w:val="22"/>
          <w:szCs w:val="22"/>
        </w:rPr>
        <w:t>steč.postupak</w:t>
      </w:r>
      <w:proofErr w:type="spellEnd"/>
      <w:r w:rsidRPr="00F74765">
        <w:rPr>
          <w:color w:val="222222"/>
          <w:sz w:val="22"/>
          <w:szCs w:val="22"/>
        </w:rPr>
        <w:t xml:space="preserve"> nad dužnikom ustupljen na vođenje ovom sudu.</w:t>
      </w:r>
    </w:p>
    <w:p w:rsidRDefault="006A7BA9" w:rsidP="00460CD7" w:rsidR="006A7BA9" w:rsidRPr="00F74765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 xml:space="preserve">Na ročište se poziva predlagatelj i </w:t>
      </w:r>
      <w:r w:rsidR="00645546" w:rsidRPr="00F74765">
        <w:rPr>
          <w:color w:val="222222"/>
          <w:sz w:val="22"/>
          <w:szCs w:val="22"/>
        </w:rPr>
        <w:t xml:space="preserve">osoba ovlaštena za zastupanje </w:t>
      </w:r>
      <w:r w:rsidR="002C6332">
        <w:rPr>
          <w:b/>
          <w:color w:val="222222"/>
          <w:sz w:val="22"/>
          <w:szCs w:val="22"/>
        </w:rPr>
        <w:t xml:space="preserve">Željko </w:t>
      </w:r>
      <w:proofErr w:type="spellStart"/>
      <w:r w:rsidR="002C6332">
        <w:rPr>
          <w:b/>
          <w:color w:val="222222"/>
          <w:sz w:val="22"/>
          <w:szCs w:val="22"/>
        </w:rPr>
        <w:t>Pascher</w:t>
      </w:r>
      <w:proofErr w:type="spellEnd"/>
      <w:r w:rsidR="002C6332">
        <w:rPr>
          <w:b/>
          <w:color w:val="222222"/>
          <w:sz w:val="22"/>
          <w:szCs w:val="22"/>
        </w:rPr>
        <w:t>, Zagreb, Remete 74</w:t>
      </w:r>
      <w:r w:rsidR="00527BF1" w:rsidRPr="00F74765">
        <w:rPr>
          <w:color w:val="222222"/>
          <w:sz w:val="22"/>
          <w:szCs w:val="22"/>
        </w:rPr>
        <w:t xml:space="preserve">, koji </w:t>
      </w:r>
      <w:r w:rsidRPr="00F74765">
        <w:rPr>
          <w:color w:val="222222"/>
          <w:sz w:val="22"/>
          <w:szCs w:val="22"/>
        </w:rPr>
        <w:t>se poziva pristupiti na ročište radi davanja izjave o stečajnom razlogu i imovini dužnika te na ročište dostaviti financijsku dokumentaciju dužnika – zadnja financijska izvješća, popis imovine i obveza, popis dugotrajne imovine, bilance i sl.</w:t>
      </w:r>
    </w:p>
    <w:p w:rsidRDefault="000E6E10" w:rsidP="0001489E" w:rsidR="00F74765" w:rsidRPr="00F74765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 xml:space="preserve">Ukoliko niste u mogućnosti pristupiti na sud na dan kada je određeno ročište pozivate se o tome obavijestiti sud poštom na gore navedeni broj spisa: </w:t>
      </w:r>
      <w:r w:rsidRPr="00F74765">
        <w:rPr>
          <w:b/>
          <w:color w:val="222222"/>
          <w:sz w:val="22"/>
          <w:szCs w:val="22"/>
        </w:rPr>
        <w:t>St-</w:t>
      </w:r>
      <w:r w:rsidR="00C12579" w:rsidRPr="00F74765">
        <w:rPr>
          <w:b/>
          <w:color w:val="222222"/>
          <w:sz w:val="22"/>
          <w:szCs w:val="22"/>
        </w:rPr>
        <w:t>1</w:t>
      </w:r>
      <w:r w:rsidR="00B6003A" w:rsidRPr="00F74765">
        <w:rPr>
          <w:b/>
          <w:color w:val="222222"/>
          <w:sz w:val="22"/>
          <w:szCs w:val="22"/>
        </w:rPr>
        <w:t>7</w:t>
      </w:r>
      <w:r w:rsidR="002C6332">
        <w:rPr>
          <w:b/>
          <w:color w:val="222222"/>
          <w:sz w:val="22"/>
          <w:szCs w:val="22"/>
        </w:rPr>
        <w:t>08</w:t>
      </w:r>
      <w:r w:rsidR="00092948" w:rsidRPr="00F74765">
        <w:rPr>
          <w:b/>
          <w:color w:val="222222"/>
          <w:sz w:val="22"/>
          <w:szCs w:val="22"/>
        </w:rPr>
        <w:t>/2018</w:t>
      </w:r>
      <w:r w:rsidRPr="00F74765">
        <w:rPr>
          <w:color w:val="222222"/>
          <w:sz w:val="22"/>
          <w:szCs w:val="22"/>
        </w:rPr>
        <w:t xml:space="preserve"> te obavezno naznačiti kada ste u mogućnosti pristupiti na sud.</w:t>
      </w:r>
      <w:r w:rsidR="00C35BF9" w:rsidRPr="00F74765">
        <w:rPr>
          <w:color w:val="222222"/>
          <w:sz w:val="22"/>
          <w:szCs w:val="22"/>
        </w:rPr>
        <w:t xml:space="preserve"> Poziva se direktor dostaviti popis tražbina iz kojih će se jasno vidjeti kada su tražbine dospjele na naplatu i tko su dužnici te popis nekretnina i pokretnina.</w:t>
      </w:r>
    </w:p>
    <w:p w:rsidRDefault="006A7BA9" w:rsidP="00F74765" w:rsidR="006A7BA9" w:rsidRPr="00F74765">
      <w:pPr>
        <w:spacing w:beforeAutospacing="true" w:before="100"/>
        <w:ind w:firstLine="708" w:left="3540"/>
        <w:jc w:val="both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>Obrazloženje</w:t>
      </w:r>
    </w:p>
    <w:p w:rsidRDefault="006A7BA9" w:rsidP="00C35BF9" w:rsidR="006A7BA9" w:rsidRPr="00F74765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>Fina je pokrenula postupak stečaja nad dužnikom.</w:t>
      </w:r>
      <w:r w:rsidR="00C35BF9" w:rsidRPr="00F74765">
        <w:rPr>
          <w:color w:val="222222"/>
          <w:sz w:val="22"/>
          <w:szCs w:val="22"/>
        </w:rPr>
        <w:t xml:space="preserve"> </w:t>
      </w:r>
      <w:r w:rsidRPr="00F74765">
        <w:rPr>
          <w:color w:val="222222"/>
          <w:sz w:val="22"/>
          <w:szCs w:val="22"/>
        </w:rPr>
        <w:t xml:space="preserve">Stoga je odlučeno kao u izreci, te je određeno ročište radi utvrđenja činjenica vezanih za odluku suda o otvaranju stečajnog postupka nad dužnikom. </w:t>
      </w:r>
    </w:p>
    <w:p w:rsidRDefault="00460CD7" w:rsidP="0001489E" w:rsidR="0001489E" w:rsidRPr="00F74765">
      <w:pPr>
        <w:spacing w:beforeAutospacing="true" w:before="100"/>
        <w:ind w:firstLine="708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 xml:space="preserve">U Slavonskom Brodu </w:t>
      </w:r>
      <w:r w:rsidR="00B6003A" w:rsidRPr="00F74765">
        <w:rPr>
          <w:color w:val="222222"/>
          <w:sz w:val="22"/>
          <w:szCs w:val="22"/>
        </w:rPr>
        <w:t xml:space="preserve">3. prosinca </w:t>
      </w:r>
      <w:r w:rsidR="00485E63" w:rsidRPr="00F74765">
        <w:rPr>
          <w:color w:val="222222"/>
          <w:sz w:val="22"/>
          <w:szCs w:val="22"/>
        </w:rPr>
        <w:t>2018.</w:t>
      </w:r>
      <w:r w:rsidR="007E4837" w:rsidRPr="00F74765">
        <w:rPr>
          <w:color w:val="222222"/>
          <w:sz w:val="22"/>
          <w:szCs w:val="22"/>
        </w:rPr>
        <w:t xml:space="preserve">    </w:t>
      </w:r>
    </w:p>
    <w:p w:rsidRDefault="0001489E" w:rsidP="0001489E" w:rsidR="0001489E" w:rsidRPr="00F74765">
      <w:pPr>
        <w:spacing w:beforeAutospacing="true" w:before="100"/>
        <w:ind w:firstLine="708" w:left="4956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 xml:space="preserve">  </w:t>
      </w:r>
      <w:r w:rsidR="007E4837" w:rsidRPr="00F74765">
        <w:rPr>
          <w:color w:val="222222"/>
          <w:sz w:val="22"/>
          <w:szCs w:val="22"/>
        </w:rPr>
        <w:t xml:space="preserve"> </w:t>
      </w:r>
      <w:r w:rsidR="006A7BA9" w:rsidRPr="00F74765">
        <w:rPr>
          <w:color w:val="222222"/>
          <w:sz w:val="22"/>
          <w:szCs w:val="22"/>
        </w:rPr>
        <w:t xml:space="preserve"> Stečajna sutkinja:                                                                          </w:t>
      </w:r>
    </w:p>
    <w:p w:rsidRDefault="006A7BA9" w:rsidP="0001489E" w:rsidR="006A7BA9" w:rsidRPr="00F74765">
      <w:pPr>
        <w:spacing w:beforeAutospacing="true" w:before="100"/>
        <w:ind w:firstLine="708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 xml:space="preserve">             </w:t>
      </w:r>
      <w:r w:rsidR="0001489E" w:rsidRPr="00F74765">
        <w:rPr>
          <w:color w:val="222222"/>
          <w:sz w:val="22"/>
          <w:szCs w:val="22"/>
        </w:rPr>
        <w:tab/>
      </w:r>
      <w:r w:rsidR="0001489E" w:rsidRPr="00F74765">
        <w:rPr>
          <w:color w:val="222222"/>
          <w:sz w:val="22"/>
          <w:szCs w:val="22"/>
        </w:rPr>
        <w:tab/>
      </w:r>
      <w:r w:rsidR="0001489E" w:rsidRPr="00F74765">
        <w:rPr>
          <w:color w:val="222222"/>
          <w:sz w:val="22"/>
          <w:szCs w:val="22"/>
        </w:rPr>
        <w:tab/>
      </w:r>
      <w:r w:rsidR="0001489E" w:rsidRPr="00F74765">
        <w:rPr>
          <w:color w:val="222222"/>
          <w:sz w:val="22"/>
          <w:szCs w:val="22"/>
        </w:rPr>
        <w:tab/>
      </w:r>
      <w:r w:rsidR="0001489E" w:rsidRPr="00F74765">
        <w:rPr>
          <w:color w:val="222222"/>
          <w:sz w:val="22"/>
          <w:szCs w:val="22"/>
        </w:rPr>
        <w:tab/>
      </w:r>
      <w:r w:rsidR="0001489E" w:rsidRPr="00F74765">
        <w:rPr>
          <w:color w:val="222222"/>
          <w:sz w:val="22"/>
          <w:szCs w:val="22"/>
        </w:rPr>
        <w:tab/>
      </w:r>
      <w:r w:rsidRPr="00F74765">
        <w:rPr>
          <w:color w:val="222222"/>
          <w:sz w:val="22"/>
          <w:szCs w:val="22"/>
        </w:rPr>
        <w:t xml:space="preserve">  Daniela Martini Maoduš</w:t>
      </w: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 xml:space="preserve">                </w:t>
      </w: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 xml:space="preserve">RJ. </w:t>
      </w: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 xml:space="preserve">-dostaviti, Fini, putem </w:t>
      </w:r>
      <w:proofErr w:type="spellStart"/>
      <w:r w:rsidRPr="00F74765">
        <w:rPr>
          <w:color w:val="222222"/>
          <w:sz w:val="22"/>
          <w:szCs w:val="22"/>
        </w:rPr>
        <w:t>eOglasne</w:t>
      </w:r>
      <w:proofErr w:type="spellEnd"/>
      <w:r w:rsidRPr="00F74765">
        <w:rPr>
          <w:color w:val="222222"/>
          <w:sz w:val="22"/>
          <w:szCs w:val="22"/>
        </w:rPr>
        <w:t xml:space="preserve"> ploče i </w:t>
      </w:r>
      <w:r w:rsidR="00626AD5" w:rsidRPr="00F74765">
        <w:rPr>
          <w:color w:val="222222"/>
          <w:sz w:val="22"/>
          <w:szCs w:val="22"/>
        </w:rPr>
        <w:t>direktoru putem pošte</w:t>
      </w: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 xml:space="preserve">-objaviti zaključak na </w:t>
      </w:r>
      <w:proofErr w:type="spellStart"/>
      <w:r w:rsidRPr="00F74765">
        <w:rPr>
          <w:color w:val="222222"/>
          <w:sz w:val="22"/>
          <w:szCs w:val="22"/>
        </w:rPr>
        <w:t>eOglasnoj</w:t>
      </w:r>
      <w:proofErr w:type="spellEnd"/>
      <w:r w:rsidRPr="00F74765">
        <w:rPr>
          <w:color w:val="222222"/>
          <w:sz w:val="22"/>
          <w:szCs w:val="22"/>
        </w:rPr>
        <w:t xml:space="preserve"> ploči</w:t>
      </w: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</w:p>
    <w:p w:rsidRDefault="00DB1B04" w:rsidP="006A7BA9" w:rsidR="00DB1B04" w:rsidRPr="00F74765">
      <w:pPr>
        <w:spacing w:beforeAutospacing="true" w:before="100"/>
        <w:rPr>
          <w:sz w:val="22"/>
          <w:szCs w:val="22"/>
        </w:rPr>
      </w:pPr>
    </w:p>
    <w:sectPr w:rsidR="00DB1B04" w:rsidRPr="00F7476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E1A4474"/>
    <w:multiLevelType w:val="hybridMultilevel"/>
    <w:tmpl w:val="8446D4D8"/>
    <w:lvl w:tplc="28688AE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3158"/>
    <w:rsid w:val="00011138"/>
    <w:rsid w:val="0001489E"/>
    <w:rsid w:val="00046EB2"/>
    <w:rsid w:val="00064C6E"/>
    <w:rsid w:val="00092948"/>
    <w:rsid w:val="000E6E10"/>
    <w:rsid w:val="0010578F"/>
    <w:rsid w:val="00114CB8"/>
    <w:rsid w:val="001252B0"/>
    <w:rsid w:val="001351E0"/>
    <w:rsid w:val="001629DB"/>
    <w:rsid w:val="001A6D3B"/>
    <w:rsid w:val="0020132B"/>
    <w:rsid w:val="00217FF9"/>
    <w:rsid w:val="00265A16"/>
    <w:rsid w:val="002A2F4E"/>
    <w:rsid w:val="002C0854"/>
    <w:rsid w:val="002C3B3C"/>
    <w:rsid w:val="002C57D5"/>
    <w:rsid w:val="002C6332"/>
    <w:rsid w:val="002D208E"/>
    <w:rsid w:val="00307217"/>
    <w:rsid w:val="00323158"/>
    <w:rsid w:val="003370DF"/>
    <w:rsid w:val="00343DAF"/>
    <w:rsid w:val="003560A3"/>
    <w:rsid w:val="003B002D"/>
    <w:rsid w:val="00460CD7"/>
    <w:rsid w:val="004800A4"/>
    <w:rsid w:val="00480C95"/>
    <w:rsid w:val="00485E63"/>
    <w:rsid w:val="00514F6F"/>
    <w:rsid w:val="00527BF1"/>
    <w:rsid w:val="00554082"/>
    <w:rsid w:val="005A3650"/>
    <w:rsid w:val="00607BA7"/>
    <w:rsid w:val="0061788F"/>
    <w:rsid w:val="00626AD5"/>
    <w:rsid w:val="00645546"/>
    <w:rsid w:val="00656C09"/>
    <w:rsid w:val="00663F23"/>
    <w:rsid w:val="00690442"/>
    <w:rsid w:val="006905E1"/>
    <w:rsid w:val="006A7BA9"/>
    <w:rsid w:val="006C0965"/>
    <w:rsid w:val="006D25B5"/>
    <w:rsid w:val="006D61C7"/>
    <w:rsid w:val="006E67E4"/>
    <w:rsid w:val="00727245"/>
    <w:rsid w:val="007377FE"/>
    <w:rsid w:val="00764783"/>
    <w:rsid w:val="007C476B"/>
    <w:rsid w:val="007C551C"/>
    <w:rsid w:val="007E4837"/>
    <w:rsid w:val="00821409"/>
    <w:rsid w:val="00884C49"/>
    <w:rsid w:val="0089514C"/>
    <w:rsid w:val="008A66DB"/>
    <w:rsid w:val="008B2B57"/>
    <w:rsid w:val="009130E7"/>
    <w:rsid w:val="00974CE7"/>
    <w:rsid w:val="00986D7E"/>
    <w:rsid w:val="009C0451"/>
    <w:rsid w:val="009D2E8B"/>
    <w:rsid w:val="00A3250A"/>
    <w:rsid w:val="00A808AF"/>
    <w:rsid w:val="00AA63DC"/>
    <w:rsid w:val="00AD74EB"/>
    <w:rsid w:val="00AE0BDD"/>
    <w:rsid w:val="00AE1B76"/>
    <w:rsid w:val="00AF29D9"/>
    <w:rsid w:val="00B1308F"/>
    <w:rsid w:val="00B6003A"/>
    <w:rsid w:val="00B7277C"/>
    <w:rsid w:val="00C12579"/>
    <w:rsid w:val="00C20428"/>
    <w:rsid w:val="00C35BF9"/>
    <w:rsid w:val="00C37296"/>
    <w:rsid w:val="00C524B7"/>
    <w:rsid w:val="00C55A01"/>
    <w:rsid w:val="00C73B49"/>
    <w:rsid w:val="00C95E10"/>
    <w:rsid w:val="00CB477F"/>
    <w:rsid w:val="00D0235A"/>
    <w:rsid w:val="00D61980"/>
    <w:rsid w:val="00DB1B04"/>
    <w:rsid w:val="00E1387E"/>
    <w:rsid w:val="00E73F26"/>
    <w:rsid w:val="00E8251C"/>
    <w:rsid w:val="00EA36A8"/>
    <w:rsid w:val="00ED6D6E"/>
    <w:rsid w:val="00EF235B"/>
    <w:rsid w:val="00F44600"/>
    <w:rsid w:val="00F74765"/>
    <w:rsid w:val="00F81764"/>
    <w:rsid w:val="00FD7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A36A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A36A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351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51E0"/>
    <w:rPr>
      <w:rFonts w:cs="Times New Roman" w:hAnsi="Times New Roman" w:ascii="Times New Roman"/>
      <w:color w:val="222222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51E0"/>
    <w:rPr>
      <w:color w:val="222222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51E0"/>
    <w:rPr>
      <w:rFonts w:cs="Times New Roman" w:hAnsi="Times New Roman" w:ascii="Times New Roman"/>
      <w:color w:val="222222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51E0"/>
    <w:rPr>
      <w:rFonts w:cs="Times New Roman" w:hAnsi="Times New Roman" w:ascii="Times New Roman"/>
      <w:color w:val="222222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A36A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A36A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351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51E0"/>
    <w:rPr>
      <w:rFonts w:ascii="Times New Roman" w:cs="Times New Roman" w:hAnsi="Times New Roman"/>
      <w:color w:val="222222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51E0"/>
    <w:rPr>
      <w:color w:val="222222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51E0"/>
    <w:rPr>
      <w:rFonts w:ascii="Times New Roman" w:cs="Times New Roman" w:hAnsi="Times New Roman"/>
      <w:color w:val="222222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51E0"/>
    <w:rPr>
      <w:rFonts w:ascii="Times New Roman" w:cs="Times New Roman" w:hAnsi="Times New Roman"/>
      <w:color w:val="222222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73537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prosinca 2018.</izvorni_sadrzaj>
    <derivirana_varijabla naziv="DomainObject.DatumDonosenjaOdluke_1">3.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1708</izvorni_sadrzaj>
    <derivirana_varijabla naziv="DomainObject.Predmet.Broj_1">1708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2018.</izvorni_sadrzaj>
    <derivirana_varijabla naziv="DomainObject.Predmet.DatumOsnivanja_1">27.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USTUP - TS ZAGREB</izvorni_sadrzaj>
    <derivirana_varijabla naziv="DomainObject.Predmet.Opis_1">USTUP - TS ZAGREB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St-1708/2018</izvorni_sadrzaj>
    <derivirana_varijabla naziv="DomainObject.Predmet.OznakaBroj_1">St-1708/2018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 čl. 11 zakona o sudovima</izvorni_sadrzaj>
    <derivirana_varijabla naziv="DomainObject.Predmet.PrimjedbaSuca_1">po čl. 11 zakona o sudovima</derivirana_varijabla>
  </DomainObject.Predmet.PrimjedbaSuca>
  <DomainObject.Predmet.ProtustrankaFormated>
    <izvorni_sadrzaj>  ENERGO PRODUKT j.d.o.o.</izvorni_sadrzaj>
    <derivirana_varijabla naziv="DomainObject.Predmet.ProtustrankaFormated_1">  ENERGO PRODUKT j.d.o.o.</derivirana_varijabla>
  </DomainObject.Predmet.ProtustrankaFormated>
  <DomainObject.Predmet.ProtustrankaFormatedOIB>
    <izvorni_sadrzaj>  ENERGO PRODUKT j.d.o.o., OIB 41906001936</izvorni_sadrzaj>
    <derivirana_varijabla naziv="DomainObject.Predmet.ProtustrankaFormatedOIB_1">  ENERGO PRODUKT j.d.o.o., OIB 41906001936</derivirana_varijabla>
  </DomainObject.Predmet.ProtustrankaFormatedOIB>
  <DomainObject.Predmet.ProtustrankaFormatedWithAdress>
    <izvorni_sadrzaj> ENERGO PRODUKT j.d.o.o., Remete 74, 10000 Zagreb</izvorni_sadrzaj>
    <derivirana_varijabla naziv="DomainObject.Predmet.ProtustrankaFormatedWithAdress_1"> ENERGO PRODUKT j.d.o.o., Remete 74, 10000 Zagreb</derivirana_varijabla>
  </DomainObject.Predmet.ProtustrankaFormatedWithAdress>
  <DomainObject.Predmet.ProtustrankaFormatedWithAdressOIB>
    <izvorni_sadrzaj> ENERGO PRODUKT j.d.o.o., OIB 41906001936, Remete 74, 10000 Zagreb</izvorni_sadrzaj>
    <derivirana_varijabla naziv="DomainObject.Predmet.ProtustrankaFormatedWithAdressOIB_1"> ENERGO PRODUKT j.d.o.o., OIB 41906001936, Remete 74, 10000 Zagreb</derivirana_varijabla>
  </DomainObject.Predmet.ProtustrankaFormatedWithAdressOIB>
  <DomainObject.Predmet.ProtustrankaWithAdress>
    <izvorni_sadrzaj>ENERGO PRODUKT j.d.o.o. Remete 74, 10000 Zagreb</izvorni_sadrzaj>
    <derivirana_varijabla naziv="DomainObject.Predmet.ProtustrankaWithAdress_1">ENERGO PRODUKT j.d.o.o. Remete 74, 10000 Zagreb</derivirana_varijabla>
  </DomainObject.Predmet.ProtustrankaWithAdress>
  <DomainObject.Predmet.ProtustrankaWithAdressOIB>
    <izvorni_sadrzaj>ENERGO PRODUKT j.d.o.o., OIB 41906001936, Remete 74, 10000 Zagreb</izvorni_sadrzaj>
    <derivirana_varijabla naziv="DomainObject.Predmet.ProtustrankaWithAdressOIB_1">ENERGO PRODUKT j.d.o.o., OIB 41906001936, Remete 74, 10000 Zagreb</derivirana_varijabla>
  </DomainObject.Predmet.ProtustrankaWithAdressOIB>
  <DomainObject.Predmet.ProtustrankaNazivFormated>
    <izvorni_sadrzaj>ENERGO PRODUKT j.d.o.o.</izvorni_sadrzaj>
    <derivirana_varijabla naziv="DomainObject.Predmet.ProtustrankaNazivFormated_1">ENERGO PRODUKT j.d.o.o.</derivirana_varijabla>
  </DomainObject.Predmet.ProtustrankaNazivFormated>
  <DomainObject.Predmet.ProtustrankaNazivFormatedOIB>
    <izvorni_sadrzaj>ENERGO PRODUKT j.d.o.o., OIB 41906001936</izvorni_sadrzaj>
    <derivirana_varijabla naziv="DomainObject.Predmet.ProtustrankaNazivFormatedOIB_1">ENERGO PRODUKT j.d.o.o., OIB 41906001936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ENERGO PRODUKT j.d.o.o.</item>
    </izvorni_sadrzaj>
    <derivirana_varijabla naziv="DomainObject.Predmet.ProtuStrankaListFormated_1">
      <item>ENERGO PRODUKT j.d.o.o.</item>
    </derivirana_varijabla>
  </DomainObject.Predmet.ProtuStrankaListFormated>
  <DomainObject.Predmet.ProtuStrankaListFormatedOIB>
    <izvorni_sadrzaj>
      <item>ENERGO PRODUKT j.d.o.o., OIB 41906001936</item>
    </izvorni_sadrzaj>
    <derivirana_varijabla naziv="DomainObject.Predmet.ProtuStrankaListFormatedOIB_1">
      <item>ENERGO PRODUKT j.d.o.o., OIB 41906001936</item>
    </derivirana_varijabla>
  </DomainObject.Predmet.ProtuStrankaListFormatedOIB>
  <DomainObject.Predmet.ProtuStrankaListFormatedWithAdress>
    <izvorni_sadrzaj>
      <item>ENERGO PRODUKT j.d.o.o., Remete 74, 10000 Zagreb</item>
    </izvorni_sadrzaj>
    <derivirana_varijabla naziv="DomainObject.Predmet.ProtuStrankaListFormatedWithAdress_1">
      <item>ENERGO PRODUKT j.d.o.o., Remete 74, 10000 Zagreb</item>
    </derivirana_varijabla>
  </DomainObject.Predmet.ProtuStrankaListFormatedWithAdress>
  <DomainObject.Predmet.ProtuStrankaListFormatedWithAdressOIB>
    <izvorni_sadrzaj>
      <item>ENERGO PRODUKT j.d.o.o., OIB 41906001936, Remete 74, 10000 Zagreb</item>
    </izvorni_sadrzaj>
    <derivirana_varijabla naziv="DomainObject.Predmet.ProtuStrankaListFormatedWithAdressOIB_1">
      <item>ENERGO PRODUKT j.d.o.o., OIB 41906001936, Remete 74, 10000 Zagreb</item>
    </derivirana_varijabla>
  </DomainObject.Predmet.ProtuStrankaListFormatedWithAdressOIB>
  <DomainObject.Predmet.ProtuStrankaListNazivFormated>
    <izvorni_sadrzaj>
      <item>ENERGO PRODUKT j.d.o.o.</item>
    </izvorni_sadrzaj>
    <derivirana_varijabla naziv="DomainObject.Predmet.ProtuStrankaListNazivFormated_1">
      <item>ENERGO PRODUKT j.d.o.o.</item>
    </derivirana_varijabla>
  </DomainObject.Predmet.ProtuStrankaListNazivFormated>
  <DomainObject.Predmet.ProtuStrankaListNazivFormatedOIB>
    <izvorni_sadrzaj>
      <item>ENERGO PRODUKT j.d.o.o., OIB 41906001936</item>
    </izvorni_sadrzaj>
    <derivirana_varijabla naziv="DomainObject.Predmet.ProtuStrankaListNazivFormatedOIB_1">
      <item>ENERGO PRODUKT j.d.o.o., OIB 41906001936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prosinca 2018.</izvorni_sadrzaj>
    <derivirana_varijabla naziv="DomainObject.Datum_1">3.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ENERGO PRODUKT j.d.o.o.</izvorni_sadrzaj>
    <derivirana_varijabla naziv="DomainObject.Predmet.ProtustrankaIDrugi_1">ENERGO PRODUKT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ENERGO PRODUKT j.d.o.o., OIB 41906001936, Remete 74, 10000 Zagreb</izvorni_sadrzaj>
    <derivirana_varijabla naziv="DomainObject.Predmet.ProtustrankaIDrugiAdressOIB_1">ENERGO PRODUKT j.d.o.o., OIB 41906001936, Remete 74,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ENERGO PRODUKT j.d.o.o.</item>
      <item>FINA Regionalni centar Zagreb</item>
    </izvorni_sadrzaj>
    <derivirana_varijabla naziv="DomainObject.Predmet.SudioniciListNaziv_1">
      <item>ENERGO PRODUKT j.d.o.o.</item>
      <item>FINA Regionalni centar Zagreb</item>
    </derivirana_varijabla>
  </DomainObject.Predmet.SudioniciListNaziv>
  <DomainObject.Predmet.SudioniciListAdressOIB>
    <izvorni_sadrzaj>
      <item>ENERGO PRODUKT j.d.o.o., OIB 41906001936, Remete 74,10000 Zagreb</item>
      <item>FINA Regionalni centar Zagreb, OIB 85821130368, Trg svibanjskih žrtava 1995. 1,10000 Zagreb</item>
    </izvorni_sadrzaj>
    <derivirana_varijabla naziv="DomainObject.Predmet.SudioniciListAdressOIB_1">
      <item>ENERGO PRODUKT j.d.o.o., OIB 41906001936, Remete 74,10000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41906001936</item>
      <item>, OIB 85821130368</item>
    </izvorni_sadrzaj>
    <derivirana_varijabla naziv="DomainObject.Predmet.SudioniciListNazivOIB_1">
      <item>, OIB 41906001936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D0429C1-8FAA-4AC9-B96B-78D44064F8C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299</properties:Words>
  <properties:Characters>1614</properties:Characters>
  <properties:Lines>45</properties:Lines>
  <properties:Paragraphs>20</properties:Paragraphs>
  <properties:TotalTime>106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2018-11-30T07:50:00Z</dcterms:created>
  <dc:creator>mjankovic3</dc:creator>
  <cp:lastModifiedBy>wsadmin</cp:lastModifiedBy>
  <cp:lastPrinted>2018-12-03T09:26:00Z</cp:lastPrinted>
  <dcterms:modified xmlns:xsi="http://www.w3.org/2001/XMLSchema-instance" xsi:type="dcterms:W3CDTF">2018-12-03T09:27:00Z</dcterms:modified>
  <cp:revision>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(ST-ZAKLJUČAK-ROČIŠTE RADI IZJAŠNJENJA O PRIJEDLOGU ZA OTV.ST.POSTUPKA.docx)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