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2e693" w14:paraId="222e693" w:rsidRDefault="007F2C11" w:rsidP="00C93FA7" w:rsidR="00EC7BCD" w:rsidRPr="00845E49">
      <w:pPr>
        <w:ind w:firstLine="720" w:left="720"/>
        <w:jc w:val="right"/>
        <w15:collapsed w:val="false"/>
      </w:pPr>
      <w:bookmarkStart w:name="_GoBack" w:id="0"/>
      <w:bookmarkEnd w:id="0"/>
      <w:r w:rsidRPr="00845E49">
        <w:tab/>
      </w:r>
      <w:r w:rsidRPr="00845E49">
        <w:tab/>
      </w:r>
      <w:r w:rsidRPr="00845E49">
        <w:tab/>
      </w:r>
      <w:r w:rsidR="00C4791A" w:rsidRPr="00845E49">
        <w:tab/>
      </w:r>
      <w:r w:rsidR="00C4791A" w:rsidRPr="00845E49">
        <w:tab/>
      </w:r>
      <w:r w:rsidR="00C4791A" w:rsidRPr="00845E49">
        <w:tab/>
        <w:t xml:space="preserve">   </w:t>
      </w:r>
      <w:r w:rsidR="00761A36">
        <w:t xml:space="preserve">1 </w:t>
      </w:r>
      <w:r w:rsidR="007E60F0">
        <w:t xml:space="preserve"> </w:t>
      </w:r>
      <w:r w:rsidR="001C229A">
        <w:t xml:space="preserve"> </w:t>
      </w:r>
      <w:r w:rsidR="00761A36">
        <w:t>St</w:t>
      </w:r>
      <w:r w:rsidR="00CF7065">
        <w:t>-</w:t>
      </w:r>
      <w:r w:rsidR="00162282">
        <w:t>1654</w:t>
      </w:r>
      <w:r w:rsidR="0094435F">
        <w:t>/1</w:t>
      </w:r>
      <w:r w:rsidR="0047153A">
        <w:t>7</w:t>
      </w:r>
    </w:p>
    <w:p w:rsidRDefault="00EC7BCD" w:rsidR="00EC7BCD" w:rsidRPr="00845E49"/>
    <w:p w:rsidRDefault="001D044B" w:rsidR="00EC7BCD" w:rsidRPr="00845E49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2" id="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3FA7" w:rsidP="001D044B" w:rsidR="00C93FA7" w:rsidRPr="00CF7065">
      <w:pPr>
        <w:jc w:val="both"/>
      </w:pPr>
      <w:r w:rsidRPr="00CF7065">
        <w:t xml:space="preserve"> REPUBLIKA HRVATSKA</w:t>
      </w:r>
    </w:p>
    <w:p w:rsidRDefault="00C93FA7" w:rsidP="001D044B" w:rsidR="001D044B">
      <w:pPr>
        <w:jc w:val="both"/>
      </w:pPr>
      <w:r w:rsidRPr="00CF7065">
        <w:t>TRGOVAČKI SUD U ZAGREBU</w:t>
      </w:r>
    </w:p>
    <w:p w:rsidRDefault="00162282" w:rsidP="001D044B" w:rsidR="00C4791A" w:rsidRPr="00CF7065">
      <w:pPr>
        <w:jc w:val="both"/>
      </w:pPr>
      <w:r>
        <w:t>Stalna služba u Karlovcu</w:t>
      </w:r>
    </w:p>
    <w:p w:rsidRDefault="003602ED" w:rsidP="001D044B" w:rsidR="003602ED" w:rsidRPr="00CF7065">
      <w:pPr>
        <w:jc w:val="both"/>
      </w:pPr>
      <w:r w:rsidRPr="00CF7065">
        <w:t xml:space="preserve">Karlovac, </w:t>
      </w:r>
      <w:r w:rsidR="00162282">
        <w:t>Trg hrvatskih branitelja 1/II</w:t>
      </w:r>
    </w:p>
    <w:p w:rsidRDefault="003602ED" w:rsidR="003602ED" w:rsidRPr="00CF7065"/>
    <w:p w:rsidRDefault="003602ED" w:rsidP="003602ED" w:rsidR="003602ED">
      <w:pPr>
        <w:jc w:val="center"/>
      </w:pPr>
      <w:r w:rsidRPr="00CF7065">
        <w:t>R</w:t>
      </w:r>
      <w:r w:rsidR="00283467" w:rsidRPr="00CF7065">
        <w:t xml:space="preserve"> </w:t>
      </w:r>
      <w:r w:rsidRPr="00CF7065">
        <w:t>E</w:t>
      </w:r>
      <w:r w:rsidR="00283467" w:rsidRPr="00CF7065">
        <w:t xml:space="preserve"> </w:t>
      </w:r>
      <w:r w:rsidRPr="00CF7065">
        <w:t>P</w:t>
      </w:r>
      <w:r w:rsidR="00283467" w:rsidRPr="00CF7065">
        <w:t xml:space="preserve"> </w:t>
      </w:r>
      <w:r w:rsidRPr="00CF7065">
        <w:t>U</w:t>
      </w:r>
      <w:r w:rsidR="00283467" w:rsidRPr="00CF7065">
        <w:t xml:space="preserve"> </w:t>
      </w:r>
      <w:r w:rsidRPr="00CF7065">
        <w:t>B</w:t>
      </w:r>
      <w:r w:rsidR="00283467" w:rsidRPr="00CF7065">
        <w:t xml:space="preserve"> </w:t>
      </w:r>
      <w:r w:rsidRPr="00CF7065">
        <w:t>L</w:t>
      </w:r>
      <w:r w:rsidR="00283467" w:rsidRPr="00CF7065">
        <w:t xml:space="preserve"> </w:t>
      </w:r>
      <w:r w:rsidRPr="00CF7065">
        <w:t>I</w:t>
      </w:r>
      <w:r w:rsidR="00283467" w:rsidRPr="00CF7065">
        <w:t xml:space="preserve"> </w:t>
      </w:r>
      <w:r w:rsidRPr="00CF7065">
        <w:t>K</w:t>
      </w:r>
      <w:r w:rsidR="00283467" w:rsidRPr="00CF7065">
        <w:t xml:space="preserve"> </w:t>
      </w:r>
      <w:r w:rsidRPr="00CF7065">
        <w:t>A</w:t>
      </w:r>
      <w:r w:rsidR="00283467" w:rsidRPr="00CF7065">
        <w:t xml:space="preserve">  </w:t>
      </w:r>
      <w:r w:rsidRPr="00CF7065">
        <w:t xml:space="preserve"> H</w:t>
      </w:r>
      <w:r w:rsidR="00283467" w:rsidRPr="00CF7065">
        <w:t xml:space="preserve"> </w:t>
      </w:r>
      <w:r w:rsidRPr="00CF7065">
        <w:t>R</w:t>
      </w:r>
      <w:r w:rsidR="00283467" w:rsidRPr="00CF7065">
        <w:t xml:space="preserve"> </w:t>
      </w:r>
      <w:r w:rsidRPr="00CF7065">
        <w:t>V</w:t>
      </w:r>
      <w:r w:rsidR="00283467" w:rsidRPr="00CF7065">
        <w:t xml:space="preserve"> </w:t>
      </w:r>
      <w:r w:rsidRPr="00CF7065">
        <w:t>A</w:t>
      </w:r>
      <w:r w:rsidR="00283467" w:rsidRPr="00CF7065">
        <w:t xml:space="preserve"> </w:t>
      </w:r>
      <w:r w:rsidRPr="00CF7065">
        <w:t>T</w:t>
      </w:r>
      <w:r w:rsidR="00283467" w:rsidRPr="00CF7065">
        <w:t xml:space="preserve"> </w:t>
      </w:r>
      <w:r w:rsidRPr="00CF7065">
        <w:t>S</w:t>
      </w:r>
      <w:r w:rsidR="00283467" w:rsidRPr="00CF7065">
        <w:t xml:space="preserve"> </w:t>
      </w:r>
      <w:r w:rsidRPr="00CF7065">
        <w:t>K</w:t>
      </w:r>
      <w:r w:rsidR="00283467" w:rsidRPr="00CF7065">
        <w:t xml:space="preserve"> </w:t>
      </w:r>
      <w:r w:rsidRPr="00CF7065">
        <w:t>A</w:t>
      </w:r>
    </w:p>
    <w:p w:rsidRDefault="00806E95" w:rsidP="003602ED" w:rsidR="00806E95" w:rsidRPr="00CF7065">
      <w:pPr>
        <w:jc w:val="center"/>
      </w:pPr>
    </w:p>
    <w:p w:rsidRDefault="00C4791A" w:rsidP="00C4791A" w:rsidR="004D2935" w:rsidRPr="00CF7065">
      <w:pPr>
        <w:jc w:val="center"/>
      </w:pPr>
      <w:r w:rsidRPr="00CF7065">
        <w:t>R J E Š E N J E</w:t>
      </w:r>
    </w:p>
    <w:p w:rsidRDefault="00EC7BCD" w:rsidP="00D207F0" w:rsidR="00EC7BCD" w:rsidRPr="00845E49"/>
    <w:p w:rsidRDefault="00EC7BCD" w:rsidP="003602ED" w:rsidR="003602ED">
      <w:pPr>
        <w:ind w:firstLine="360"/>
        <w:jc w:val="both"/>
      </w:pPr>
      <w:r w:rsidRPr="00845E49">
        <w:tab/>
        <w:t xml:space="preserve">TRGOVAČKI SUD U </w:t>
      </w:r>
      <w:r w:rsidR="00C93FA7" w:rsidRPr="00845E49">
        <w:t>ZAGREBU, Stalna služba</w:t>
      </w:r>
      <w:r w:rsidR="00162282">
        <w:t xml:space="preserve"> u Karlovcu</w:t>
      </w:r>
      <w:r w:rsidR="00C93FA7" w:rsidRPr="00845E49">
        <w:rPr>
          <w:b/>
        </w:rPr>
        <w:t>,</w:t>
      </w:r>
      <w:r w:rsidRPr="00845E49">
        <w:t xml:space="preserve"> po sucu Jadranki Mađeruh,</w:t>
      </w:r>
      <w:r w:rsidR="00DF1D0D" w:rsidRPr="00845E49">
        <w:t xml:space="preserve"> </w:t>
      </w:r>
      <w:r w:rsidR="00DD2D47" w:rsidRPr="00845E49">
        <w:t xml:space="preserve">u </w:t>
      </w:r>
      <w:r w:rsidR="00162282">
        <w:t>predstečajnom postupku nad dužnikom D</w:t>
      </w:r>
      <w:r w:rsidR="00162282">
        <w:rPr>
          <w:lang w:val="pt-BR"/>
        </w:rPr>
        <w:t xml:space="preserve">ječji vrtić MALI KAJ, Krapina, I. G. Kovačića 13, OIB: 44420360728, 25. rujna </w:t>
      </w:r>
      <w:r w:rsidR="001709E9">
        <w:t>2017.</w:t>
      </w:r>
    </w:p>
    <w:p w:rsidRDefault="00845E49" w:rsidP="003602ED" w:rsidR="00845E49" w:rsidRPr="00845E49">
      <w:pPr>
        <w:ind w:firstLine="360"/>
        <w:jc w:val="both"/>
      </w:pPr>
    </w:p>
    <w:p w:rsidRDefault="00140488" w:rsidP="00D207F0" w:rsidR="00EC7BCD">
      <w:pPr>
        <w:jc w:val="center"/>
      </w:pPr>
      <w:r w:rsidRPr="00845E49">
        <w:t xml:space="preserve">r i j e š i o </w:t>
      </w:r>
      <w:r w:rsidR="00EC7BCD" w:rsidRPr="00845E49">
        <w:t xml:space="preserve"> </w:t>
      </w:r>
      <w:r w:rsidRPr="00845E49">
        <w:t xml:space="preserve"> </w:t>
      </w:r>
      <w:r w:rsidR="00EC7BCD" w:rsidRPr="00845E49">
        <w:t>j e</w:t>
      </w:r>
    </w:p>
    <w:p w:rsidRDefault="00EC7BCD" w:rsidP="00D207F0" w:rsidR="00EC7BCD" w:rsidRPr="00845E49"/>
    <w:p w:rsidRDefault="00C87D41" w:rsidP="00CF7065" w:rsidR="00162282">
      <w:pPr>
        <w:tabs>
          <w:tab w:pos="945" w:val="left"/>
        </w:tabs>
        <w:jc w:val="both"/>
      </w:pPr>
      <w:r w:rsidRPr="00845E49">
        <w:t xml:space="preserve">     </w:t>
      </w:r>
      <w:r w:rsidR="00C00CCC">
        <w:tab/>
      </w:r>
      <w:r w:rsidR="006162D1">
        <w:t xml:space="preserve"> </w:t>
      </w:r>
      <w:r w:rsidR="00140488" w:rsidRPr="00845E49">
        <w:t xml:space="preserve">Ispravlja se </w:t>
      </w:r>
      <w:r w:rsidR="00CF7065">
        <w:t>ovosudno rješenje poslovni broj St-</w:t>
      </w:r>
      <w:r w:rsidR="00162282">
        <w:t>1654</w:t>
      </w:r>
      <w:r w:rsidR="0094435F">
        <w:t>/1</w:t>
      </w:r>
      <w:r w:rsidR="00C00CCC">
        <w:t>7</w:t>
      </w:r>
      <w:r w:rsidR="0094435F">
        <w:t xml:space="preserve"> od </w:t>
      </w:r>
      <w:r w:rsidR="00162282">
        <w:t>31. kolovoza</w:t>
      </w:r>
      <w:r w:rsidR="006162D1">
        <w:t xml:space="preserve"> 2017.</w:t>
      </w:r>
      <w:r w:rsidR="00C00CCC">
        <w:t xml:space="preserve">, u točki I. izreke rješenja, </w:t>
      </w:r>
      <w:r w:rsidR="00162282">
        <w:t>koja se odnosi na utvrđene tražbine tako da se tražbina vjerovnika n</w:t>
      </w:r>
      <w:r w:rsidR="00806E95">
        <w:t>avedena pod rednim brojem 28. Mi</w:t>
      </w:r>
      <w:r w:rsidR="00162282">
        <w:t>nistarstvo financija, OIB: 18683136487, Zagreb, Katančićeva 5, u iznosu od 165.944,68 kn briše</w:t>
      </w:r>
      <w:r w:rsidR="00806E95">
        <w:t>, a dosadašnji redni broj 29. postaje 28. i tako redom sa zaključno rednim brojem 57. umjesto dosadašnjeg 58.</w:t>
      </w:r>
    </w:p>
    <w:p w:rsidRDefault="00845E49" w:rsidP="00D207F0" w:rsidR="00845E49" w:rsidRPr="00845E49"/>
    <w:p w:rsidRDefault="004D2935" w:rsidP="003602ED" w:rsidR="004D2935">
      <w:pPr>
        <w:jc w:val="center"/>
      </w:pPr>
      <w:r w:rsidRPr="00845E49">
        <w:t>Obrazloženje</w:t>
      </w:r>
    </w:p>
    <w:p w:rsidRDefault="00845E49" w:rsidP="003602ED" w:rsidR="00845E49" w:rsidRPr="00845E49">
      <w:pPr>
        <w:jc w:val="center"/>
      </w:pPr>
    </w:p>
    <w:p w:rsidRDefault="002E5174" w:rsidP="00761A36" w:rsidR="006162D1">
      <w:pPr>
        <w:tabs>
          <w:tab w:pos="1125" w:val="left"/>
        </w:tabs>
        <w:jc w:val="both"/>
      </w:pPr>
      <w:r>
        <w:tab/>
      </w:r>
      <w:r w:rsidR="00C00CCC">
        <w:t>Ovosudnim rješenje</w:t>
      </w:r>
      <w:r w:rsidR="00162282">
        <w:t>m</w:t>
      </w:r>
      <w:r w:rsidR="00C00CCC">
        <w:t xml:space="preserve"> St-</w:t>
      </w:r>
      <w:r w:rsidR="00162282">
        <w:t>1654</w:t>
      </w:r>
      <w:r w:rsidR="00C00CCC">
        <w:t xml:space="preserve">/17 od </w:t>
      </w:r>
      <w:r w:rsidR="00162282">
        <w:t>31. kolovoza</w:t>
      </w:r>
      <w:r w:rsidR="00C00CCC">
        <w:t xml:space="preserve"> 2017. </w:t>
      </w:r>
      <w:r w:rsidR="00162282">
        <w:t>u točki I. izreke utvrđene su tražbine vjerovnika u  predstečajnom postupku, pa je tako utvrđena tražbina Ministarstvo financija, Porezna uprava pod rednim brojem 28. u iznosu od 165.944,68 i pod rednim brojem 29. istog tog vjerovnika u iznosu od 252.164,61 kn.</w:t>
      </w:r>
    </w:p>
    <w:p w:rsidRDefault="00162282" w:rsidP="00761A36" w:rsidR="00162282">
      <w:pPr>
        <w:tabs>
          <w:tab w:pos="1125" w:val="left"/>
        </w:tabs>
        <w:jc w:val="both"/>
      </w:pPr>
    </w:p>
    <w:p w:rsidRDefault="00162282" w:rsidP="00761A36" w:rsidR="00162282">
      <w:pPr>
        <w:tabs>
          <w:tab w:pos="1125" w:val="left"/>
        </w:tabs>
        <w:jc w:val="both"/>
      </w:pPr>
      <w:r>
        <w:tab/>
        <w:t xml:space="preserve">Dužnik je podneskom od 11. rujna 2017. naveo da je FINA omaškom u tablici objavljenoj na e-oglasnoj ploči suda za vjerovnika Ministarstvo financija upisala dvije tražbine u iznosu od 165.944,68 kn i u iznosu od 252.164,61 kn, a taj vjerovnik ima samo jednu tražbinu. </w:t>
      </w:r>
    </w:p>
    <w:p w:rsidRDefault="00162282" w:rsidP="00761A36" w:rsidR="00162282">
      <w:pPr>
        <w:tabs>
          <w:tab w:pos="1125" w:val="left"/>
        </w:tabs>
        <w:jc w:val="both"/>
      </w:pPr>
    </w:p>
    <w:p w:rsidRDefault="00162282" w:rsidP="00761A36" w:rsidR="00162282">
      <w:pPr>
        <w:tabs>
          <w:tab w:pos="1125" w:val="left"/>
        </w:tabs>
        <w:jc w:val="both"/>
      </w:pPr>
      <w:r>
        <w:tab/>
        <w:t>Na prijedlog dužnika sud je pozvao FINU i vjerovnika Ministarstvo financija na očitovanje.</w:t>
      </w:r>
    </w:p>
    <w:p w:rsidRDefault="00162282" w:rsidP="00761A36" w:rsidR="00162282">
      <w:pPr>
        <w:tabs>
          <w:tab w:pos="1125" w:val="left"/>
        </w:tabs>
        <w:jc w:val="both"/>
      </w:pPr>
    </w:p>
    <w:p w:rsidRDefault="00162282" w:rsidP="00761A36" w:rsidR="00162282">
      <w:pPr>
        <w:tabs>
          <w:tab w:pos="1125" w:val="left"/>
        </w:tabs>
        <w:jc w:val="both"/>
      </w:pPr>
      <w:r>
        <w:tab/>
        <w:t>FINA je u podnesku od 21. rujna 2017. navela da je omaškom iskazana prijava od strane dužnika i prijava od strane vjerovnika odnosno da omaškom nisu povezane i evidentirane pod istim brojem.</w:t>
      </w:r>
    </w:p>
    <w:p w:rsidRDefault="00162282" w:rsidP="00761A36" w:rsidR="00162282">
      <w:pPr>
        <w:tabs>
          <w:tab w:pos="1125" w:val="left"/>
        </w:tabs>
        <w:jc w:val="both"/>
      </w:pPr>
    </w:p>
    <w:p w:rsidRDefault="00162282" w:rsidP="00761A36" w:rsidR="00162282">
      <w:pPr>
        <w:tabs>
          <w:tab w:pos="1125" w:val="left"/>
        </w:tabs>
        <w:jc w:val="both"/>
      </w:pPr>
      <w:r>
        <w:tab/>
        <w:t>Ministarstvo financija, Porezna uprava je podneskom od 22. rujna 2017. navela da su oni podnijeli prijavu tražbine na iznos od 252.164,61 kn.</w:t>
      </w:r>
    </w:p>
    <w:p w:rsidRDefault="00162282" w:rsidP="00761A36" w:rsidR="00162282">
      <w:pPr>
        <w:tabs>
          <w:tab w:pos="1125" w:val="left"/>
        </w:tabs>
        <w:jc w:val="both"/>
      </w:pPr>
    </w:p>
    <w:p w:rsidRDefault="00162282" w:rsidP="00761A36" w:rsidR="00162282">
      <w:pPr>
        <w:tabs>
          <w:tab w:pos="1125" w:val="left"/>
        </w:tabs>
        <w:jc w:val="both"/>
      </w:pPr>
      <w:r>
        <w:lastRenderedPageBreak/>
        <w:tab/>
        <w:t>Prema tome, očitom omaškom FINA-e u sastavljanju tablice je tražbina vjerovnika MInistarstvo financija, Porezna  uprava evidentirana pod dva broja i dva različita iznosa, a ispravno bi bilo da se utvrdi tražbina tog vjerovnika u iznosu od 252.164,61 kn.</w:t>
      </w:r>
    </w:p>
    <w:p w:rsidRDefault="00C00CCC" w:rsidP="00761A36" w:rsidR="00C00CCC">
      <w:pPr>
        <w:tabs>
          <w:tab w:pos="1125" w:val="left"/>
        </w:tabs>
        <w:jc w:val="both"/>
      </w:pPr>
      <w:r>
        <w:tab/>
      </w:r>
    </w:p>
    <w:p w:rsidRDefault="00845E49" w:rsidP="00306557" w:rsidR="00845E49">
      <w:pPr>
        <w:tabs>
          <w:tab w:pos="1125" w:val="left"/>
        </w:tabs>
        <w:jc w:val="both"/>
      </w:pPr>
      <w:r w:rsidRPr="00845E49">
        <w:tab/>
        <w:t>Slijedom navedenog odlučeno je kao u izreci rješenja</w:t>
      </w:r>
      <w:r w:rsidR="00162282">
        <w:t xml:space="preserve">, odnosno određeno je da se izvrši brisanje </w:t>
      </w:r>
      <w:r w:rsidR="007F0E12">
        <w:t>tražbine koju je prijavio dužnik u iznosu od 165.944,68 kn</w:t>
      </w:r>
      <w:r w:rsidR="00C00CCC">
        <w:t>.</w:t>
      </w:r>
    </w:p>
    <w:p w:rsidRDefault="00162282" w:rsidP="00306557" w:rsidR="00162282">
      <w:pPr>
        <w:tabs>
          <w:tab w:pos="1125" w:val="left"/>
        </w:tabs>
        <w:jc w:val="both"/>
      </w:pPr>
    </w:p>
    <w:p w:rsidRDefault="00C00CCC" w:rsidP="00306557" w:rsidR="00C00CCC" w:rsidRPr="00845E49">
      <w:pPr>
        <w:tabs>
          <w:tab w:pos="1125" w:val="left"/>
        </w:tabs>
        <w:jc w:val="both"/>
      </w:pPr>
    </w:p>
    <w:p w:rsidRDefault="00163B00" w:rsidP="00D207F0" w:rsidR="00163B00" w:rsidRPr="00CF7065">
      <w:pPr>
        <w:jc w:val="center"/>
      </w:pPr>
      <w:r w:rsidRPr="00CF7065">
        <w:t>U Karlovcu</w:t>
      </w:r>
      <w:r w:rsidR="00857AF8" w:rsidRPr="00CF7065">
        <w:t xml:space="preserve"> </w:t>
      </w:r>
      <w:r w:rsidR="00162282">
        <w:t>25. rujna</w:t>
      </w:r>
      <w:r w:rsidR="001709E9">
        <w:t xml:space="preserve"> 2017.</w:t>
      </w:r>
      <w:r w:rsidRPr="00CF7065">
        <w:t xml:space="preserve"> </w:t>
      </w:r>
    </w:p>
    <w:p w:rsidRDefault="00C4791A" w:rsidP="00D207F0" w:rsidR="00C4791A" w:rsidRPr="00845E49">
      <w:pPr>
        <w:jc w:val="center"/>
        <w:rPr>
          <w:b/>
        </w:rPr>
      </w:pPr>
    </w:p>
    <w:p w:rsidRDefault="00163B00" w:rsidP="0004084A" w:rsidR="00163B00" w:rsidRPr="00845E49">
      <w:pPr>
        <w:jc w:val="right"/>
      </w:pPr>
      <w:r w:rsidRPr="00845E49">
        <w:t xml:space="preserve"> </w:t>
      </w:r>
      <w:r w:rsidR="00D207F0" w:rsidRPr="00845E49">
        <w:t xml:space="preserve">                                                                     </w:t>
      </w:r>
      <w:r w:rsidR="00C93FA7" w:rsidRPr="00845E49">
        <w:t xml:space="preserve">     </w:t>
      </w:r>
      <w:r w:rsidR="00845E49">
        <w:t xml:space="preserve">                                 </w:t>
      </w:r>
      <w:r w:rsidR="00C93FA7" w:rsidRPr="00845E49">
        <w:t xml:space="preserve"> </w:t>
      </w:r>
      <w:r w:rsidR="00D207F0" w:rsidRPr="00845E49">
        <w:t xml:space="preserve"> </w:t>
      </w:r>
      <w:r w:rsidR="00526840" w:rsidRPr="00845E49">
        <w:t>S</w:t>
      </w:r>
      <w:r w:rsidRPr="00845E49">
        <w:t>udac:</w:t>
      </w:r>
    </w:p>
    <w:p w:rsidRDefault="00C4791A" w:rsidP="0004084A" w:rsidR="00845E49">
      <w:pPr>
        <w:jc w:val="right"/>
      </w:pPr>
      <w:r w:rsidRPr="00845E49">
        <w:t xml:space="preserve">  </w:t>
      </w:r>
      <w:r w:rsidR="00857AF8" w:rsidRPr="00845E49">
        <w:t xml:space="preserve">                                                                </w:t>
      </w:r>
      <w:r w:rsidR="00845E49">
        <w:t xml:space="preserve">                 </w:t>
      </w:r>
      <w:r w:rsidR="00163B00" w:rsidRPr="00845E49">
        <w:t>Jadranka Mađeruh</w:t>
      </w:r>
      <w:r w:rsidR="00C21F5E">
        <w:t>,v.r.</w:t>
      </w:r>
    </w:p>
    <w:p w:rsidRDefault="00CF7065" w:rsidP="0004084A" w:rsidR="00CF7065">
      <w:pPr>
        <w:jc w:val="right"/>
      </w:pPr>
    </w:p>
    <w:p w:rsidRDefault="00C21F5E" w:rsidP="0004084A" w:rsidR="0004084A">
      <w:pPr>
        <w:jc w:val="right"/>
      </w:pPr>
      <w:r>
        <w:t>Za točnost otpravka-</w:t>
      </w:r>
    </w:p>
    <w:p w:rsidRDefault="0004084A" w:rsidP="0004084A" w:rsidR="0004084A">
      <w:pPr>
        <w:jc w:val="right"/>
      </w:pPr>
      <w:r>
        <w:t>ovlašteni službenik:</w:t>
      </w:r>
    </w:p>
    <w:p w:rsidRDefault="00162282" w:rsidP="00162282" w:rsidR="00C21F5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Draženka Prpić</w:t>
      </w:r>
    </w:p>
    <w:p w:rsidRDefault="00845E49" w:rsidP="00845E49" w:rsidR="00845E49"/>
    <w:sectPr w:rsidSect="000337D3" w:rsidR="00845E49">
      <w:headerReference w:type="even" r:id="rId10"/>
      <w:headerReference w:type="default" r:id="rId11"/>
      <w:pgSz w:h="16838" w:w="11906"/>
      <w:pgMar w:gutter="0" w:footer="708" w:header="708" w:left="1800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114A" w:rsidR="0079114A">
      <w:r>
        <w:separator/>
      </w:r>
    </w:p>
  </w:endnote>
  <w:endnote w:id="0" w:type="continuationSeparator">
    <w:p w:rsidRDefault="0079114A" w:rsidR="007911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114A" w:rsidR="0079114A">
      <w:r>
        <w:separator/>
      </w:r>
    </w:p>
  </w:footnote>
  <w:footnote w:id="0" w:type="continuationSeparator">
    <w:p w:rsidRDefault="0079114A" w:rsidR="007911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6557" w:rsidP="0080590C" w:rsidR="0030655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6557" w:rsidR="0030655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6557" w:rsidP="0080590C" w:rsidR="0030655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6E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1F5E" w:rsidP="00C21F5E" w:rsidR="00306557">
    <w:pPr>
      <w:pStyle w:val="Zaglavlje"/>
      <w:jc w:val="right"/>
    </w:pPr>
    <w:r>
      <w:t xml:space="preserve">1 </w:t>
    </w:r>
    <w:r w:rsidR="00806E95">
      <w:t>St-1654/17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591879"/>
    <w:multiLevelType w:val="hybridMultilevel"/>
    <w:tmpl w:val="E70E8940"/>
    <w:lvl w:tplc="10F4E342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">
    <w:nsid w:val="11343D17"/>
    <w:multiLevelType w:val="hybridMultilevel"/>
    <w:tmpl w:val="300819F4"/>
    <w:lvl w:tplc="1548CB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EC7030C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5505786"/>
    <w:multiLevelType w:val="hybridMultilevel"/>
    <w:tmpl w:val="9ADA33B6"/>
    <w:lvl w:tplc="33A23D22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9E866AF"/>
    <w:multiLevelType w:val="hybridMultilevel"/>
    <w:tmpl w:val="9AD21A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26B7370"/>
    <w:multiLevelType w:val="hybridMultilevel"/>
    <w:tmpl w:val="C096F5B4"/>
    <w:lvl w:tplc="05B0A8DE" w:ilvl="0">
      <w:start w:val="1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8BF7BB3"/>
    <w:multiLevelType w:val="hybridMultilevel"/>
    <w:tmpl w:val="00F628F0"/>
    <w:lvl w:tplc="30F0C8D4" w:ilvl="0">
      <w:start w:val="2"/>
      <w:numFmt w:val="upperRoman"/>
      <w:lvlText w:val="%1."/>
      <w:lvlJc w:val="left"/>
      <w:pPr>
        <w:ind w:hanging="720" w:left="20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85"/>
      </w:pPr>
    </w:lvl>
    <w:lvl w:tentative="true" w:tplc="041A001B" w:ilvl="2">
      <w:start w:val="1"/>
      <w:numFmt w:val="lowerRoman"/>
      <w:lvlText w:val="%3."/>
      <w:lvlJc w:val="right"/>
      <w:pPr>
        <w:ind w:hanging="180" w:left="3105"/>
      </w:pPr>
    </w:lvl>
    <w:lvl w:tentative="true" w:tplc="041A000F" w:ilvl="3">
      <w:start w:val="1"/>
      <w:numFmt w:val="decimal"/>
      <w:lvlText w:val="%4."/>
      <w:lvlJc w:val="left"/>
      <w:pPr>
        <w:ind w:hanging="360" w:left="3825"/>
      </w:pPr>
    </w:lvl>
    <w:lvl w:tentative="true" w:tplc="041A0019" w:ilvl="4">
      <w:start w:val="1"/>
      <w:numFmt w:val="lowerLetter"/>
      <w:lvlText w:val="%5."/>
      <w:lvlJc w:val="left"/>
      <w:pPr>
        <w:ind w:hanging="360" w:left="4545"/>
      </w:pPr>
    </w:lvl>
    <w:lvl w:tentative="true" w:tplc="041A001B" w:ilvl="5">
      <w:start w:val="1"/>
      <w:numFmt w:val="lowerRoman"/>
      <w:lvlText w:val="%6."/>
      <w:lvlJc w:val="right"/>
      <w:pPr>
        <w:ind w:hanging="180" w:left="5265"/>
      </w:pPr>
    </w:lvl>
    <w:lvl w:tentative="true" w:tplc="041A000F" w:ilvl="6">
      <w:start w:val="1"/>
      <w:numFmt w:val="decimal"/>
      <w:lvlText w:val="%7."/>
      <w:lvlJc w:val="left"/>
      <w:pPr>
        <w:ind w:hanging="360" w:left="5985"/>
      </w:pPr>
    </w:lvl>
    <w:lvl w:tentative="true" w:tplc="041A0019" w:ilvl="7">
      <w:start w:val="1"/>
      <w:numFmt w:val="lowerLetter"/>
      <w:lvlText w:val="%8."/>
      <w:lvlJc w:val="left"/>
      <w:pPr>
        <w:ind w:hanging="360" w:left="6705"/>
      </w:pPr>
    </w:lvl>
    <w:lvl w:tentative="true" w:tplc="041A001B" w:ilvl="8">
      <w:start w:val="1"/>
      <w:numFmt w:val="lowerRoman"/>
      <w:lvlText w:val="%9."/>
      <w:lvlJc w:val="right"/>
      <w:pPr>
        <w:ind w:hanging="180" w:left="7425"/>
      </w:pPr>
    </w:lvl>
  </w:abstractNum>
  <w:abstractNum w:abstractNumId="6">
    <w:nsid w:val="514B6E4D"/>
    <w:multiLevelType w:val="hybridMultilevel"/>
    <w:tmpl w:val="AFD8A664"/>
    <w:lvl w:tplc="434AC7B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A78099F"/>
    <w:multiLevelType w:val="multilevel"/>
    <w:tmpl w:val="F376C016"/>
    <w:lvl w:ilvl="0">
      <w:start w:val="1"/>
      <w:numFmt w:val="decimal"/>
      <w:lvlText w:val="%1."/>
      <w:lvlJc w:val="left"/>
      <w:pPr>
        <w:ind w:hanging="360" w:left="13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6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3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7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4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8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54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90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625"/>
      </w:pPr>
      <w:rPr>
        <w:rFonts w:hint="default"/>
      </w:rPr>
    </w:lvl>
  </w:abstractNum>
  <w:abstractNum w:abstractNumId="8">
    <w:nsid w:val="5C2D7024"/>
    <w:multiLevelType w:val="hybridMultilevel"/>
    <w:tmpl w:val="89E47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2"/>
  </w:num>
  <w:num w:numId="5">
    <w:abstractNumId w:val="6"/>
  </w:num>
  <w:num w:numId="6">
    <w:abstractNumId w:val="0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7BCD"/>
    <w:rsid w:val="0003099F"/>
    <w:rsid w:val="00032795"/>
    <w:rsid w:val="000337D3"/>
    <w:rsid w:val="00033C67"/>
    <w:rsid w:val="0004084A"/>
    <w:rsid w:val="000760CD"/>
    <w:rsid w:val="000A2AD9"/>
    <w:rsid w:val="000D1030"/>
    <w:rsid w:val="001370A8"/>
    <w:rsid w:val="00140488"/>
    <w:rsid w:val="00162282"/>
    <w:rsid w:val="00163B00"/>
    <w:rsid w:val="001709E9"/>
    <w:rsid w:val="001752D5"/>
    <w:rsid w:val="00185F68"/>
    <w:rsid w:val="0019590F"/>
    <w:rsid w:val="001C229A"/>
    <w:rsid w:val="001D044B"/>
    <w:rsid w:val="00207A46"/>
    <w:rsid w:val="0022784C"/>
    <w:rsid w:val="002371C8"/>
    <w:rsid w:val="00246A99"/>
    <w:rsid w:val="00283467"/>
    <w:rsid w:val="00286993"/>
    <w:rsid w:val="002A7453"/>
    <w:rsid w:val="002B5007"/>
    <w:rsid w:val="002C0587"/>
    <w:rsid w:val="002C2087"/>
    <w:rsid w:val="002E5174"/>
    <w:rsid w:val="00306557"/>
    <w:rsid w:val="0032020F"/>
    <w:rsid w:val="00342E6D"/>
    <w:rsid w:val="003602ED"/>
    <w:rsid w:val="00380248"/>
    <w:rsid w:val="003A45D6"/>
    <w:rsid w:val="003E348C"/>
    <w:rsid w:val="00457BD1"/>
    <w:rsid w:val="0047153A"/>
    <w:rsid w:val="00473BAB"/>
    <w:rsid w:val="004C778F"/>
    <w:rsid w:val="004D2935"/>
    <w:rsid w:val="004E31B0"/>
    <w:rsid w:val="00517348"/>
    <w:rsid w:val="00526840"/>
    <w:rsid w:val="00562D2E"/>
    <w:rsid w:val="005F2CED"/>
    <w:rsid w:val="00603C5E"/>
    <w:rsid w:val="006162D1"/>
    <w:rsid w:val="006210F6"/>
    <w:rsid w:val="0062287B"/>
    <w:rsid w:val="006305A4"/>
    <w:rsid w:val="00644D3C"/>
    <w:rsid w:val="00670A71"/>
    <w:rsid w:val="00675734"/>
    <w:rsid w:val="006B1461"/>
    <w:rsid w:val="006B4EE6"/>
    <w:rsid w:val="006E23E7"/>
    <w:rsid w:val="007203D6"/>
    <w:rsid w:val="00761A36"/>
    <w:rsid w:val="00777357"/>
    <w:rsid w:val="0079114A"/>
    <w:rsid w:val="007E033D"/>
    <w:rsid w:val="007E60F0"/>
    <w:rsid w:val="007F0E12"/>
    <w:rsid w:val="007F1BB0"/>
    <w:rsid w:val="007F2C11"/>
    <w:rsid w:val="0080590C"/>
    <w:rsid w:val="00806E95"/>
    <w:rsid w:val="00845E49"/>
    <w:rsid w:val="00850B4C"/>
    <w:rsid w:val="00857AF8"/>
    <w:rsid w:val="00864128"/>
    <w:rsid w:val="00891632"/>
    <w:rsid w:val="0089606B"/>
    <w:rsid w:val="008B427F"/>
    <w:rsid w:val="0094193F"/>
    <w:rsid w:val="00942E9E"/>
    <w:rsid w:val="0094435F"/>
    <w:rsid w:val="009E32A3"/>
    <w:rsid w:val="00A00F71"/>
    <w:rsid w:val="00A2007F"/>
    <w:rsid w:val="00A26252"/>
    <w:rsid w:val="00A34674"/>
    <w:rsid w:val="00A849B2"/>
    <w:rsid w:val="00A84EE8"/>
    <w:rsid w:val="00A85010"/>
    <w:rsid w:val="00AD4983"/>
    <w:rsid w:val="00AD684A"/>
    <w:rsid w:val="00B67CC7"/>
    <w:rsid w:val="00B80DEC"/>
    <w:rsid w:val="00B95E99"/>
    <w:rsid w:val="00BA4EC4"/>
    <w:rsid w:val="00BD6670"/>
    <w:rsid w:val="00BF44BB"/>
    <w:rsid w:val="00C00CCC"/>
    <w:rsid w:val="00C21F5E"/>
    <w:rsid w:val="00C4791A"/>
    <w:rsid w:val="00C62F51"/>
    <w:rsid w:val="00C87D41"/>
    <w:rsid w:val="00C93FA7"/>
    <w:rsid w:val="00CA3427"/>
    <w:rsid w:val="00CD072E"/>
    <w:rsid w:val="00CD4E8D"/>
    <w:rsid w:val="00CE1452"/>
    <w:rsid w:val="00CF2A81"/>
    <w:rsid w:val="00CF5219"/>
    <w:rsid w:val="00CF7065"/>
    <w:rsid w:val="00D207F0"/>
    <w:rsid w:val="00D66560"/>
    <w:rsid w:val="00D66943"/>
    <w:rsid w:val="00D91B38"/>
    <w:rsid w:val="00DD2D47"/>
    <w:rsid w:val="00DE0A56"/>
    <w:rsid w:val="00DE5CEB"/>
    <w:rsid w:val="00DF1D0D"/>
    <w:rsid w:val="00E43CFE"/>
    <w:rsid w:val="00E46511"/>
    <w:rsid w:val="00EC7BCD"/>
    <w:rsid w:val="00ED6A82"/>
    <w:rsid w:val="00EF4B9E"/>
    <w:rsid w:val="00F23DEE"/>
    <w:rsid w:val="00F63AA8"/>
    <w:rsid w:val="00F928B7"/>
    <w:rsid w:val="00FB2A95"/>
    <w:rsid w:val="00FB45B4"/>
    <w:rsid w:val="00FB6EE0"/>
    <w:rsid w:val="00FE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3B0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3B00"/>
  </w:style>
  <w:style w:styleId="Podnoje" w:type="paragraph">
    <w:name w:val="footer"/>
    <w:basedOn w:val="Normal"/>
    <w:rsid w:val="0030655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83467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D04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4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6E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E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E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E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E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3B0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3B00"/>
  </w:style>
  <w:style w:styleId="Podnoje" w:type="paragraph">
    <w:name w:val="footer"/>
    <w:basedOn w:val="Normal"/>
    <w:rsid w:val="0030655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83467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D04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4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6E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E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E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E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E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1654</izvorni_sadrzaj>
    <derivirana_varijabla naziv="DomainObject.Predmet.Broj_1">1654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 dijela spisa prema naredbi od 19.9.2017.
ide na VTS, original u referadi</izvorni_sadrzaj>
    <derivirana_varijabla naziv="DomainObject.Predmet.Opis_1">Preslik dijela spisa prema naredbi od 19.9.2017.
ide na VTS,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St-1654/2017</izvorni_sadrzaj>
    <derivirana_varijabla naziv="DomainObject.Predmet.OznakaBroj_1">St-1654/2017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Dječji vrtić MALI KAJ zastupanog po punomoćniku MARKO ANDRIJANIĆ</izvorni_sadrzaj>
    <derivirana_varijabla naziv="DomainObject.Predmet.ProtustrankaFormated_1">  Dječji vrtić MALI KAJ zastupanog po punomoćniku MARKO ANDRIJANIĆ</derivirana_varijabla>
  </DomainObject.Predmet.ProtustrankaFormated>
  <DomainObject.Predmet.ProtustrankaFormatedOIB>
    <izvorni_sadrzaj>  Dječji vrtić MALI KAJ, OIB 44420360728 zastupanog po punomoćniku MARKO ANDRIJANIĆ</izvorni_sadrzaj>
    <derivirana_varijabla naziv="DomainObject.Predmet.ProtustrankaFormatedOIB_1">  Dječji vrtić MALI KAJ, OIB 44420360728 zastupanog po punomoćniku MARKO ANDRIJANIĆ</derivirana_varijabla>
  </DomainObject.Predmet.ProtustrankaFormatedOIB>
  <DomainObject.Predmet.ProtustrankaFormatedWithAdress>
    <izvorni_sadrzaj> Dječji vrtić MALI KAJ, I. G. Kovačića 13, 49000 Krapina zastupanog po punomoćniku MARKO ANDRIJANIĆ</izvorni_sadrzaj>
    <derivirana_varijabla naziv="DomainObject.Predmet.ProtustrankaFormatedWithAdress_1"> Dječji vrtić MALI KAJ, I. G. Kovačića 13, 49000 Krapina zastupanog po punomoćniku MARKO ANDRIJANIĆ</derivirana_varijabla>
  </DomainObject.Predmet.ProtustrankaFormatedWithAdress>
  <DomainObject.Predmet.ProtustrankaFormatedWithAdressOIB>
    <izvorni_sadrzaj> Dječji vrtić MALI KAJ, OIB 44420360728, I. G. Kovačića 13, 49000 Krapina zastupanog po punomoćniku MARKO ANDRIJANIĆ</izvorni_sadrzaj>
    <derivirana_varijabla naziv="DomainObject.Predmet.ProtustrankaFormatedWithAdressOIB_1"> Dječji vrtić MALI KAJ, OIB 44420360728, I. G. Kovačića 13, 49000 Krapina zastupanog po punomoćniku MARKO ANDRIJANIĆ</derivirana_varijabla>
  </DomainObject.Predmet.ProtustrankaFormatedWithAdressOIB>
  <DomainObject.Predmet.ProtustrankaWithAdress>
    <izvorni_sadrzaj>Dječji vrtić MALI KAJ I. G. Kovačića 13, 49000 Krapina</izvorni_sadrzaj>
    <derivirana_varijabla naziv="DomainObject.Predmet.ProtustrankaWithAdress_1">Dječji vrtić MALI KAJ I. G. Kovačića 13, 49000 Krapina</derivirana_varijabla>
  </DomainObject.Predmet.ProtustrankaWithAdress>
  <DomainObject.Predmet.ProtustrankaWithAdressOIB>
    <izvorni_sadrzaj>Dječji vrtić MALI KAJ, OIB 44420360728, I. G. Kovačića 13, 49000 Krapina</izvorni_sadrzaj>
    <derivirana_varijabla naziv="DomainObject.Predmet.ProtustrankaWithAdressOIB_1">Dječji vrtić MALI KAJ, OIB 44420360728, I. G. Kovačića 13, 49000 Krapina</derivirana_varijabla>
  </DomainObject.Predmet.ProtustrankaWithAdressOIB>
  <DomainObject.Predmet.ProtustrankaNazivFormated>
    <izvorni_sadrzaj>Dječji vrtić MALI KAJ</izvorni_sadrzaj>
    <derivirana_varijabla naziv="DomainObject.Predmet.ProtustrankaNazivFormated_1">Dječji vrtić MALI KAJ</derivirana_varijabla>
  </DomainObject.Predmet.ProtustrankaNazivFormated>
  <DomainObject.Predmet.ProtustrankaNazivFormatedOIB>
    <izvorni_sadrzaj>Dječji vrtić MALI KAJ, OIB 44420360728</izvorni_sadrzaj>
    <derivirana_varijabla naziv="DomainObject.Predmet.ProtustrankaNazivFormatedOIB_1">Dječji vrtić MALI KAJ, OIB 44420360728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22. rujna 2017.</izvorni_sadrzaj>
    <derivirana_varijabla naziv="DomainObject.Predmet.SpisIzvanSuda.DatumIzlazaSpisa_1">22. rujna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Dječji vrtić MALI KAJ</izvorni_sadrzaj>
    <derivirana_varijabla naziv="DomainObject.Predmet.StrankaFormated_1">  Dječji vrtić MALI KAJ</derivirana_varijabla>
  </DomainObject.Predmet.StrankaFormated>
  <DomainObject.Predmet.StrankaFormatedOIB>
    <izvorni_sadrzaj>  Dječji vrtić MALI KAJ, OIB 44420360728</izvorni_sadrzaj>
    <derivirana_varijabla naziv="DomainObject.Predmet.StrankaFormatedOIB_1">  Dječji vrtić MALI KAJ, OIB 44420360728</derivirana_varijabla>
  </DomainObject.Predmet.StrankaFormatedOIB>
  <DomainObject.Predmet.StrankaFormatedWithAdress>
    <izvorni_sadrzaj> Dječji vrtić MALI KAJ, I. G. Kovačića 13, 49000 Krapina</izvorni_sadrzaj>
    <derivirana_varijabla naziv="DomainObject.Predmet.StrankaFormatedWithAdress_1"> Dječji vrtić MALI KAJ, I. G. Kovačića 13, 49000 Krapina</derivirana_varijabla>
  </DomainObject.Predmet.StrankaFormatedWithAdress>
  <DomainObject.Predmet.StrankaFormatedWithAdressOIB>
    <izvorni_sadrzaj> Dječji vrtić MALI KAJ, OIB 44420360728, I. G. Kovačića 13, 49000 Krapina</izvorni_sadrzaj>
    <derivirana_varijabla naziv="DomainObject.Predmet.StrankaFormatedWithAdressOIB_1"> Dječji vrtić MALI KAJ, OIB 44420360728, I. G. Kovačića 13, 49000 Krapina</derivirana_varijabla>
  </DomainObject.Predmet.StrankaFormatedWithAdressOIB>
  <DomainObject.Predmet.StrankaWithAdress>
    <izvorni_sadrzaj>Dječji vrtić MALI KAJ I. G. Kovačića 13,49000 Krapina</izvorni_sadrzaj>
    <derivirana_varijabla naziv="DomainObject.Predmet.StrankaWithAdress_1">Dječji vrtić MALI KAJ I. G. Kovačića 13,49000 Krapina</derivirana_varijabla>
  </DomainObject.Predmet.StrankaWithAdress>
  <DomainObject.Predmet.StrankaWithAdressOIB>
    <izvorni_sadrzaj>Dječji vrtić MALI KAJ, OIB 44420360728, I. G. Kovačića 13,49000 Krapina</izvorni_sadrzaj>
    <derivirana_varijabla naziv="DomainObject.Predmet.StrankaWithAdressOIB_1">Dječji vrtić MALI KAJ, OIB 44420360728, I. G. Kovačića 13,49000 Krapina</derivirana_varijabla>
  </DomainObject.Predmet.StrankaWithAdressOIB>
  <DomainObject.Predmet.StrankaNazivFormated>
    <izvorni_sadrzaj>Dječji vrtić MALI KAJ</izvorni_sadrzaj>
    <derivirana_varijabla naziv="DomainObject.Predmet.StrankaNazivFormated_1">Dječji vrtić MALI KAJ</derivirana_varijabla>
  </DomainObject.Predmet.StrankaNazivFormated>
  <DomainObject.Predmet.StrankaNazivFormatedOIB>
    <izvorni_sadrzaj>Dječji vrtić MALI KAJ, OIB 44420360728</izvorni_sadrzaj>
    <derivirana_varijabla naziv="DomainObject.Predmet.StrankaNazivFormatedOIB_1">Dječji vrtić MALI KAJ, OIB 44420360728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Dječji vrtić MALI KAJ</item>
    </izvorni_sadrzaj>
    <derivirana_varijabla naziv="DomainObject.Predmet.StrankaListFormated_1">
      <item>Dječji vrtić MALI KAJ</item>
    </derivirana_varijabla>
  </DomainObject.Predmet.StrankaListFormated>
  <DomainObject.Predmet.StrankaListFormatedOIB>
    <izvorni_sadrzaj>
      <item>Dječji vrtić MALI KAJ, OIB 44420360728</item>
    </izvorni_sadrzaj>
    <derivirana_varijabla naziv="DomainObject.Predmet.StrankaListFormatedOIB_1">
      <item>Dječji vrtić MALI KAJ, OIB 44420360728</item>
    </derivirana_varijabla>
  </DomainObject.Predmet.StrankaListFormatedOIB>
  <DomainObject.Predmet.StrankaListFormatedWithAdress>
    <izvorni_sadrzaj>
      <item>Dječji vrtić MALI KAJ, I. G. Kovačića 13, 49000 Krapina</item>
    </izvorni_sadrzaj>
    <derivirana_varijabla naziv="DomainObject.Predmet.StrankaListFormatedWithAdress_1">
      <item>Dječji vrtić MALI KAJ, I. G. Kovačića 13, 49000 Krapina</item>
    </derivirana_varijabla>
  </DomainObject.Predmet.StrankaListFormatedWithAdress>
  <DomainObject.Predmet.StrankaListFormatedWithAdressOIB>
    <izvorni_sadrzaj>
      <item>Dječji vrtić MALI KAJ, OIB 44420360728, I. G. Kovačića 13, 49000 Krapina</item>
    </izvorni_sadrzaj>
    <derivirana_varijabla naziv="DomainObject.Predmet.StrankaListFormatedWithAdressOIB_1">
      <item>Dječji vrtić MALI KAJ, OIB 44420360728, I. G. Kovačića 13, 49000 Krapina</item>
    </derivirana_varijabla>
  </DomainObject.Predmet.StrankaListFormatedWithAdressOIB>
  <DomainObject.Predmet.StrankaListNazivFormated>
    <izvorni_sadrzaj>
      <item>Dječji vrtić MALI KAJ</item>
    </izvorni_sadrzaj>
    <derivirana_varijabla naziv="DomainObject.Predmet.StrankaListNazivFormated_1">
      <item>Dječji vrtić MALI KAJ</item>
    </derivirana_varijabla>
  </DomainObject.Predmet.StrankaListNazivFormated>
  <DomainObject.Predmet.StrankaListNazivFormatedOIB>
    <izvorni_sadrzaj>
      <item>Dječji vrtić MALI KAJ, OIB 44420360728</item>
    </izvorni_sadrzaj>
    <derivirana_varijabla naziv="DomainObject.Predmet.StrankaListNazivFormatedOIB_1">
      <item>Dječji vrtić MALI KAJ, OIB 44420360728</item>
    </derivirana_varijabla>
  </DomainObject.Predmet.StrankaListNazivFormatedOIB>
  <DomainObject.Predmet.ProtuStrankaListFormated>
    <izvorni_sadrzaj>
      <item>Dječji vrtić MALI KAJ zastupanog po punomoćniku MARKO ANDRIJANIĆ</item>
    </izvorni_sadrzaj>
    <derivirana_varijabla naziv="DomainObject.Predmet.ProtuStrankaListFormated_1">
      <item>Dječji vrtić MALI KAJ zastupanog po punomoćniku MARKO ANDRIJANIĆ</item>
    </derivirana_varijabla>
  </DomainObject.Predmet.ProtuStrankaListFormated>
  <DomainObject.Predmet.ProtuStrankaListFormatedOIB>
    <izvorni_sadrzaj>
      <item>Dječji vrtić MALI KAJ, OIB 44420360728 zastupanog po punomoćniku MARKO ANDRIJANIĆ</item>
    </izvorni_sadrzaj>
    <derivirana_varijabla naziv="DomainObject.Predmet.ProtuStrankaListFormatedOIB_1">
      <item>Dječji vrtić MALI KAJ, OIB 44420360728 zastupanog po punomoćniku MARKO ANDRIJANIĆ</item>
    </derivirana_varijabla>
  </DomainObject.Predmet.ProtuStrankaListFormatedOIB>
  <DomainObject.Predmet.ProtuStrankaListFormatedWithAdress>
    <izvorni_sadrzaj>
      <item>Dječji vrtić MALI KAJ, I. G. Kovačića 13, 49000 Krapina zastupanog po punomoćniku MARKO ANDRIJANIĆ</item>
    </izvorni_sadrzaj>
    <derivirana_varijabla naziv="DomainObject.Predmet.ProtuStrankaListFormatedWithAdress_1">
      <item>Dječji vrtić MALI KAJ, I. G. Kovačića 13, 49000 Krapina zastupanog po punomoćniku MARKO ANDRIJANIĆ</item>
    </derivirana_varijabla>
  </DomainObject.Predmet.ProtuStrankaListFormatedWithAdress>
  <DomainObject.Predmet.ProtuStrankaListFormatedWithAdressOIB>
    <izvorni_sadrzaj>
      <item>Dječji vrtić MALI KAJ, OIB 44420360728, I. G. Kovačića 13, 49000 Krapina zastupanog po punomoćniku MARKO ANDRIJANIĆ</item>
    </izvorni_sadrzaj>
    <derivirana_varijabla naziv="DomainObject.Predmet.ProtuStrankaListFormatedWithAdressOIB_1">
      <item>Dječji vrtić MALI KAJ, OIB 44420360728, I. G. Kovačića 13, 49000 Krapina zastupanog po punomoćniku MARKO ANDRIJANIĆ</item>
    </derivirana_varijabla>
  </DomainObject.Predmet.ProtuStrankaListFormatedWithAdressOIB>
  <DomainObject.Predmet.ProtuStrankaListNazivFormated>
    <izvorni_sadrzaj>
      <item>Dječji vrtić MALI KAJ</item>
    </izvorni_sadrzaj>
    <derivirana_varijabla naziv="DomainObject.Predmet.ProtuStrankaListNazivFormated_1">
      <item>Dječji vrtić MALI KAJ</item>
    </derivirana_varijabla>
  </DomainObject.Predmet.ProtuStrankaListNazivFormated>
  <DomainObject.Predmet.ProtuStrankaListNazivFormatedOIB>
    <izvorni_sadrzaj>
      <item>Dječji vrtić MALI KAJ, OIB 44420360728</item>
    </izvorni_sadrzaj>
    <derivirana_varijabla naziv="DomainObject.Predmet.ProtuStrankaListNazivFormatedOIB_1">
      <item>Dječji vrtić MALI KAJ, OIB 44420360728</item>
    </derivirana_varijabla>
  </DomainObject.Predmet.ProtuStrankaListNazivFormatedOIB>
  <DomainObject.Predmet.OstaliListFormated>
    <izvorni_sadrzaj>
      <item>MARKO ANDRIJANIĆ punomoćnik sudionika u postupku Dječji vrtić MALI KAJ</item>
    </izvorni_sadrzaj>
    <derivirana_varijabla naziv="DomainObject.Predmet.OstaliListFormated_1">
      <item>MARKO ANDRIJANIĆ punomoćnik sudionika u postupku Dječji vrtić MALI KAJ</item>
    </derivirana_varijabla>
  </DomainObject.Predmet.OstaliListFormated>
  <DomainObject.Predmet.OstaliListFormatedOIB>
    <izvorni_sadrzaj>
      <item>MARKO ANDRIJANIĆ punomoćnik sudionika u postupku Dječji vrtić MALI KAJ</item>
    </izvorni_sadrzaj>
    <derivirana_varijabla naziv="DomainObject.Predmet.OstaliListFormatedOIB_1">
      <item>MARKO ANDRIJANIĆ punomoćnik sudionika u postupku Dječji vrtić MALI KAJ</item>
    </derivirana_varijabla>
  </DomainObject.Predmet.OstaliListFormatedOIB>
  <DomainObject.Predmet.OstaliListFormatedWithAdress>
    <izvorni_sadrzaj>
      <item>MARKO ANDRIJANIĆ, Republike Austrije 31, 10000 Zagreb punomoćnik sudionika u postupku Dječji vrtić MALI KAJ</item>
    </izvorni_sadrzaj>
    <derivirana_varijabla naziv="DomainObject.Predmet.OstaliListFormatedWithAdress_1">
      <item>MARKO ANDRIJANIĆ, Republike Austrije 31, 10000 Zagreb punomoćnik sudionika u postupku Dječji vrtić MALI KAJ</item>
    </derivirana_varijabla>
  </DomainObject.Predmet.OstaliListFormatedWithAdress>
  <DomainObject.Predmet.OstaliListFormatedWithAdressOIB>
    <izvorni_sadrzaj>
      <item>MARKO ANDRIJANIĆ, Republike Austrije 31, 10000 Zagreb punomoćnik sudionika u postupku Dječji vrtić MALI KAJ</item>
    </izvorni_sadrzaj>
    <derivirana_varijabla naziv="DomainObject.Predmet.OstaliListFormatedWithAdressOIB_1">
      <item>MARKO ANDRIJANIĆ, Republike Austrije 31, 10000 Zagreb punomoćnik sudionika u postupku Dječji vrtić MALI KAJ</item>
    </derivirana_varijabla>
  </DomainObject.Predmet.OstaliListFormatedWithAdressOIB>
  <DomainObject.Predmet.OstaliListNazivFormated>
    <izvorni_sadrzaj>
      <item>MARKO ANDRIJANIĆ</item>
    </izvorni_sadrzaj>
    <derivirana_varijabla naziv="DomainObject.Predmet.OstaliListNazivFormated_1">
      <item>MARKO ANDRIJANIĆ</item>
    </derivirana_varijabla>
  </DomainObject.Predmet.OstaliListNazivFormated>
  <DomainObject.Predmet.OstaliListNazivFormatedOIB>
    <izvorni_sadrzaj>
      <item>MARKO ANDRIJANIĆ</item>
    </izvorni_sadrzaj>
    <derivirana_varijabla naziv="DomainObject.Predmet.OstaliListNazivFormatedOIB_1">
      <item>MARKO ANDRIJANIĆ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Dječji vrtić MALI KAJ</izvorni_sadrzaj>
    <derivirana_varijabla naziv="DomainObject.Predmet.StrankaIDrugi_1">Dječji vrtić MALI KAJ</derivirana_varijabla>
  </DomainObject.Predmet.StrankaIDrugi>
  <DomainObject.Predmet.ProtustrankaIDrugi>
    <izvorni_sadrzaj>Dječji vrtić MALI KAJ</izvorni_sadrzaj>
    <derivirana_varijabla naziv="DomainObject.Predmet.ProtustrankaIDrugi_1">Dječji vrtić MALI KAJ</derivirana_varijabla>
  </DomainObject.Predmet.ProtustrankaIDrugi>
  <DomainObject.Predmet.StrankaIDrugiAdressOIB>
    <izvorni_sadrzaj>Dječji vrtić MALI KAJ, OIB 44420360728, I. G. Kovačića 13, 49000 Krapina</izvorni_sadrzaj>
    <derivirana_varijabla naziv="DomainObject.Predmet.StrankaIDrugiAdressOIB_1">Dječji vrtić MALI KAJ, OIB 44420360728, I. G. Kovačića 13, 49000 Krapina</derivirana_varijabla>
  </DomainObject.Predmet.StrankaIDrugiAdressOIB>
  <DomainObject.Predmet.ProtustrankaIDrugiAdressOIB>
    <izvorni_sadrzaj>Dječji vrtić MALI KAJ, OIB 44420360728, I. G. Kovačića 13, 49000 Krapina</izvorni_sadrzaj>
    <derivirana_varijabla naziv="DomainObject.Predmet.ProtustrankaIDrugiAdressOIB_1">Dječji vrtić MALI KAJ, OIB 44420360728, I. G. Kovačića 13,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Dječji vrtić MALI KAJ</item>
      <item>Dječji vrtić MALI KAJ</item>
      <item>MARKO ANDRIJANIĆ</item>
    </izvorni_sadrzaj>
    <derivirana_varijabla naziv="DomainObject.Predmet.SudioniciListNaziv_1">
      <item>Dječji vrtić MALI KAJ</item>
      <item>Dječji vrtić MALI KAJ</item>
      <item>MARKO ANDRIJANIĆ</item>
    </derivirana_varijabla>
  </DomainObject.Predmet.SudioniciListNaziv>
  <DomainObject.Predmet.SudioniciListAdressOIB>
    <izvorni_sadrzaj>
      <item>Dječji vrtić MALI KAJ, OIB 44420360728, I. G. Kovačića 13,49000 Krapina</item>
      <item>Dječji vrtić MALI KAJ, OIB 44420360728, I. G. Kovačića 13,49000 Krapina</item>
      <item>MARKO ANDRIJANIĆ, Republike Austrije 31,10000 Zagreb</item>
    </izvorni_sadrzaj>
    <derivirana_varijabla naziv="DomainObject.Predmet.SudioniciListAdressOIB_1">
      <item>Dječji vrtić MALI KAJ, OIB 44420360728, I. G. Kovačića 13,49000 Krapina</item>
      <item>Dječji vrtić MALI KAJ, OIB 44420360728, I. G. Kovačića 13,49000 Krapina</item>
      <item>MARKO ANDRIJANIĆ, Republike Austrije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44420360728</item>
      <item>, OIB 44420360728</item>
      <item>, OIB null</item>
    </izvorni_sadrzaj>
    <derivirana_varijabla naziv="DomainObject.Predmet.SudioniciListNazivOIB_1">
      <item>, OIB 44420360728</item>
      <item>, OIB 44420360728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383</properties:Words>
  <properties:Characters>1957</properties:Characters>
  <properties:Lines>63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2017-09-25T10:26:00Z</dcterms:created>
  <dc:creator>Korisnik</dc:creator>
  <cp:lastModifiedBy>Draženka Prpić</cp:lastModifiedBy>
  <cp:lastPrinted>2017-09-25T10:33:00Z</cp:lastPrinted>
  <dcterms:modified xmlns:xsi="http://www.w3.org/2001/XMLSchema-instance" xsi:type="dcterms:W3CDTF">2017-09-25T10:34:00Z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