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81de" w14:paraId="b4781d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F53378">
        <w:t>5</w:t>
      </w:r>
      <w:r w:rsidR="00482365">
        <w:t>1</w:t>
      </w:r>
      <w:r w:rsidR="002236A1">
        <w:t>1</w:t>
      </w:r>
      <w:r w:rsidRPr="00EA08F2">
        <w:t>/18-</w:t>
      </w:r>
      <w:r>
        <w:t>6</w:t>
      </w:r>
    </w:p>
    <w:p w:rsidRDefault="00732854" w:rsidP="00732854" w:rsidR="00732854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732854" w:rsidP="00732854" w:rsidR="00732854">
      <w:pPr>
        <w:jc w:val="both"/>
      </w:pPr>
    </w:p>
    <w:p w:rsidRDefault="00732854" w:rsidP="00F53378" w:rsidR="00F53378">
      <w:pPr>
        <w:jc w:val="both"/>
      </w:pPr>
      <w:r>
        <w:tab/>
      </w:r>
      <w:r w:rsidR="00482365" w:rsidRPr="00CD1074">
        <w:t xml:space="preserve">Trgovački sud u Osijeku, po sucu mr. sc. Tihomiru Kovačeviću, kao stečajnom sucu, povodom prijedloga FINANCIJSKE AGENCIJE ZAGREB, Regionalni centar </w:t>
      </w:r>
      <w:r w:rsidR="00482365">
        <w:t xml:space="preserve">Zagreb, </w:t>
      </w:r>
      <w:r w:rsidR="003758D8" w:rsidRPr="003758D8">
        <w:t>Podružnica Karlovac, ulica Pavla Vitezovića 1</w:t>
      </w:r>
      <w:r w:rsidR="00482365" w:rsidRPr="00CD1074">
        <w:t xml:space="preserve">, OIB 85821130368 za otvaranje stečajnog postupka nad dužnikom </w:t>
      </w:r>
      <w:r w:rsidR="00482365">
        <w:t>STRAMPUT j.d.o.o. za prijevoz, Karlovac, Marina Držića 5</w:t>
      </w:r>
      <w:r w:rsidR="00482365" w:rsidRPr="00CD1074">
        <w:t>, MBS 0</w:t>
      </w:r>
      <w:r w:rsidR="00482365">
        <w:t>81</w:t>
      </w:r>
      <w:r w:rsidR="00482365" w:rsidRPr="00CD1074">
        <w:t>0</w:t>
      </w:r>
      <w:r w:rsidR="00482365">
        <w:t>49058, OIB</w:t>
      </w:r>
      <w:r w:rsidR="00482365" w:rsidRPr="00CD1074">
        <w:t xml:space="preserve"> </w:t>
      </w:r>
      <w:r w:rsidR="00482365">
        <w:t xml:space="preserve">16061189323, </w:t>
      </w:r>
      <w:r w:rsidR="00482365" w:rsidRPr="0041082E">
        <w:t xml:space="preserve">dana </w:t>
      </w:r>
      <w:r w:rsidR="00482365">
        <w:t>5</w:t>
      </w:r>
      <w:r w:rsidR="00482365" w:rsidRPr="00CC1B85">
        <w:t xml:space="preserve">. </w:t>
      </w:r>
      <w:r w:rsidR="00482365">
        <w:t>prosinca</w:t>
      </w:r>
      <w:r w:rsidR="00482365" w:rsidRPr="00CC1B85">
        <w:t xml:space="preserve"> 2018</w:t>
      </w:r>
      <w:r w:rsidR="00482365" w:rsidRPr="0041082E">
        <w:t>.</w:t>
      </w:r>
    </w:p>
    <w:p w:rsidRDefault="00F53378" w:rsidP="00306AC6" w:rsidR="00F53378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732854" w:rsidP="00B976DE" w:rsidR="00732854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482365" w:rsidRPr="00482365">
        <w:t>Davor Augustinović, Kućanec, Vinogradska 11</w:t>
      </w:r>
      <w:r w:rsidR="00A82588" w:rsidRPr="00A82588">
        <w:t xml:space="preserve">, OIB </w:t>
      </w:r>
      <w:r w:rsidR="00482365">
        <w:t>00111734989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0C6A4B">
        <w:t>5</w:t>
      </w:r>
      <w:r w:rsidR="007D2722">
        <w:t>1</w:t>
      </w:r>
      <w:r w:rsidR="002236A1">
        <w:t>1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0C6A4B">
        <w:t>5</w:t>
      </w:r>
      <w:r w:rsidR="007D2722">
        <w:t>1</w:t>
      </w:r>
      <w:r w:rsidR="002236A1">
        <w:t>1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7D2722" w:rsidRPr="007D2722">
        <w:t>Davor Augustinović, Kućanec, Vinogradska 11, OIB 00111734989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E66026">
        <w:t>5</w:t>
      </w:r>
      <w:r w:rsidR="007D2722">
        <w:t>1</w:t>
      </w:r>
      <w:r w:rsidR="005A1596">
        <w:t>1</w:t>
      </w:r>
      <w:r w:rsidR="006559AB">
        <w:t>-1</w:t>
      </w:r>
      <w:r w:rsidR="004D67F2">
        <w:t>8</w:t>
      </w:r>
      <w:r>
        <w:t>.</w:t>
      </w:r>
    </w:p>
    <w:p w:rsidRDefault="00B976DE" w:rsidP="00B976DE" w:rsidR="00BF2D9C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E66026">
        <w:t>5</w:t>
      </w:r>
      <w:r w:rsidR="007D2722">
        <w:t>1</w:t>
      </w:r>
      <w:r w:rsidR="005A1596">
        <w:t>1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7D2722" w:rsidP="00B976DE" w:rsidR="007D2722">
      <w:pPr>
        <w:ind w:hanging="284" w:left="1276"/>
        <w:jc w:val="both"/>
      </w:pPr>
    </w:p>
    <w:p w:rsidRDefault="007D2722" w:rsidP="00B976DE" w:rsidR="007D2722">
      <w:pPr>
        <w:ind w:hanging="284" w:left="1276"/>
        <w:jc w:val="both"/>
      </w:pPr>
    </w:p>
    <w:p w:rsidRDefault="007D2722" w:rsidP="00B976DE" w:rsidR="007D2722">
      <w:pPr>
        <w:ind w:hanging="284" w:left="1276"/>
        <w:jc w:val="both"/>
      </w:pPr>
    </w:p>
    <w:p w:rsidRDefault="00BF2D9C" w:rsidP="00B976DE" w:rsidR="00BF2D9C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7D2722" w:rsidRPr="007D2722">
        <w:t>Davor Augustinović, Kućanec, Vinogradska 11, OIB 00111734989</w:t>
      </w:r>
      <w:r w:rsidR="007D2722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AB5270" w:rsidRPr="00AB5270">
        <w:t>STRAMPUT j.d.o.o. za prijevoz, Karlovac, Marina Držića 5, MBS 081049058, OIB 16061189323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D7644" w:rsidP="005C1C83" w:rsidR="00ED7644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123D7A">
        <w:rPr>
          <w:bCs/>
        </w:rPr>
        <w:t>1</w:t>
      </w:r>
      <w:r w:rsidR="00AB5270">
        <w:rPr>
          <w:bCs/>
        </w:rPr>
        <w:t>0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123D7A">
        <w:rPr>
          <w:bCs/>
        </w:rPr>
        <w:t>7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AB5270">
        <w:rPr>
          <w:bCs/>
        </w:rPr>
        <w:t xml:space="preserve"> Stalna služba u Karlovcu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AB5270" w:rsidRPr="00AB5270">
        <w:t>STRAMPUT j.d.o.o. za prijevoz, Karlovac, Marina Držića 5, MBS 081049058, OIB 16061189323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CB34F1">
        <w:t>5</w:t>
      </w:r>
      <w:r w:rsidR="00AB5270">
        <w:t>1</w:t>
      </w:r>
      <w:r w:rsidR="00F651E7">
        <w:t>1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651E7">
        <w:t>5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Osijeku, a dužnik ima sjedište u </w:t>
      </w:r>
      <w:r w:rsidR="00E4031F">
        <w:t>Karlovc</w:t>
      </w:r>
      <w:r w:rsidR="0037445A">
        <w:t xml:space="preserve">u,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D7644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D7644" w:rsidP="00EA3FC8" w:rsidR="00ED7644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A3FC8">
      <w:pPr>
        <w:jc w:val="center"/>
      </w:pPr>
      <w:r>
        <w:t>U Osijeku</w:t>
      </w:r>
      <w:r w:rsidR="004D2342">
        <w:t xml:space="preserve"> </w:t>
      </w:r>
      <w:r w:rsidR="00F651E7">
        <w:t>5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A3FC8" w:rsidP="00B976DE" w:rsidR="00EA3FC8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EA3FC8" w:rsidP="00B976DE" w:rsidR="00EA3FC8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E4031F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E4031F" w:rsidRPr="00E4031F">
        <w:t>Davor Augustinović, Kućanec, Vinogradska 11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9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F53378">
      <w:t>5</w:t>
    </w:r>
    <w:r w:rsidR="00482365">
      <w:t>1</w:t>
    </w:r>
    <w:r w:rsidR="002236A1">
      <w:t>1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3DFB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758D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365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722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5270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1970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31F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9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9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St-1511/2018</izvorni_sadrzaj>
    <derivirana_varijabla naziv="DomainObject.Predmet.OznakaBroj_1">St-1511/2018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STRAMPUT j.d.o.o.</izvorni_sadrzaj>
    <derivirana_varijabla naziv="DomainObject.Predmet.ProtustrankaFormated_1">  STRAMPUT j.d.o.o.</derivirana_varijabla>
  </DomainObject.Predmet.ProtustrankaFormated>
  <DomainObject.Predmet.ProtustrankaFormatedOIB>
    <izvorni_sadrzaj>  STRAMPUT j.d.o.o., OIB 16061189323</izvorni_sadrzaj>
    <derivirana_varijabla naziv="DomainObject.Predmet.ProtustrankaFormatedOIB_1">  STRAMPUT j.d.o.o., OIB 16061189323</derivirana_varijabla>
  </DomainObject.Predmet.ProtustrankaFormatedOIB>
  <DomainObject.Predmet.ProtustrankaFormatedWithAdress>
    <izvorni_sadrzaj> STRAMPUT j.d.o.o., Marina Držića 5, 47000 Karlovac</izvorni_sadrzaj>
    <derivirana_varijabla naziv="DomainObject.Predmet.ProtustrankaFormatedWithAdress_1"> STRAMPUT j.d.o.o., Marina Držića 5, 47000 Karlovac</derivirana_varijabla>
  </DomainObject.Predmet.ProtustrankaFormatedWithAdress>
  <DomainObject.Predmet.ProtustrankaFormatedWithAdressOIB>
    <izvorni_sadrzaj> STRAMPUT j.d.o.o., OIB 16061189323, Marina Držića 5, 47000 Karlovac</izvorni_sadrzaj>
    <derivirana_varijabla naziv="DomainObject.Predmet.ProtustrankaFormatedWithAdressOIB_1"> STRAMPUT j.d.o.o., OIB 16061189323, Marina Držića 5, 47000 Karlovac</derivirana_varijabla>
  </DomainObject.Predmet.ProtustrankaFormatedWithAdressOIB>
  <DomainObject.Predmet.ProtustrankaWithAdress>
    <izvorni_sadrzaj>STRAMPUT j.d.o.o. Marina Držića 5, 47000 Karlovac</izvorni_sadrzaj>
    <derivirana_varijabla naziv="DomainObject.Predmet.ProtustrankaWithAdress_1">STRAMPUT j.d.o.o. Marina Držića 5, 47000 Karlovac</derivirana_varijabla>
  </DomainObject.Predmet.ProtustrankaWithAdress>
  <DomainObject.Predmet.ProtustrankaWithAdressOIB>
    <izvorni_sadrzaj>STRAMPUT j.d.o.o., OIB 16061189323, Marina Držića 5, 47000 Karlovac</izvorni_sadrzaj>
    <derivirana_varijabla naziv="DomainObject.Predmet.ProtustrankaWithAdressOIB_1">STRAMPUT j.d.o.o., OIB 16061189323, Marina Držića 5, 47000 Karlovac</derivirana_varijabla>
  </DomainObject.Predmet.ProtustrankaWithAdressOIB>
  <DomainObject.Predmet.ProtustrankaNazivFormated>
    <izvorni_sadrzaj>STRAMPUT j.d.o.o.</izvorni_sadrzaj>
    <derivirana_varijabla naziv="DomainObject.Predmet.ProtustrankaNazivFormated_1">STRAMPUT j.d.o.o.</derivirana_varijabla>
  </DomainObject.Predmet.ProtustrankaNazivFormated>
  <DomainObject.Predmet.ProtustrankaNazivFormatedOIB>
    <izvorni_sadrzaj>STRAMPUT j.d.o.o., OIB 16061189323</izvorni_sadrzaj>
    <derivirana_varijabla naziv="DomainObject.Predmet.ProtustrankaNazivFormatedOIB_1">STRAMPUT j.d.o.o., OIB 16061189323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STRAMPUT j.d.o.o.</item>
    </izvorni_sadrzaj>
    <derivirana_varijabla naziv="DomainObject.Predmet.ProtuStrankaListFormated_1">
      <item>STRAMPUT j.d.o.o.</item>
    </derivirana_varijabla>
  </DomainObject.Predmet.ProtuStrankaListFormated>
  <DomainObject.Predmet.ProtuStrankaListFormatedOIB>
    <izvorni_sadrzaj>
      <item>STRAMPUT j.d.o.o., OIB 16061189323</item>
    </izvorni_sadrzaj>
    <derivirana_varijabla naziv="DomainObject.Predmet.ProtuStrankaListFormatedOIB_1">
      <item>STRAMPUT j.d.o.o., OIB 16061189323</item>
    </derivirana_varijabla>
  </DomainObject.Predmet.ProtuStrankaListFormatedOIB>
  <DomainObject.Predmet.ProtuStrankaListFormatedWithAdress>
    <izvorni_sadrzaj>
      <item>STRAMPUT j.d.o.o., Marina Držića 5, 47000 Karlovac</item>
    </izvorni_sadrzaj>
    <derivirana_varijabla naziv="DomainObject.Predmet.ProtuStrankaListFormatedWithAdress_1">
      <item>STRAMPUT j.d.o.o., Marina Držića 5, 47000 Karlovac</item>
    </derivirana_varijabla>
  </DomainObject.Predmet.ProtuStrankaListFormatedWithAdress>
  <DomainObject.Predmet.ProtuStrankaListFormatedWithAdressOIB>
    <izvorni_sadrzaj>
      <item>STRAMPUT j.d.o.o., OIB 16061189323, Marina Držića 5, 47000 Karlovac</item>
    </izvorni_sadrzaj>
    <derivirana_varijabla naziv="DomainObject.Predmet.ProtuStrankaListFormatedWithAdressOIB_1">
      <item>STRAMPUT j.d.o.o., OIB 16061189323, Marina Držića 5, 47000 Karlovac</item>
    </derivirana_varijabla>
  </DomainObject.Predmet.ProtuStrankaListFormatedWithAdressOIB>
  <DomainObject.Predmet.ProtuStrankaListNazivFormated>
    <izvorni_sadrzaj>
      <item>STRAMPUT j.d.o.o.</item>
    </izvorni_sadrzaj>
    <derivirana_varijabla naziv="DomainObject.Predmet.ProtuStrankaListNazivFormated_1">
      <item>STRAMPUT j.d.o.o.</item>
    </derivirana_varijabla>
  </DomainObject.Predmet.ProtuStrankaListNazivFormated>
  <DomainObject.Predmet.ProtuStrankaListNazivFormatedOIB>
    <izvorni_sadrzaj>
      <item>STRAMPUT j.d.o.o., OIB 16061189323</item>
    </izvorni_sadrzaj>
    <derivirana_varijabla naziv="DomainObject.Predmet.ProtuStrankaListNazivFormatedOIB_1">
      <item>STRAMPUT j.d.o.o., OIB 16061189323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STRAMPUT j.d.o.o.</izvorni_sadrzaj>
    <derivirana_varijabla naziv="DomainObject.Predmet.ProtustrankaIDrugi_1">STRAMPUT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STRAMPUT j.d.o.o., OIB 16061189323, Marina Držića 5, 47000 Karlovac</izvorni_sadrzaj>
    <derivirana_varijabla naziv="DomainObject.Predmet.ProtustrankaIDrugiAdressOIB_1">STRAMPUT j.d.o.o., OIB 16061189323, Marina Držića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STRAMPUT j.d.o.o.</item>
      <item>FINA regionalni centar Zagreb, podružnica Karlovac</item>
    </izvorni_sadrzaj>
    <derivirana_varijabla naziv="DomainObject.Predmet.SudioniciListNaziv_1">
      <item>STRAMPUT j.d.o.o.</item>
      <item>FINA regionalni centar Zagreb, podružnica Karlovac</item>
    </derivirana_varijabla>
  </DomainObject.Predmet.SudioniciListNaziv>
  <DomainObject.Predmet.SudioniciListAdressOIB>
    <izvorni_sadrzaj>
      <item>STRAMPUT j.d.o.o., OIB 16061189323, Marina Držića 5,47000 Karlovac</item>
      <item>FINA regionalni centar Zagreb, podružnica Karlovac, OIB 85821130368, Vitezovićeva 1,47000 Karlovac</item>
    </izvorni_sadrzaj>
    <derivirana_varijabla naziv="DomainObject.Predmet.SudioniciListAdressOIB_1">
      <item>STRAMPUT j.d.o.o., OIB 16061189323, Marina Držića 5,47000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16061189323</item>
      <item>, OIB 85821130368</item>
    </izvorni_sadrzaj>
    <derivirana_varijabla naziv="DomainObject.Predmet.SudioniciListNazivOIB_1">
      <item>, OIB 16061189323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St-1511/2018-4</izvorni_sadrzaj>
    <derivirana_varijabla naziv="DomainObject.PredzadnjaOdlukaIzPredmeta.Oznaka_1">St-1511/2018-4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86308-059B-4CF1-BC05-69BFBA61A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763</properties:Words>
  <properties:Characters>4013</properties:Characters>
  <properties:Lines>104</properties:Lines>
  <properties:Paragraphs>32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2018-12-05T10:13:00Z</dcterms:modified>
  <cp:revision>38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