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7208" w14:paraId="9007208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E23FC5">
        <w:t>2513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E23FC5" w:rsidRPr="00E23FC5">
        <w:t>FAZGRAM d.o.o.</w:t>
      </w:r>
      <w:r w:rsidR="00E23FC5">
        <w:t xml:space="preserve"> za pružanje usluga informacijskog društva, Zagreb, Milivoja </w:t>
      </w:r>
      <w:proofErr w:type="spellStart"/>
      <w:r w:rsidR="00E23FC5">
        <w:t>Matošeca</w:t>
      </w:r>
      <w:proofErr w:type="spellEnd"/>
      <w:r w:rsidR="00E23FC5">
        <w:t xml:space="preserve"> 3, </w:t>
      </w:r>
      <w:r w:rsidR="00771880">
        <w:t xml:space="preserve"> </w:t>
      </w:r>
      <w:r w:rsidR="00724353">
        <w:t xml:space="preserve"> M</w:t>
      </w:r>
      <w:r w:rsidR="00724353" w:rsidRPr="00724353">
        <w:t xml:space="preserve">BS: </w:t>
      </w:r>
      <w:r w:rsidR="00E23FC5" w:rsidRPr="00E23FC5">
        <w:t>080751695</w:t>
      </w:r>
      <w:r w:rsidR="00724353" w:rsidRPr="00724353">
        <w:t xml:space="preserve">, OIB: </w:t>
      </w:r>
      <w:r w:rsidR="00E23FC5" w:rsidRPr="00E23FC5">
        <w:t>22287202145</w:t>
      </w:r>
      <w:r w:rsidR="007B2E04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C0980">
        <w:t>18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bookmarkStart w:name="_GoBack" w:id="0"/>
      <w:bookmarkEnd w:id="0"/>
      <w:r w:rsidR="00E23FC5" w:rsidRPr="00E23FC5">
        <w:t>FAZGRAM d.o.o.</w:t>
      </w:r>
      <w:r w:rsidR="00E23FC5">
        <w:t xml:space="preserve"> za pružanje usluga informacijskog društva, Zagreb, Milivoja </w:t>
      </w:r>
      <w:proofErr w:type="spellStart"/>
      <w:r w:rsidR="00E23FC5">
        <w:t>Matošeca</w:t>
      </w:r>
      <w:proofErr w:type="spellEnd"/>
      <w:r w:rsidR="00E23FC5">
        <w:t xml:space="preserve"> 3,   M</w:t>
      </w:r>
      <w:r w:rsidR="00E23FC5" w:rsidRPr="00724353">
        <w:t xml:space="preserve">BS: </w:t>
      </w:r>
      <w:r w:rsidR="00E23FC5" w:rsidRPr="00E23FC5">
        <w:t>080751695</w:t>
      </w:r>
      <w:r w:rsidR="00E23FC5" w:rsidRPr="00724353">
        <w:t xml:space="preserve">, OIB: </w:t>
      </w:r>
      <w:r w:rsidR="00E23FC5" w:rsidRPr="00E23FC5">
        <w:t>22287202145</w:t>
      </w:r>
      <w:r w:rsidR="004F4A2F">
        <w:t>,</w:t>
      </w:r>
      <w:r w:rsidR="00E96274">
        <w:t xml:space="preserve"> </w:t>
      </w:r>
      <w:r>
        <w:t xml:space="preserve">iznosi </w:t>
      </w:r>
      <w:r w:rsidR="00E23FC5">
        <w:t>50.676,27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E23FC5">
        <w:t xml:space="preserve">Mario </w:t>
      </w:r>
      <w:proofErr w:type="spellStart"/>
      <w:r w:rsidR="00E23FC5">
        <w:t>Čulina</w:t>
      </w:r>
      <w:proofErr w:type="spellEnd"/>
      <w:r w:rsidR="00E23FC5">
        <w:t xml:space="preserve">, Zagreb, Južna 38, </w:t>
      </w:r>
      <w:r w:rsidR="00771880">
        <w:t xml:space="preserve"> OIB</w:t>
      </w:r>
      <w:r w:rsidR="002C0980">
        <w:t xml:space="preserve">: </w:t>
      </w:r>
      <w:r w:rsidR="00E23FC5">
        <w:t>05939050085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23FC5">
        <w:t>2513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A60" w:rsidR="00282A60">
      <w:r>
        <w:separator/>
      </w:r>
    </w:p>
  </w:endnote>
  <w:endnote w:id="0" w:type="continuationSeparator">
    <w:p w:rsidRDefault="00282A60" w:rsidR="00282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A60" w:rsidR="00282A60">
      <w:r>
        <w:separator/>
      </w:r>
    </w:p>
  </w:footnote>
  <w:footnote w:id="0" w:type="continuationSeparator">
    <w:p w:rsidRDefault="00282A60" w:rsidR="00282A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2A6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A6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282A6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E2A5E"/>
    <w:rsid w:val="00270E3F"/>
    <w:rsid w:val="00277B0A"/>
    <w:rsid w:val="00282A60"/>
    <w:rsid w:val="002C0980"/>
    <w:rsid w:val="002F0827"/>
    <w:rsid w:val="00320F04"/>
    <w:rsid w:val="0038694B"/>
    <w:rsid w:val="004249A7"/>
    <w:rsid w:val="00456F2E"/>
    <w:rsid w:val="004A7E9D"/>
    <w:rsid w:val="004B20F5"/>
    <w:rsid w:val="004B52C1"/>
    <w:rsid w:val="004F4A2F"/>
    <w:rsid w:val="0053027B"/>
    <w:rsid w:val="00562EF0"/>
    <w:rsid w:val="005E2EDF"/>
    <w:rsid w:val="0061797B"/>
    <w:rsid w:val="00640544"/>
    <w:rsid w:val="00664A3D"/>
    <w:rsid w:val="006E7E78"/>
    <w:rsid w:val="007121C9"/>
    <w:rsid w:val="00724353"/>
    <w:rsid w:val="00740467"/>
    <w:rsid w:val="00763E88"/>
    <w:rsid w:val="00771880"/>
    <w:rsid w:val="007803BC"/>
    <w:rsid w:val="007A4704"/>
    <w:rsid w:val="007B2E04"/>
    <w:rsid w:val="008038E2"/>
    <w:rsid w:val="00817DE4"/>
    <w:rsid w:val="00933FA5"/>
    <w:rsid w:val="00935CE2"/>
    <w:rsid w:val="009C5698"/>
    <w:rsid w:val="00A1696D"/>
    <w:rsid w:val="00A22FCB"/>
    <w:rsid w:val="00A40221"/>
    <w:rsid w:val="00A55872"/>
    <w:rsid w:val="00A6538B"/>
    <w:rsid w:val="00A70D3D"/>
    <w:rsid w:val="00B73063"/>
    <w:rsid w:val="00CE2C0A"/>
    <w:rsid w:val="00D3502B"/>
    <w:rsid w:val="00D45ABA"/>
    <w:rsid w:val="00D74DD4"/>
    <w:rsid w:val="00D86DA7"/>
    <w:rsid w:val="00DA5371"/>
    <w:rsid w:val="00E07C22"/>
    <w:rsid w:val="00E23FC5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E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0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E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0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St-2513/2016-3</izvorni_sadrzaj>
    <derivirana_varijabla naziv="DomainObject.Oznaka_1">St-2513/2016-3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2513</izvorni_sadrzaj>
    <derivirana_varijabla naziv="DomainObject.Predmet.Broj_1">2513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St-2513/2016</izvorni_sadrzaj>
    <derivirana_varijabla naziv="DomainObject.Predmet.OznakaBroj_1">St-2513/2016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FAZGRAM d.o.o.</izvorni_sadrzaj>
    <derivirana_varijabla naziv="DomainObject.Predmet.ProtustrankaFormated_1">  FAZGRAM d.o.o.</derivirana_varijabla>
  </DomainObject.Predmet.ProtustrankaFormated>
  <DomainObject.Predmet.ProtustrankaFormatedOIB>
    <izvorni_sadrzaj>  FAZGRAM d.o.o., OIB 22287202145</izvorni_sadrzaj>
    <derivirana_varijabla naziv="DomainObject.Predmet.ProtustrankaFormatedOIB_1">  FAZGRAM d.o.o., OIB 22287202145</derivirana_varijabla>
  </DomainObject.Predmet.ProtustrankaFormatedOIB>
  <DomainObject.Predmet.ProtustrankaFormatedWithAdress>
    <izvorni_sadrzaj> FAZGRAM d.o.o., Milivoja Matošeca 3, 10000 Zagreb</izvorni_sadrzaj>
    <derivirana_varijabla naziv="DomainObject.Predmet.ProtustrankaFormatedWithAdress_1"> FAZGRAM d.o.o., Milivoja Matošeca 3, 10000 Zagreb</derivirana_varijabla>
  </DomainObject.Predmet.ProtustrankaFormatedWithAdress>
  <DomainObject.Predmet.ProtustrankaFormatedWithAdressOIB>
    <izvorni_sadrzaj> FAZGRAM d.o.o., OIB 22287202145, Milivoja Matošeca 3, 10000 Zagreb</izvorni_sadrzaj>
    <derivirana_varijabla naziv="DomainObject.Predmet.ProtustrankaFormatedWithAdressOIB_1"> FAZGRAM d.o.o., OIB 22287202145, Milivoja Matošeca 3, 10000 Zagreb</derivirana_varijabla>
  </DomainObject.Predmet.ProtustrankaFormatedWithAdressOIB>
  <DomainObject.Predmet.ProtustrankaWithAdress>
    <izvorni_sadrzaj>FAZGRAM d.o.o. Milivoja Matošeca 3, 10000 Zagreb</izvorni_sadrzaj>
    <derivirana_varijabla naziv="DomainObject.Predmet.ProtustrankaWithAdress_1">FAZGRAM d.o.o. Milivoja Matošeca 3, 10000 Zagreb</derivirana_varijabla>
  </DomainObject.Predmet.ProtustrankaWithAdress>
  <DomainObject.Predmet.ProtustrankaWithAdressOIB>
    <izvorni_sadrzaj>FAZGRAM d.o.o., OIB 22287202145, Milivoja Matošeca 3, 10000 Zagreb</izvorni_sadrzaj>
    <derivirana_varijabla naziv="DomainObject.Predmet.ProtustrankaWithAdressOIB_1">FAZGRAM d.o.o., OIB 22287202145, Milivoja Matošeca 3, 10000 Zagreb</derivirana_varijabla>
  </DomainObject.Predmet.ProtustrankaWithAdressOIB>
  <DomainObject.Predmet.ProtustrankaNazivFormated>
    <izvorni_sadrzaj>FAZGRAM d.o.o.</izvorni_sadrzaj>
    <derivirana_varijabla naziv="DomainObject.Predmet.ProtustrankaNazivFormated_1">FAZGRAM d.o.o.</derivirana_varijabla>
  </DomainObject.Predmet.ProtustrankaNazivFormated>
  <DomainObject.Predmet.ProtustrankaNazivFormatedOIB>
    <izvorni_sadrzaj>FAZGRAM d.o.o., OIB 22287202145</izvorni_sadrzaj>
    <derivirana_varijabla naziv="DomainObject.Predmet.ProtustrankaNazivFormatedOIB_1">FAZGRAM d.o.o., OIB 22287202145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FAZGRAM d.o.o.</item>
    </izvorni_sadrzaj>
    <derivirana_varijabla naziv="DomainObject.Predmet.ProtuStrankaListFormated_1">
      <item>FAZGRAM d.o.o.</item>
    </derivirana_varijabla>
  </DomainObject.Predmet.ProtuStrankaListFormated>
  <DomainObject.Predmet.ProtuStrankaListFormatedOIB>
    <izvorni_sadrzaj>
      <item>FAZGRAM d.o.o., OIB 22287202145</item>
    </izvorni_sadrzaj>
    <derivirana_varijabla naziv="DomainObject.Predmet.ProtuStrankaListFormatedOIB_1">
      <item>FAZGRAM d.o.o., OIB 22287202145</item>
    </derivirana_varijabla>
  </DomainObject.Predmet.ProtuStrankaListFormatedOIB>
  <DomainObject.Predmet.ProtuStrankaListFormatedWithAdress>
    <izvorni_sadrzaj>
      <item>FAZGRAM d.o.o., Milivoja Matošeca 3, 10000 Zagreb</item>
    </izvorni_sadrzaj>
    <derivirana_varijabla naziv="DomainObject.Predmet.ProtuStrankaListFormatedWithAdress_1">
      <item>FAZGRAM d.o.o., Milivoja Matošeca 3, 10000 Zagreb</item>
    </derivirana_varijabla>
  </DomainObject.Predmet.ProtuStrankaListFormatedWithAdress>
  <DomainObject.Predmet.ProtuStrankaListFormatedWithAdressOIB>
    <izvorni_sadrzaj>
      <item>FAZGRAM d.o.o., OIB 22287202145, Milivoja Matošeca 3, 10000 Zagreb</item>
    </izvorni_sadrzaj>
    <derivirana_varijabla naziv="DomainObject.Predmet.ProtuStrankaListFormatedWithAdressOIB_1">
      <item>FAZGRAM d.o.o., OIB 22287202145, Milivoja Matošeca 3, 10000 Zagreb</item>
    </derivirana_varijabla>
  </DomainObject.Predmet.ProtuStrankaListFormatedWithAdressOIB>
  <DomainObject.Predmet.ProtuStrankaListNazivFormated>
    <izvorni_sadrzaj>
      <item>FAZGRAM d.o.o.</item>
    </izvorni_sadrzaj>
    <derivirana_varijabla naziv="DomainObject.Predmet.ProtuStrankaListNazivFormated_1">
      <item>FAZGRAM d.o.o.</item>
    </derivirana_varijabla>
  </DomainObject.Predmet.ProtuStrankaListNazivFormated>
  <DomainObject.Predmet.ProtuStrankaListNazivFormatedOIB>
    <izvorni_sadrzaj>
      <item>FAZGRAM d.o.o., OIB 22287202145</item>
    </izvorni_sadrzaj>
    <derivirana_varijabla naziv="DomainObject.Predmet.ProtuStrankaListNazivFormatedOIB_1">
      <item>FAZGRAM d.o.o., OIB 22287202145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St-2513/2016-3</izvorni_sadrzaj>
    <derivirana_varijabla naziv="DomainObject.PoslovniBrojDokumenta_1">St-2513/2016-3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FAZGRAM d.o.o.</izvorni_sadrzaj>
    <derivirana_varijabla naziv="DomainObject.Predmet.ProtustrankaIDrugi_1">FAZGRAM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FAZGRAM d.o.o., OIB 22287202145, Milivoja Matošeca 3, 10000 Zagreb</izvorni_sadrzaj>
    <derivirana_varijabla naziv="DomainObject.Predmet.ProtustrankaIDrugiAdressOIB_1">FAZGRAM d.o.o., OIB 22287202145,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FAZGRAM d.o.o.</item>
      <item>FINA Regionalni centar Zagreb</item>
    </izvorni_sadrzaj>
    <derivirana_varijabla naziv="DomainObject.Predmet.SudioniciListNaziv_1">
      <item>FAZGRAM d.o.o.</item>
      <item>FINA Regionalni centar Zagreb</item>
    </derivirana_varijabla>
  </DomainObject.Predmet.SudioniciListNaziv>
  <DomainObject.Predmet.SudioniciListAdressOIB>
    <izvorni_sadrzaj>
      <item>FAZGRAM d.o.o., OIB 22287202145, Milivoja Matošeca 3,10000 Zagreb</item>
      <item>FINA Regionalni centar Zagreb, OIB 85821130368, Trg svibanjskih žrtava 1995. br.1,10000 Zagreb</item>
    </izvorni_sadrzaj>
    <derivirana_varijabla naziv="DomainObject.Predmet.SudioniciListAdressOIB_1">
      <item>FAZGRAM d.o.o., OIB 22287202145, Milivoja Matošeca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22287202145</item>
      <item>, OIB 85821130368</item>
    </izvorni_sadrzaj>
    <derivirana_varijabla naziv="DomainObject.Predmet.SudioniciListNazivOIB_1">
      <item>, OIB 22287202145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1985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2016-10-18T09:34:00Z</dcterms:created>
  <dc:creator>Snježana Markotić Jurić</dc:creator>
  <cp:lastModifiedBy>Snježana Markotić Jurić</cp:lastModifiedBy>
  <cp:lastPrinted>2016-10-18T09:28:00Z</cp:lastPrinted>
  <dcterms:modified xmlns:xsi="http://www.w3.org/2001/XMLSchema-instance" xsi:type="dcterms:W3CDTF">2016-10-18T10:19:00Z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St-2513/2016-3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