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9968" w14:paraId="1b69968" w:rsidRDefault="00FE4D8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E4D8E" w:rsidP="00FE4D8E" w:rsidR="00FE4D8E">
      <w:pPr>
        <w:pStyle w:val="Bezproreda"/>
      </w:pPr>
    </w:p>
    <w:p w:rsidRDefault="00FE4D8E" w:rsidP="00FE4D8E" w:rsidR="00FE4D8E">
      <w:pPr>
        <w:pStyle w:val="Bezproreda"/>
      </w:pPr>
    </w:p>
    <w:p w:rsidRDefault="00FE4D8E" w:rsidP="00FE4D8E" w:rsidR="00AE649C">
      <w:pPr>
        <w:pStyle w:val="Bezproreda"/>
      </w:pPr>
      <w:r>
        <w:t xml:space="preserve">    Republika Hrvatska</w:t>
      </w:r>
    </w:p>
    <w:p w:rsidRDefault="00FE4D8E" w:rsidP="00FE4D8E" w:rsidR="00FE4D8E">
      <w:pPr>
        <w:pStyle w:val="Bezproreda"/>
      </w:pPr>
      <w:r>
        <w:t>Trgovački sud u Bjelovaru</w:t>
      </w:r>
    </w:p>
    <w:p w:rsidRDefault="00FE4D8E" w:rsidP="00FE4D8E" w:rsidR="00FE4D8E">
      <w:pPr>
        <w:pStyle w:val="Bezproreda"/>
      </w:pPr>
      <w:r>
        <w:t>Bjelovar, Dr. I. Lebovića 42.</w:t>
      </w:r>
    </w:p>
    <w:p w:rsidRDefault="00FE4D8E" w:rsidP="00FE4D8E" w:rsidR="00FE4D8E">
      <w:pPr>
        <w:pStyle w:val="Bezproreda"/>
      </w:pPr>
    </w:p>
    <w:p w:rsidRDefault="00FE4D8E" w:rsidP="00FE4D8E" w:rsidR="00FE4D8E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St-813/2017-6</w:t>
      </w:r>
    </w:p>
    <w:p w:rsidRDefault="00FE4D8E" w:rsidP="00FE4D8E" w:rsidR="00FE4D8E">
      <w:pPr>
        <w:rPr>
          <w:szCs w:val="24"/>
          <w:lang w:val="hr-HR"/>
        </w:rPr>
      </w:pPr>
    </w:p>
    <w:p w:rsidRDefault="00FE4D8E" w:rsidP="00FE4D8E" w:rsidR="00FE4D8E">
      <w:pPr>
        <w:jc w:val="center"/>
        <w:rPr>
          <w:szCs w:val="24"/>
          <w:lang w:val="hr-HR"/>
        </w:rPr>
      </w:pPr>
    </w:p>
    <w:p w:rsidRDefault="00FE4D8E" w:rsidP="00FE4D8E" w:rsidR="00FE4D8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E4D8E" w:rsidP="00FE4D8E" w:rsidR="00FE4D8E">
      <w:pPr>
        <w:jc w:val="center"/>
        <w:rPr>
          <w:szCs w:val="24"/>
          <w:lang w:val="hr-HR"/>
        </w:rPr>
      </w:pPr>
    </w:p>
    <w:p w:rsidRDefault="00FE4D8E" w:rsidP="00FE4D8E" w:rsidR="00FE4D8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FE4D8E" w:rsidP="00FE4D8E" w:rsidR="00FE4D8E">
      <w:pPr>
        <w:jc w:val="center"/>
        <w:rPr>
          <w:szCs w:val="24"/>
          <w:lang w:val="hr-HR"/>
        </w:rPr>
      </w:pPr>
    </w:p>
    <w:p w:rsidRDefault="00FE4D8E" w:rsidP="00FE4D8E" w:rsidR="00FE4D8E">
      <w:pPr>
        <w:jc w:val="both"/>
        <w:rPr>
          <w:szCs w:val="24"/>
          <w:lang w:val="hr-HR"/>
        </w:rPr>
      </w:pPr>
    </w:p>
    <w:p w:rsidRDefault="00FE4D8E" w:rsidP="00FE4D8E" w:rsidR="00FE4D8E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DIJAMANT BJELOVAR d.o.o. za ugostiteljstvo i usluge Bjelovar, Vladimira Nazora 29, OIB: 85414783242, 5. prosinca 2017. </w:t>
      </w:r>
    </w:p>
    <w:p w:rsidRDefault="00FE4D8E" w:rsidP="00FE4D8E" w:rsidR="00FE4D8E">
      <w:pPr>
        <w:ind w:firstLine="851"/>
        <w:jc w:val="both"/>
        <w:rPr>
          <w:noProof/>
          <w:szCs w:val="24"/>
          <w:lang w:val="hr-HR"/>
        </w:rPr>
      </w:pPr>
    </w:p>
    <w:p w:rsidRDefault="00FE4D8E" w:rsidP="00FE4D8E" w:rsidR="00FE4D8E">
      <w:pPr>
        <w:ind w:firstLine="851"/>
        <w:jc w:val="both"/>
        <w:rPr>
          <w:noProof/>
          <w:szCs w:val="24"/>
          <w:lang w:val="hr-HR"/>
        </w:rPr>
      </w:pPr>
    </w:p>
    <w:p w:rsidRDefault="00FE4D8E" w:rsidP="00FE4D8E" w:rsidR="00FE4D8E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FE4D8E" w:rsidP="00FE4D8E" w:rsidR="00FE4D8E">
      <w:pPr>
        <w:jc w:val="both"/>
        <w:rPr>
          <w:szCs w:val="24"/>
          <w:lang w:val="hr-HR"/>
        </w:rPr>
      </w:pPr>
    </w:p>
    <w:p w:rsidRDefault="00FE4D8E" w:rsidP="00FE4D8E" w:rsidR="00FE4D8E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DIJAMANT BJELOVAR d.o.o. za ugostiteljstvo i usluge Bjelovar, Vladimira Nazora 29, OIB: 85414783242,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te iznos od 5.000,00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HR05 540-813-17.</w:t>
      </w:r>
    </w:p>
    <w:p w:rsidRDefault="00FE4D8E" w:rsidP="00FE4D8E" w:rsidR="00FE4D8E">
      <w:pPr>
        <w:ind w:firstLine="851"/>
        <w:jc w:val="both"/>
        <w:rPr>
          <w:szCs w:val="24"/>
        </w:rPr>
      </w:pPr>
    </w:p>
    <w:p w:rsidRDefault="00FE4D8E" w:rsidP="00FE4D8E" w:rsidR="00FE4D8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FE4D8E" w:rsidP="00FE4D8E" w:rsidR="00FE4D8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E4D8E" w:rsidP="00FE4D8E" w:rsidR="00FE4D8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E4D8E" w:rsidP="00FE4D8E" w:rsidR="00FE4D8E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FE4D8E" w:rsidP="00FE4D8E" w:rsidR="00FE4D8E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FE4D8E" w:rsidP="00FE4D8E" w:rsidR="00FE4D8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FE4D8E" w:rsidP="00FE4D8E" w:rsidR="00FE4D8E">
      <w:pPr>
        <w:ind w:firstLine="851"/>
        <w:jc w:val="both"/>
        <w:rPr>
          <w:szCs w:val="24"/>
          <w:lang w:val="hr-HR"/>
        </w:rPr>
      </w:pPr>
    </w:p>
    <w:p w:rsidRDefault="00FE4D8E" w:rsidP="00FE4D8E" w:rsidR="00FE4D8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15. studenog 2017. pokrenuo postupak radi utvrđivanja uvjeta za otvaranje stečajnog postupka nad dužnikom </w:t>
      </w:r>
      <w:r>
        <w:rPr>
          <w:noProof/>
          <w:szCs w:val="24"/>
          <w:lang w:val="hr-HR"/>
        </w:rPr>
        <w:t>DIJAMANT BJELOVAR d.o.o. za ugostiteljstvo i usluge Bjelovar, Vladimira Nazora 29, OIB: 85414783242.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FE4D8E" w:rsidP="00FE4D8E" w:rsidR="00FE4D8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FE4D8E" w:rsidP="00FE4D8E" w:rsidR="00FE4D8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5. prosinca 2017. godine sud zaključuje da dužnik ne raspolaže imovinom koja bi bila dovoljna za namirenje troškova prethodnog i stečajnog postupka.</w:t>
      </w:r>
    </w:p>
    <w:p w:rsidRDefault="00FE4D8E" w:rsidP="00FE4D8E" w:rsidR="00FE4D8E">
      <w:pPr>
        <w:ind w:firstLine="851"/>
        <w:jc w:val="both"/>
        <w:rPr>
          <w:szCs w:val="24"/>
          <w:lang w:val="hr-HR"/>
        </w:rPr>
      </w:pPr>
    </w:p>
    <w:p w:rsidRDefault="00FE4D8E" w:rsidP="00FE4D8E" w:rsidR="00FE4D8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Provođenjem prethodnog i stečajnog postupka nastaju troškovi koje sud procjenjuje u iznosu od 5.000,00 kn.</w:t>
      </w:r>
    </w:p>
    <w:p w:rsidRDefault="00FE4D8E" w:rsidP="00FE4D8E" w:rsidR="00FE4D8E">
      <w:pPr>
        <w:ind w:firstLine="851"/>
        <w:jc w:val="both"/>
        <w:rPr>
          <w:szCs w:val="24"/>
          <w:lang w:val="hr-HR"/>
        </w:rPr>
      </w:pPr>
    </w:p>
    <w:p w:rsidRDefault="00FE4D8E" w:rsidP="00FE4D8E" w:rsidR="00FE4D8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rPr>
          <w:szCs w:val="24"/>
          <w:lang w:val="hr-HR"/>
        </w:rPr>
        <w:t xml:space="preserve"> </w:t>
      </w:r>
    </w:p>
    <w:p w:rsidRDefault="00FE4D8E" w:rsidP="00FE4D8E" w:rsidR="00FE4D8E">
      <w:pPr>
        <w:ind w:firstLine="851"/>
        <w:jc w:val="both"/>
        <w:rPr>
          <w:szCs w:val="24"/>
          <w:lang w:val="hr-HR"/>
        </w:rPr>
      </w:pPr>
    </w:p>
    <w:p w:rsidRDefault="00FE4D8E" w:rsidP="00FE4D8E" w:rsidR="00FE4D8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FE4D8E" w:rsidP="00FE4D8E" w:rsidR="00FE4D8E">
      <w:pPr>
        <w:jc w:val="both"/>
        <w:rPr>
          <w:szCs w:val="24"/>
          <w:lang w:val="hr-HR"/>
        </w:rPr>
      </w:pPr>
    </w:p>
    <w:p w:rsidRDefault="00FE4D8E" w:rsidP="00FE4D8E" w:rsidR="00FE4D8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5. prosinca  2017.</w:t>
      </w:r>
    </w:p>
    <w:p w:rsidRDefault="00FE4D8E" w:rsidP="00FE4D8E" w:rsidR="00FE4D8E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FE4D8E" w:rsidP="00FE4D8E" w:rsidR="00FE4D8E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FE4D8E" w:rsidP="00FE4D8E" w:rsidR="00FE4D8E">
      <w:pPr>
        <w:ind w:firstLine="4820"/>
        <w:rPr>
          <w:szCs w:val="24"/>
          <w:lang w:val="hr-HR"/>
        </w:rPr>
      </w:pPr>
    </w:p>
    <w:p w:rsidRDefault="00FE4D8E" w:rsidP="00FE4D8E" w:rsidR="00FE4D8E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FE4D8E" w:rsidP="00FE4D8E" w:rsidR="00FE4D8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Vesna Dragišić</w:t>
      </w:r>
    </w:p>
    <w:p w:rsidRDefault="00FE4D8E" w:rsidP="00FE4D8E" w:rsidR="00FE4D8E">
      <w:pPr>
        <w:jc w:val="both"/>
        <w:rPr>
          <w:szCs w:val="24"/>
          <w:lang w:val="hr-HR"/>
        </w:rPr>
      </w:pPr>
    </w:p>
    <w:p w:rsidRDefault="00FE4D8E" w:rsidP="00FE4D8E" w:rsidR="00FE4D8E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E4D8E" w:rsidP="00FE4D8E" w:rsidR="00FE4D8E">
      <w:pPr>
        <w:jc w:val="both"/>
        <w:rPr>
          <w:lang w:val="hr-HR"/>
        </w:rPr>
      </w:pPr>
    </w:p>
    <w:p w:rsidRDefault="00FE4D8E" w:rsidP="00FE4D8E" w:rsidR="00FE4D8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E4D8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5838062"/>
      <w:docPartObj>
        <w:docPartGallery w:val="Page Numbers (Top of Page)"/>
        <w:docPartUnique/>
      </w:docPartObj>
    </w:sdtPr>
    <w:sdtEndPr/>
    <w:sdtContent>
      <w:p w:rsidRDefault="00FE4D8E" w:rsidR="00FE4D8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C93">
          <w:t>2</w:t>
        </w:r>
        <w:r>
          <w:fldChar w:fldCharType="end"/>
        </w:r>
      </w:p>
    </w:sdtContent>
  </w:sdt>
  <w:p w:rsidRDefault="00FE4D8E" w:rsidR="008333A9">
    <w:pPr>
      <w:pStyle w:val="Zaglavlje"/>
    </w:pPr>
    <w:r>
      <w:t>Poslovni borj: 1 St-813/2017-6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C93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4D8E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E4D8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FE4D8E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E4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FE4D8E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3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St-813/2017-6</izvorni_sadrzaj>
    <derivirana_varijabla naziv="DomainObject.Oznaka_1">St-813/2017-6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St-813/2017</izvorni_sadrzaj>
    <derivirana_varijabla naziv="DomainObject.Predmet.OznakaBroj_1">St-813/2017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BJELOVAR društvo s ograničenom odgovornošću za ugostiteljstvo i usluge</izvorni_sadrzaj>
    <derivirana_varijabla naziv="DomainObject.Predmet.ProtustrankaFormated_1">  DIJAMANT BJELOVAR društvo s ograničenom odgovornošću za ugostiteljstvo i usluge</derivirana_varijabla>
  </DomainObject.Predmet.ProtustrankaFormated>
  <DomainObject.Predmet.ProtustrankaFormatedOIB>
    <izvorni_sadrzaj>  DIJAMANT BJELOVAR društvo s ograničenom odgovornošću za ugostiteljstvo i usluge, OIB 85414783242</izvorni_sadrzaj>
    <derivirana_varijabla naziv="DomainObject.Predmet.ProtustrankaFormatedOIB_1">  DIJAMANT BJELOVAR društvo s ograničenom odgovornošću za ugostiteljstvo i usluge, OIB 85414783242</derivirana_varijabla>
  </DomainObject.Predmet.ProtustrankaFormatedOIB>
  <DomainObject.Predmet.ProtustrankaFormatedWithAdress>
    <izvorni_sadrzaj> DIJAMANT BJELOVAR društvo s ograničenom odgovornošću za ugostiteljstvo i usluge, Vladimira Nazora 29, 43000 Bjelovar</izvorni_sadrzaj>
    <derivirana_varijabla naziv="DomainObject.Predmet.ProtustrankaFormatedWithAdress_1"> DIJAMANT BJELOVAR društvo s ograničenom odgovornošću za ugostiteljstvo i usluge, Vladimira Nazora 29, 43000 Bjelovar</derivirana_varijabla>
  </DomainObject.Predmet.ProtustrankaFormatedWithAdress>
  <DomainObject.Predmet.ProtustrankaFormatedWithAdressOIB>
    <izvorni_sadrzaj> DIJAMANT BJELOVAR društvo s ograničenom odgovornošću za ugostiteljstvo i usluge, OIB 85414783242, Vladimira Nazora 29, 43000 Bjelovar</izvorni_sadrzaj>
    <derivirana_varijabla naziv="DomainObject.Predmet.ProtustrankaFormatedWithAdressOIB_1"> DIJAMANT BJELOVAR društvo s ograničenom odgovornošću za ugostiteljstvo i usluge, OIB 85414783242, Vladimira Nazora 29, 43000 Bjelovar</derivirana_varijabla>
  </DomainObject.Predmet.ProtustrankaFormatedWithAdressOIB>
  <DomainObject.Predmet.ProtustrankaWithAdress>
    <izvorni_sadrzaj>DIJAMANT BJELOVAR društvo s ograničenom odgovornošću za ugostiteljstvo i usluge Vladimira Nazora 29, 43000 Bjelovar</izvorni_sadrzaj>
    <derivirana_varijabla naziv="DomainObject.Predmet.ProtustrankaWithAdress_1">DIJAMANT BJELOVAR društvo s ograničenom odgovornošću za ugostiteljstvo i usluge Vladimira Nazora 29, 43000 Bjelovar</derivirana_varijabla>
  </DomainObject.Predmet.ProtustrankaWithAdress>
  <DomainObject.Predmet.ProtustrankaWithAdressOIB>
    <izvorni_sadrzaj>DIJAMANT BJELOVAR društvo s ograničenom odgovornošću za ugostiteljstvo i usluge, OIB 85414783242, Vladimira Nazora 29, 43000 Bjelovar</izvorni_sadrzaj>
    <derivirana_varijabla naziv="DomainObject.Predmet.ProtustrankaWithAdressOIB_1">DIJAMANT BJELOVAR društvo s ograničenom odgovornošću za ugostiteljstvo i usluge, OIB 85414783242, Vladimira Nazora 29, 43000 Bjelovar</derivirana_varijabla>
  </DomainObject.Predmet.ProtustrankaWithAdressOIB>
  <DomainObject.Predmet.ProtustrankaNazivFormated>
    <izvorni_sadrzaj>DIJAMANT BJELOVAR društvo s ograničenom odgovornošću za ugostiteljstvo i usluge</izvorni_sadrzaj>
    <derivirana_varijabla naziv="DomainObject.Predmet.ProtustrankaNazivFormated_1">DIJAMANT BJELOVAR društvo s ograničenom odgovornošću za ugostiteljstvo i usluge</derivirana_varijabla>
  </DomainObject.Predmet.ProtustrankaNazivFormated>
  <DomainObject.Predmet.ProtustrankaNazivFormatedOIB>
    <izvorni_sadrzaj>DIJAMANT BJELOVAR društvo s ograničenom odgovornošću za ugostiteljstvo i usluge, OIB 85414783242</izvorni_sadrzaj>
    <derivirana_varijabla naziv="DomainObject.Predmet.ProtustrankaNazivFormatedOIB_1">DIJAMANT BJELOVAR društvo s ograničenom odgovornošću za ugostiteljstvo i usluge, OIB 85414783242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DIJAMANT BJELOVAR društvo s ograničenom odgovornošću za ugostiteljstvo i usluge</item>
    </izvorni_sadrzaj>
    <derivirana_varijabla naziv="DomainObject.Predmet.ProtuStrankaListFormated_1">
      <item>DIJAMANT BJELOVAR društvo s ograničenom odgovornošću za ugostiteljstvo i usluge</item>
    </derivirana_varijabla>
  </DomainObject.Predmet.ProtuStrankaListFormated>
  <DomainObject.Predmet.ProtuStrankaListFormatedOIB>
    <izvorni_sadrzaj>
      <item>DIJAMANT BJELOVAR društvo s ograničenom odgovornošću za ugostiteljstvo i usluge, OIB 85414783242</item>
    </izvorni_sadrzaj>
    <derivirana_varijabla naziv="DomainObject.Predmet.ProtuStrankaListFormatedOIB_1">
      <item>DIJAMANT BJELOVAR društvo s ograničenom odgovornošću za ugostiteljstvo i usluge, OIB 85414783242</item>
    </derivirana_varijabla>
  </DomainObject.Predmet.ProtuStrankaListFormatedOIB>
  <DomainObject.Predmet.ProtuStrankaListFormatedWithAdress>
    <izvorni_sadrzaj>
      <item>DIJAMANT BJELOVAR društvo s ograničenom odgovornošću za ugostiteljstvo i usluge, Vladimira Nazora 29, 43000 Bjelovar</item>
    </izvorni_sadrzaj>
    <derivirana_varijabla naziv="DomainObject.Predmet.ProtuStrankaListFormatedWithAdress_1">
      <item>DIJAMANT BJELOVAR društvo s ograničenom odgovornošću za ugostiteljstvo i usluge, Vladimira Nazora 29, 43000 Bjelovar</item>
    </derivirana_varijabla>
  </DomainObject.Predmet.ProtuStrankaListFormatedWithAdress>
  <DomainObject.Predmet.ProtuStrankaListFormatedWithAdressOIB>
    <izvorni_sadrzaj>
      <item>DIJAMANT BJELOVAR društvo s ograničenom odgovornošću za ugostiteljstvo i usluge, OIB 85414783242, Vladimira Nazora 29, 43000 Bjelovar</item>
    </izvorni_sadrzaj>
    <derivirana_varijabla naziv="DomainObject.Predmet.ProtuStrankaListFormatedWithAdressOIB_1">
      <item>DIJAMANT BJELOVAR društvo s ograničenom odgovornošću za ugostiteljstvo i usluge, OIB 85414783242, Vladimira Nazora 29, 43000 Bjelovar</item>
    </derivirana_varijabla>
  </DomainObject.Predmet.ProtuStrankaListFormatedWithAdressOIB>
  <DomainObject.Predmet.ProtuStrankaListNazivFormated>
    <izvorni_sadrzaj>
      <item>DIJAMANT BJELOVAR društvo s ograničenom odgovornošću za ugostiteljstvo i usluge</item>
    </izvorni_sadrzaj>
    <derivirana_varijabla naziv="DomainObject.Predmet.ProtuStrankaListNazivFormated_1">
      <item>DIJAMANT BJELOVAR društvo s ograničenom odgovornošću za ugostiteljstvo i usluge</item>
    </derivirana_varijabla>
  </DomainObject.Predmet.ProtuStrankaListNazivFormated>
  <DomainObject.Predmet.ProtuStrankaListNazivFormatedOIB>
    <izvorni_sadrzaj>
      <item>DIJAMANT BJELOVAR društvo s ograničenom odgovornošću za ugostiteljstvo i usluge, OIB 85414783242</item>
    </izvorni_sadrzaj>
    <derivirana_varijabla naziv="DomainObject.Predmet.ProtuStrankaListNazivFormatedOIB_1">
      <item>DIJAMANT BJELOVAR društvo s ograničenom odgovornošću za ugostiteljstvo i usluge, OIB 85414783242</item>
    </derivirana_varijabla>
  </DomainObject.Predmet.ProtuStrankaListNazivFormatedOIB>
  <DomainObject.Predmet.OstaliListFormated>
    <izvorni_sadrzaj>
      <item>Marko Nikolić</item>
    </izvorni_sadrzaj>
    <derivirana_varijabla naziv="DomainObject.Predmet.OstaliListFormated_1">
      <item>Marko Nikolić</item>
    </derivirana_varijabla>
  </DomainObject.Predmet.OstaliListFormated>
  <DomainObject.Predmet.OstaliListFormatedOIB>
    <izvorni_sadrzaj>
      <item>Marko Nikolić, OIB 05530431612</item>
    </izvorni_sadrzaj>
    <derivirana_varijabla naziv="DomainObject.Predmet.OstaliListFormatedOIB_1">
      <item>Marko Nikolić, OIB 05530431612</item>
    </derivirana_varijabla>
  </DomainObject.Predmet.OstaliListFormatedOIB>
  <DomainObject.Predmet.OstaliListFormatedWithAdress>
    <izvorni_sadrzaj>
      <item>Marko Nikolić, V. Nazora 29., 43000 Bjelovar</item>
    </izvorni_sadrzaj>
    <derivirana_varijabla naziv="DomainObject.Predmet.OstaliListFormatedWithAdress_1">
      <item>Marko Nikolić, V. Nazora 29., 43000 Bjelovar</item>
    </derivirana_varijabla>
  </DomainObject.Predmet.OstaliListFormatedWithAdress>
  <DomainObject.Predmet.OstaliListFormatedWithAdressOIB>
    <izvorni_sadrzaj>
      <item>Marko Nikolić, OIB 05530431612, V. Nazora 29., 43000 Bjelovar</item>
    </izvorni_sadrzaj>
    <derivirana_varijabla naziv="DomainObject.Predmet.OstaliListFormatedWithAdressOIB_1">
      <item>Marko Nikolić, OIB 05530431612, V. Nazora 29., 43000 Bjelovar</item>
    </derivirana_varijabla>
  </DomainObject.Predmet.OstaliListFormatedWithAdressOIB>
  <DomainObject.Predmet.OstaliListNazivFormated>
    <izvorni_sadrzaj>
      <item>Marko Nikolić</item>
    </izvorni_sadrzaj>
    <derivirana_varijabla naziv="DomainObject.Predmet.OstaliListNazivFormated_1">
      <item>Marko Nikolić</item>
    </derivirana_varijabla>
  </DomainObject.Predmet.OstaliListNazivFormated>
  <DomainObject.Predmet.OstaliListNazivFormatedOIB>
    <izvorni_sadrzaj>
      <item>Marko Nikolić, OIB 05530431612</item>
    </izvorni_sadrzaj>
    <derivirana_varijabla naziv="DomainObject.Predmet.OstaliListNazivFormatedOIB_1">
      <item>Marko Nikolić, OIB 05530431612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St-813/2017-6</izvorni_sadrzaj>
    <derivirana_varijabla naziv="DomainObject.PoslovniBrojDokumenta_1">St-813/2017-6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DIJAMANT BJELOVAR društvo s ograničenom odgovornošću za ugostiteljstvo i usluge</izvorni_sadrzaj>
    <derivirana_varijabla naziv="DomainObject.Predmet.ProtustrankaIDrugi_1">DIJAMANT BJELOVAR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DIJAMANT BJELOVAR društvo s ograničenom odgovornošću za ugostiteljstvo i usluge, OIB 85414783242, Vladimira Nazora 29, 43000 Bjelovar</izvorni_sadrzaj>
    <derivirana_varijabla naziv="DomainObject.Predmet.ProtustrankaIDrugiAdressOIB_1">DIJAMANT BJELOVAR društvo s ograničenom odgovornošću za ugostiteljstvo i usluge, OIB 85414783242, Vladimira Nazora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DIJAMANT BJELOVAR društvo s ograničenom odgovornošću za ugostiteljstvo i usluge</item>
      <item>Marko Nikolić</item>
    </izvorni_sadrzaj>
    <derivirana_varijabla naziv="DomainObject.Predmet.SudioniciListNaziv_1">
      <item>FINA, RC ZAGREB, Podružnica BJELOVAR</item>
      <item>DIJAMANT BJELOVAR društvo s ograničenom odgovornošću za ugostiteljstvo i usluge</item>
      <item>Marko Nikolić</item>
    </derivirana_varijabla>
  </DomainObject.Predmet.SudioniciListNaziv>
  <DomainObject.Predmet.SudioniciListAdressOIB>
    <izvorni_sadrzaj>
      <item>FINA, RC ZAGREB, Podružnica BJELOVAR, OIB 85821130368, F. Supila 4,43000 Bjelovar</item>
      <item>DIJAMANT BJELOVAR društvo s ograničenom odgovornošću za ugostiteljstvo i usluge, OIB 85414783242, Vladimira Nazora 29,43000 Bjelovar</item>
      <item>Marko Nikolić, OIB 05530431612, V. Nazora 29.,43000 Bjelovar</item>
    </izvorni_sadrzaj>
    <derivirana_varijabla naziv="DomainObject.Predmet.SudioniciListAdressOIB_1">
      <item>FINA, RC ZAGREB, Podružnica BJELOVAR, OIB 85821130368, F. Supila 4,43000 Bjelovar</item>
      <item>DIJAMANT BJELOVAR društvo s ograničenom odgovornošću za ugostiteljstvo i usluge, OIB 85414783242, Vladimira Nazora 29,43000 Bjelovar</item>
      <item>Marko Nikolić, OIB 05530431612, V. Nazora 29.,43000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FA193-5964-4898-BEE7-2A33DC73F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2416</properties:Characters>
  <properties:Lines>75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2017-12-05T11:09:00Z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St-813/2017-6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