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485e4c" w14:paraId="0485e4c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7D217C">
        <w:rPr>
          <w:b/>
          <w:sz w:val="24"/>
        </w:rPr>
        <w:t xml:space="preserve">JUN </w:t>
      </w:r>
      <w:r w:rsidR="00F22C70" w:rsidRPr="00F22C70">
        <w:rPr>
          <w:b/>
          <w:sz w:val="24"/>
        </w:rPr>
        <w:t>d.o.o.</w:t>
      </w:r>
      <w:r w:rsidRPr="003D5956">
        <w:rPr>
          <w:b/>
          <w:sz w:val="24"/>
        </w:rPr>
        <w:t xml:space="preserve">, </w:t>
      </w:r>
      <w:r w:rsidR="007D217C" w:rsidRPr="007D217C">
        <w:rPr>
          <w:b/>
          <w:sz w:val="24"/>
        </w:rPr>
        <w:t>Martin</w:t>
      </w:r>
      <w:r w:rsidRPr="003D5956">
        <w:rPr>
          <w:b/>
          <w:sz w:val="24"/>
        </w:rPr>
        <w:t xml:space="preserve">, </w:t>
      </w:r>
      <w:r w:rsidR="007D217C" w:rsidRPr="007D217C">
        <w:rPr>
          <w:b/>
          <w:sz w:val="24"/>
        </w:rPr>
        <w:t>B.J.Jelačića 2</w:t>
      </w:r>
      <w:r w:rsidRPr="003D5956">
        <w:rPr>
          <w:b/>
          <w:sz w:val="24"/>
        </w:rPr>
        <w:t xml:space="preserve">, MBS: </w:t>
      </w:r>
      <w:r w:rsidR="007D217C" w:rsidRPr="007D217C">
        <w:rPr>
          <w:b/>
          <w:sz w:val="24"/>
        </w:rPr>
        <w:t>050020680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7D217C" w:rsidRPr="007D217C">
        <w:rPr>
          <w:b/>
          <w:sz w:val="24"/>
        </w:rPr>
        <w:t>88263401120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047BB8">
        <w:rPr>
          <w:sz w:val="24"/>
        </w:rPr>
        <w:t>21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pStyle w:val="Tijeloteksta"/>
        <w:rPr>
          <w:sz w:val="24"/>
        </w:rPr>
      </w:pP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7D217C" w:rsidRPr="007D217C">
        <w:rPr>
          <w:b/>
        </w:rPr>
        <w:t>Zoran Jun, OIB: 14175935369</w:t>
      </w:r>
      <w:r w:rsidRPr="00754992">
        <w:rPr>
          <w:b/>
        </w:rPr>
        <w:t xml:space="preserve">, </w:t>
      </w:r>
      <w:r w:rsidR="007D217C" w:rsidRPr="007D217C">
        <w:rPr>
          <w:b/>
        </w:rPr>
        <w:t>Martin, Bana Josipa Jelačića 2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7D217C">
        <w:rPr>
          <w:b/>
        </w:rPr>
        <w:t>JUN d.o.o., Martin, B.J.Jelačića 2, MBS: 050020680</w:t>
      </w:r>
      <w:r w:rsidR="007D217C">
        <w:t xml:space="preserve">, </w:t>
      </w:r>
      <w:r w:rsidR="007D217C">
        <w:rPr>
          <w:b/>
        </w:rPr>
        <w:t>OIB: 88263401120</w:t>
      </w:r>
      <w:r w:rsidR="002F0B29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7D217C">
        <w:rPr>
          <w:b/>
        </w:rPr>
        <w:t>Zoran Jun, Martin, Bana Josipa Jelačića 2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7D217C">
        <w:rPr>
          <w:b/>
        </w:rPr>
        <w:t>Zoran Jun, Martin, Bana Josipa Jelačića 2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7D217C">
        <w:rPr>
          <w:b/>
        </w:rPr>
        <w:t>Zoran Jun, Martin, Bana Josipa Jelačića 2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lastRenderedPageBreak/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EF605A">
        <w:rPr>
          <w:b/>
        </w:rPr>
        <w:t>Zoran Jun, Martin, Bana Josipa Jelačića 2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047BB8">
        <w:rPr>
          <w:sz w:val="24"/>
        </w:rPr>
        <w:t>21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047BB8" w:rsidRPr="00047BB8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047BB8" w:rsidRPr="00047BB8">
        <w:t>Zoran Jun, Martin, Bana Josipa Jelačića 2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154F2C">
        <w:t>21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D6C16" w:rsidR="00CD6C16">
      <w:r>
        <w:separator/>
      </w:r>
    </w:p>
  </w:endnote>
  <w:endnote w:id="0" w:type="continuationSeparator">
    <w:p w:rsidRDefault="00CD6C16" w:rsidR="00CD6C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D6C16" w:rsidR="00CD6C16">
      <w:r>
        <w:separator/>
      </w:r>
    </w:p>
  </w:footnote>
  <w:footnote w:id="0" w:type="continuationSeparator">
    <w:p w:rsidRDefault="00CD6C16" w:rsidR="00CD6C1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D6C16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06AF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684C8D">
      <w:t>6 St-</w:t>
    </w:r>
    <w:r w:rsidR="00993EC0">
      <w:t>923</w:t>
    </w:r>
    <w:r w:rsidR="00684C8D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993EC0">
      <w:t>923</w:t>
    </w:r>
    <w:r>
      <w:t>/16-3</w:t>
    </w:r>
  </w:p>
  <w:p w:rsidRDefault="00CD6C16" w:rsidP="00546D11" w:rsidR="00546D11">
    <w:pPr>
      <w:jc w:val="right"/>
    </w:pPr>
  </w:p>
  <w:p w:rsidRDefault="00CD6C16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7852"/>
    <w:rsid w:val="0009759A"/>
    <w:rsid w:val="00154F2C"/>
    <w:rsid w:val="001607D2"/>
    <w:rsid w:val="001633A9"/>
    <w:rsid w:val="001743E4"/>
    <w:rsid w:val="001A3B3E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42DB"/>
    <w:rsid w:val="00331FC0"/>
    <w:rsid w:val="003624F4"/>
    <w:rsid w:val="003876FA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A3DCB"/>
    <w:rsid w:val="004C1965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478A3"/>
    <w:rsid w:val="00684C8D"/>
    <w:rsid w:val="006A1793"/>
    <w:rsid w:val="006B23B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A6465"/>
    <w:rsid w:val="00BC1AD9"/>
    <w:rsid w:val="00C82903"/>
    <w:rsid w:val="00CD6C16"/>
    <w:rsid w:val="00CF2B1A"/>
    <w:rsid w:val="00DB04C4"/>
    <w:rsid w:val="00DD0C83"/>
    <w:rsid w:val="00DD2EE2"/>
    <w:rsid w:val="00DE4E72"/>
    <w:rsid w:val="00DF587A"/>
    <w:rsid w:val="00E26B49"/>
    <w:rsid w:val="00E31AEE"/>
    <w:rsid w:val="00E914A6"/>
    <w:rsid w:val="00EF605A"/>
    <w:rsid w:val="00F06AF2"/>
    <w:rsid w:val="00F22C70"/>
    <w:rsid w:val="00F23EC7"/>
    <w:rsid w:val="00F52FC6"/>
    <w:rsid w:val="00F65BCF"/>
    <w:rsid w:val="00F75561"/>
    <w:rsid w:val="00FD1C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8061D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AF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F06AF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F06AF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06AF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06AF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8061D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06AF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F06AF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F06AF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06AF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06AF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2016.</izvorni_sadrzaj>
    <derivirana_varijabla naziv="DomainObject.DatumDonosenjaOdluke_1">21.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923</izvorni_sadrzaj>
    <derivirana_varijabla naziv="DomainObject.Predmet.Broj_1">923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St-923/2016</izvorni_sadrzaj>
    <derivirana_varijabla naziv="DomainObject.Predmet.OznakaBroj_1">St-923/2016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JUN d. o. o. za usluge i trgovinu</izvorni_sadrzaj>
    <derivirana_varijabla naziv="DomainObject.Predmet.ProtustrankaFormated_1">  JUN d. o. o. za usluge i trgovinu</derivirana_varijabla>
  </DomainObject.Predmet.ProtustrankaFormated>
  <DomainObject.Predmet.ProtustrankaFormatedOIB>
    <izvorni_sadrzaj>  JUN d. o. o. za usluge i trgovinu, OIB 88263401120</izvorni_sadrzaj>
    <derivirana_varijabla naziv="DomainObject.Predmet.ProtustrankaFormatedOIB_1">  JUN d. o. o. za usluge i trgovinu, OIB 88263401120</derivirana_varijabla>
  </DomainObject.Predmet.ProtustrankaFormatedOIB>
  <DomainObject.Predmet.ProtustrankaFormatedWithAdress>
    <izvorni_sadrzaj> JUN d. o. o. za usluge i trgovinu, B.J.Jelačića 2, 31500 Martin</izvorni_sadrzaj>
    <derivirana_varijabla naziv="DomainObject.Predmet.ProtustrankaFormatedWithAdress_1"> JUN d. o. o. za usluge i trgovinu, B.J.Jelačića 2, 31500 Martin</derivirana_varijabla>
  </DomainObject.Predmet.ProtustrankaFormatedWithAdress>
  <DomainObject.Predmet.ProtustrankaFormatedWithAdressOIB>
    <izvorni_sadrzaj> JUN d. o. o. za usluge i trgovinu, OIB 88263401120, B.J.Jelačića 2, 31500 Martin</izvorni_sadrzaj>
    <derivirana_varijabla naziv="DomainObject.Predmet.ProtustrankaFormatedWithAdressOIB_1"> JUN d. o. o. za usluge i trgovinu, OIB 88263401120, B.J.Jelačića 2, 31500 Martin</derivirana_varijabla>
  </DomainObject.Predmet.ProtustrankaFormatedWithAdressOIB>
  <DomainObject.Predmet.ProtustrankaWithAdress>
    <izvorni_sadrzaj>JUN d. o. o. za usluge i trgovinu B.J.Jelačića 2, 31500 Martin</izvorni_sadrzaj>
    <derivirana_varijabla naziv="DomainObject.Predmet.ProtustrankaWithAdress_1">JUN d. o. o. za usluge i trgovinu B.J.Jelačića 2, 31500 Martin</derivirana_varijabla>
  </DomainObject.Predmet.ProtustrankaWithAdress>
  <DomainObject.Predmet.ProtustrankaWithAdressOIB>
    <izvorni_sadrzaj>JUN d. o. o. za usluge i trgovinu, OIB 88263401120, B.J.Jelačića 2, 31500 Martin</izvorni_sadrzaj>
    <derivirana_varijabla naziv="DomainObject.Predmet.ProtustrankaWithAdressOIB_1">JUN d. o. o. za usluge i trgovinu, OIB 88263401120, B.J.Jelačića 2, 31500 Martin</derivirana_varijabla>
  </DomainObject.Predmet.ProtustrankaWithAdressOIB>
  <DomainObject.Predmet.ProtustrankaNazivFormated>
    <izvorni_sadrzaj>JUN d. o. o. za usluge i trgovinu</izvorni_sadrzaj>
    <derivirana_varijabla naziv="DomainObject.Predmet.ProtustrankaNazivFormated_1">JUN d. o. o. za usluge i trgovinu</derivirana_varijabla>
  </DomainObject.Predmet.ProtustrankaNazivFormated>
  <DomainObject.Predmet.ProtustrankaNazivFormatedOIB>
    <izvorni_sadrzaj>JUN d. o. o. za usluge i trgovinu, OIB 88263401120</izvorni_sadrzaj>
    <derivirana_varijabla naziv="DomainObject.Predmet.ProtustrankaNazivFormatedOIB_1">JUN d. o. o. za usluge i trgovinu, OIB 88263401120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JUN d. o. o. za usluge i trgovinu</item>
    </izvorni_sadrzaj>
    <derivirana_varijabla naziv="DomainObject.Predmet.ProtuStrankaListFormated_1">
      <item>JUN d. o. o. za usluge i trgovinu</item>
    </derivirana_varijabla>
  </DomainObject.Predmet.ProtuStrankaListFormated>
  <DomainObject.Predmet.ProtuStrankaListFormatedOIB>
    <izvorni_sadrzaj>
      <item>JUN d. o. o. za usluge i trgovinu, OIB 88263401120</item>
    </izvorni_sadrzaj>
    <derivirana_varijabla naziv="DomainObject.Predmet.ProtuStrankaListFormatedOIB_1">
      <item>JUN d. o. o. za usluge i trgovinu, OIB 88263401120</item>
    </derivirana_varijabla>
  </DomainObject.Predmet.ProtuStrankaListFormatedOIB>
  <DomainObject.Predmet.ProtuStrankaListFormatedWithAdress>
    <izvorni_sadrzaj>
      <item>JUN d. o. o. za usluge i trgovinu, B.J.Jelačića 2, 31500 Martin</item>
    </izvorni_sadrzaj>
    <derivirana_varijabla naziv="DomainObject.Predmet.ProtuStrankaListFormatedWithAdress_1">
      <item>JUN d. o. o. za usluge i trgovinu, B.J.Jelačića 2, 31500 Martin</item>
    </derivirana_varijabla>
  </DomainObject.Predmet.ProtuStrankaListFormatedWithAdress>
  <DomainObject.Predmet.ProtuStrankaListFormatedWithAdressOIB>
    <izvorni_sadrzaj>
      <item>JUN d. o. o. za usluge i trgovinu, OIB 88263401120, B.J.Jelačića 2, 31500 Martin</item>
    </izvorni_sadrzaj>
    <derivirana_varijabla naziv="DomainObject.Predmet.ProtuStrankaListFormatedWithAdressOIB_1">
      <item>JUN d. o. o. za usluge i trgovinu, OIB 88263401120, B.J.Jelačića 2, 31500 Martin</item>
    </derivirana_varijabla>
  </DomainObject.Predmet.ProtuStrankaListFormatedWithAdressOIB>
  <DomainObject.Predmet.ProtuStrankaListNazivFormated>
    <izvorni_sadrzaj>
      <item>JUN d. o. o. za usluge i trgovinu</item>
    </izvorni_sadrzaj>
    <derivirana_varijabla naziv="DomainObject.Predmet.ProtuStrankaListNazivFormated_1">
      <item>JUN d. o. o. za usluge i trgovinu</item>
    </derivirana_varijabla>
  </DomainObject.Predmet.ProtuStrankaListNazivFormated>
  <DomainObject.Predmet.ProtuStrankaListNazivFormatedOIB>
    <izvorni_sadrzaj>
      <item>JUN d. o. o. za usluge i trgovinu, OIB 88263401120</item>
    </izvorni_sadrzaj>
    <derivirana_varijabla naziv="DomainObject.Predmet.ProtuStrankaListNazivFormatedOIB_1">
      <item>JUN d. o. o. za usluge i trgovinu, OIB 88263401120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2016.</izvorni_sadrzaj>
    <derivirana_varijabla naziv="DomainObject.Datum_1">21.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JUN d. o. o. za usluge i trgovinu</izvorni_sadrzaj>
    <derivirana_varijabla naziv="DomainObject.Predmet.ProtustrankaIDrugi_1">JUN d. o. o. za usluge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JUN d. o. o. za usluge i trgovinu, OIB 88263401120, B.J.Jelačića 2, 31500 Martin</izvorni_sadrzaj>
    <derivirana_varijabla naziv="DomainObject.Predmet.ProtustrankaIDrugiAdressOIB_1">JUN d. o. o. za usluge i trgovinu, OIB 88263401120, B.J.Jelačića 2, 31500 Martin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JUN d. o. o. za usluge i trgovinu</item>
    </izvorni_sadrzaj>
    <derivirana_varijabla naziv="DomainObject.Predmet.SudioniciListNaziv_1">
      <item>FINA RC OSIJEK</item>
      <item>JUN d. o. o. za usluge i trgovinu</item>
    </derivirana_varijabla>
  </DomainObject.Predmet.SudioniciListNaziv>
  <DomainObject.Predmet.SudioniciListAdressOIB>
    <izvorni_sadrzaj>
      <item>FINA RC OSIJEK, OIB 85821130368</item>
      <item>JUN d. o. o. za usluge i trgovinu, OIB 88263401120, B.J.Jelačića 2,31500 Martin</item>
    </izvorni_sadrzaj>
    <derivirana_varijabla naziv="DomainObject.Predmet.SudioniciListAdressOIB_1">
      <item>FINA RC OSIJEK, OIB 85821130368</item>
      <item>JUN d. o. o. za usluge i trgovinu, OIB 88263401120, B.J.Jelačića 2,31500 Martin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88263401120</item>
    </izvorni_sadrzaj>
    <derivirana_varijabla naziv="DomainObject.Predmet.SudioniciListNazivOIB_1">
      <item>, OIB 85821130368</item>
      <item>, OIB 88263401120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030912-1697-4D5F-80AC-14D6523171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499</properties:Words>
  <properties:Characters>2481</properties:Characters>
  <properties:Lines>108</properties:Lines>
  <properties:Paragraphs>24</properties:Paragraphs>
  <properties:TotalTime>123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2016-11-21T08:47:00Z</dcterms:modified>
  <cp:revision>95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