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7c02" w14:paraId="cd97c02" w:rsidRDefault="00CD4711" w:rsidP="00DF48FC" w:rsidR="00CD4711" w:rsidRPr="009E487C">
      <w:pPr>
        <w:pStyle w:val="Bezproreda"/>
        <w:jc w:val="both"/>
        <w15:collapsed w:val="false"/>
      </w:pPr>
      <w:bookmarkStart w:name="_GoBack" w:id="0"/>
      <w:bookmarkEnd w:id="0"/>
    </w:p>
    <w:p w:rsidRDefault="00DE754C" w:rsidP="00DE754C" w:rsidR="00DE754C" w:rsidRPr="00DE754C">
      <w:pPr>
        <w:spacing w:lineRule="auto" w:line="240" w:after="0"/>
      </w:pPr>
      <w:r w:rsidRPr="00DE754C">
        <w:rPr>
          <w:noProof/>
          <w:lang w:eastAsia="hr-HR"/>
        </w:rPr>
        <w:t xml:space="preserve">                    </w:t>
      </w:r>
      <w:r w:rsidRPr="00DE754C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54C" w:rsidP="00DE754C" w:rsidR="00DE754C" w:rsidRPr="00DE754C">
      <w:pPr>
        <w:spacing w:lineRule="auto" w:line="240" w:after="0"/>
      </w:pPr>
      <w:r w:rsidRPr="00DE754C">
        <w:t xml:space="preserve">         REPUBLIKA HRVATSKA</w:t>
      </w:r>
    </w:p>
    <w:p w:rsidRDefault="00DE754C" w:rsidP="00DE754C" w:rsidR="00DE754C" w:rsidRPr="00DE754C">
      <w:pPr>
        <w:spacing w:lineRule="auto" w:line="240" w:after="0"/>
      </w:pPr>
      <w:r w:rsidRPr="00DE754C">
        <w:t xml:space="preserve"> TRGOVAČKI SUD U VARAŽDINU</w:t>
      </w:r>
    </w:p>
    <w:p w:rsidRDefault="00DE754C" w:rsidP="00DE754C" w:rsidR="00DE754C" w:rsidRPr="00DE754C">
      <w:pPr>
        <w:spacing w:lineRule="auto" w:line="240" w:after="0"/>
      </w:pPr>
      <w:r w:rsidRPr="00DE754C">
        <w:t xml:space="preserve">           Braće Radić 2, Varaždin</w:t>
      </w:r>
    </w:p>
    <w:p w:rsidRDefault="00E82FC1" w:rsidP="00DF48FC" w:rsidR="00E82FC1" w:rsidRPr="009E487C">
      <w:pPr>
        <w:pStyle w:val="Bezproreda"/>
        <w:jc w:val="both"/>
      </w:pPr>
    </w:p>
    <w:p w:rsidRDefault="00CD4711" w:rsidP="00DF48FC" w:rsidR="00CD4711" w:rsidRPr="009E487C">
      <w:pPr>
        <w:pStyle w:val="Bezproreda"/>
        <w:jc w:val="both"/>
      </w:pPr>
    </w:p>
    <w:p w:rsidRDefault="00960C37" w:rsidP="00DF48FC" w:rsidR="001A2133" w:rsidRPr="009E487C">
      <w:pPr>
        <w:pStyle w:val="Bezproreda"/>
        <w:jc w:val="center"/>
      </w:pPr>
      <w:r w:rsidRPr="009E487C">
        <w:t>R E P U B L I K A    H R V A T S K A</w:t>
      </w:r>
    </w:p>
    <w:p w:rsidRDefault="00CD4711" w:rsidP="00DF48FC" w:rsidR="00CD4711" w:rsidRPr="009E487C">
      <w:pPr>
        <w:pStyle w:val="Bezproreda"/>
        <w:jc w:val="center"/>
      </w:pPr>
    </w:p>
    <w:p w:rsidRDefault="005325BE" w:rsidP="00DF48FC" w:rsidR="005325BE" w:rsidRPr="009E487C">
      <w:pPr>
        <w:pStyle w:val="Bezproreda"/>
        <w:jc w:val="center"/>
      </w:pPr>
      <w:r w:rsidRPr="009E487C">
        <w:t>R J E Š E NJ E</w:t>
      </w:r>
    </w:p>
    <w:p w:rsidRDefault="005325BE" w:rsidP="00005D9C" w:rsidR="005325BE">
      <w:pPr>
        <w:pStyle w:val="Bezproreda"/>
        <w:jc w:val="both"/>
      </w:pPr>
    </w:p>
    <w:p w:rsidRDefault="00E36492" w:rsidP="00005D9C" w:rsidR="00005D9C">
      <w:pPr>
        <w:pStyle w:val="Bezproreda"/>
        <w:ind w:firstLine="708"/>
        <w:jc w:val="both"/>
      </w:pPr>
      <w:r w:rsidRPr="00E36492">
        <w:t>Trgovački sud u Varaždinu po sutkinji toga suda Meliti Poljanec-Bubaš, u pravnoj stvari predlagatelja Financijska agencija, OIB: 85821130368, RC Zagreb, Podružnica Varaždin, 42000 Varaždin, A. Cesarca 2, protiv dužnika A TIM d.o.o., OIB: 80162899484, Čakovec, Ivana Mažuranića 2, radi otvaranja stečajnog postupka, dana 10. kolovoza 2017.</w:t>
      </w:r>
    </w:p>
    <w:p w:rsidRDefault="00E36492" w:rsidP="00005D9C" w:rsidR="00E36492">
      <w:pPr>
        <w:pStyle w:val="Bezproreda"/>
        <w:ind w:firstLine="708"/>
        <w:jc w:val="both"/>
      </w:pPr>
    </w:p>
    <w:p w:rsidRDefault="005325BE" w:rsidP="00287401" w:rsidR="005325BE" w:rsidRPr="009E487C">
      <w:pPr>
        <w:pStyle w:val="Bezproreda"/>
        <w:jc w:val="center"/>
      </w:pPr>
      <w:r w:rsidRPr="009E487C">
        <w:t>r i j e š i o</w:t>
      </w:r>
      <w:r w:rsidR="00287401">
        <w:t xml:space="preserve">  j e</w:t>
      </w:r>
    </w:p>
    <w:p w:rsidRDefault="005325BE" w:rsidP="00DF48FC" w:rsidR="005325BE">
      <w:pPr>
        <w:pStyle w:val="Bezproreda"/>
        <w:jc w:val="both"/>
      </w:pPr>
    </w:p>
    <w:p w:rsidRDefault="00287401" w:rsidP="00DF48FC" w:rsidR="00287401">
      <w:pPr>
        <w:pStyle w:val="Bezproreda"/>
        <w:jc w:val="both"/>
      </w:pPr>
    </w:p>
    <w:p w:rsidRDefault="00C81295" w:rsidP="00DF48FC" w:rsidR="008A2F0F" w:rsidRPr="00C97B5F">
      <w:pPr>
        <w:pStyle w:val="Bezproreda"/>
        <w:jc w:val="both"/>
        <w:rPr>
          <w:color w:val="FF0000"/>
        </w:rPr>
      </w:pPr>
      <w:r>
        <w:tab/>
        <w:t>I/ P</w:t>
      </w:r>
      <w:r w:rsidR="00147496">
        <w:t>rivremen</w:t>
      </w:r>
      <w:r>
        <w:t xml:space="preserve">im stečajnim </w:t>
      </w:r>
      <w:r w:rsidR="00147496">
        <w:t>upravitelj</w:t>
      </w:r>
      <w:r w:rsidR="002C3209">
        <w:t>em</w:t>
      </w:r>
      <w:r w:rsidR="00147496">
        <w:t xml:space="preserve"> dužnika</w:t>
      </w:r>
      <w:r w:rsidR="008A2F0F" w:rsidRPr="009E487C">
        <w:t xml:space="preserve"> imenuje s</w:t>
      </w:r>
      <w:r w:rsidR="00147496">
        <w:t xml:space="preserve">e </w:t>
      </w:r>
      <w:r w:rsidR="00005D9C">
        <w:t>Lidija Lesar iz Čakovca, Trvnička 26, OIB: 29389899347.</w:t>
      </w:r>
    </w:p>
    <w:p w:rsidRDefault="00287401" w:rsidP="00DF48FC" w:rsidR="00287401" w:rsidRPr="009E487C">
      <w:pPr>
        <w:pStyle w:val="Bezproreda"/>
        <w:jc w:val="both"/>
      </w:pPr>
    </w:p>
    <w:p w:rsidRDefault="008A2F0F" w:rsidP="00DF48FC" w:rsidR="008A2F0F">
      <w:pPr>
        <w:pStyle w:val="Bezproreda"/>
        <w:jc w:val="both"/>
      </w:pPr>
      <w:r w:rsidRPr="009E487C">
        <w:tab/>
      </w:r>
      <w:r w:rsidR="00781823">
        <w:t>I</w:t>
      </w:r>
      <w:r w:rsidRPr="009E487C">
        <w:t>I/ Zabranjuje se raspolaganje imovinom dužnika bez prethodne suglasnosti stečajnog upravitelja</w:t>
      </w:r>
      <w:r w:rsidR="00147496">
        <w:t xml:space="preserve"> do donošenja odluke o prijedlogu za otvaranje stečajnog postupka.</w:t>
      </w:r>
    </w:p>
    <w:p w:rsidRDefault="00287401" w:rsidP="00DF48FC" w:rsidR="00287401">
      <w:pPr>
        <w:pStyle w:val="Bezproreda"/>
        <w:jc w:val="both"/>
      </w:pPr>
    </w:p>
    <w:p w:rsidRDefault="002C3209" w:rsidP="00287401" w:rsidR="008A2F0F">
      <w:pPr>
        <w:pStyle w:val="Bezproreda"/>
        <w:ind w:firstLine="708"/>
        <w:jc w:val="both"/>
      </w:pPr>
      <w:r>
        <w:t>III</w:t>
      </w:r>
      <w:r w:rsidR="008A2F0F" w:rsidRPr="009E487C">
        <w:t xml:space="preserve">/ Privremeni stečajni upravitelj će ispitati i dostaviti sudu izvješće o stanju imovine stečajnog dužnika i stečajne mase te mogu li se imovinom dužnika pokriti troškovi </w:t>
      </w:r>
      <w:r w:rsidR="00E36492">
        <w:t>stečajnog postupka, u roku od 30</w:t>
      </w:r>
      <w:r w:rsidR="008A2F0F" w:rsidRPr="009E487C">
        <w:t xml:space="preserve"> dana od primitka ovog rješenja. </w:t>
      </w:r>
    </w:p>
    <w:p w:rsidRDefault="00287401" w:rsidP="00DF48FC" w:rsidR="00287401" w:rsidRPr="009E487C">
      <w:pPr>
        <w:pStyle w:val="Bezproreda"/>
        <w:jc w:val="both"/>
      </w:pPr>
    </w:p>
    <w:p w:rsidRDefault="002C3209" w:rsidP="00287401" w:rsidR="008A2F0F" w:rsidRPr="009E487C">
      <w:pPr>
        <w:pStyle w:val="Bezproreda"/>
        <w:ind w:firstLine="708"/>
        <w:jc w:val="both"/>
      </w:pPr>
      <w:r>
        <w:t>I</w:t>
      </w:r>
      <w:r w:rsidR="008A2F0F" w:rsidRPr="009E487C">
        <w:t xml:space="preserve">V/ Privremeni stečajni upravitelj ovlašten je stupiti u poslovne prostorije stečajnog dužnika te tamo provesti potrebne radnje. Stečajni dužnik po ovlaštenoj osobi dužan je privremenom stečajnom upravitelju dopustiti i omogućiti uvid u poslovne knjige i poslovnu dokumentaciju dužnika. Protiv dužnika odnosno članova njegova tijela mogu se radi pribavljanja obavijesti i podataka primijeniti mjere prisile iz </w:t>
      </w:r>
      <w:r w:rsidR="00F937BC">
        <w:t>čl. 178. u vezi čl. 216.</w:t>
      </w:r>
      <w:r w:rsidR="008A2F0F" w:rsidRPr="009E487C">
        <w:t xml:space="preserve"> Stečajnog zakona</w:t>
      </w:r>
      <w:r w:rsidR="00B021B6">
        <w:t xml:space="preserve"> (Narodne </w:t>
      </w:r>
      <w:r w:rsidR="00B021B6" w:rsidRPr="00F937BC">
        <w:t>novine</w:t>
      </w:r>
      <w:r w:rsidR="00960C37" w:rsidRPr="00F937BC">
        <w:t xml:space="preserve"> broj </w:t>
      </w:r>
      <w:r w:rsidR="00F937BC" w:rsidRPr="00F937BC">
        <w:t>71/15</w:t>
      </w:r>
      <w:r w:rsidR="00960C37" w:rsidRPr="00F937BC">
        <w:t>, dalje SZ)</w:t>
      </w:r>
      <w:r w:rsidR="008A2F0F" w:rsidRPr="00F937BC">
        <w:t xml:space="preserve">. </w:t>
      </w:r>
    </w:p>
    <w:p w:rsidRDefault="00E82FC1" w:rsidP="00DF48FC" w:rsidR="00E82FC1" w:rsidRPr="009E487C">
      <w:pPr>
        <w:pStyle w:val="Bezproreda"/>
        <w:jc w:val="both"/>
      </w:pPr>
    </w:p>
    <w:p w:rsidRDefault="005325BE" w:rsidP="00C83826" w:rsidR="005325BE" w:rsidRPr="009E487C">
      <w:pPr>
        <w:pStyle w:val="Bezproreda"/>
        <w:jc w:val="center"/>
      </w:pPr>
      <w:r w:rsidRPr="009E487C">
        <w:t>Obrazloženje</w:t>
      </w:r>
    </w:p>
    <w:p w:rsidRDefault="002C3209" w:rsidP="002C3209" w:rsidR="002C3209" w:rsidRPr="002C3209">
      <w:pPr>
        <w:spacing w:lineRule="auto" w:line="240" w:after="0"/>
        <w:rPr>
          <w:rFonts w:eastAsia="Times New Roman"/>
          <w:lang w:eastAsia="hr-HR"/>
        </w:rPr>
      </w:pPr>
    </w:p>
    <w:p w:rsidRDefault="00005D9C" w:rsidP="00005D9C" w:rsidR="00005D9C">
      <w:pPr>
        <w:spacing w:lineRule="auto" w:line="240"/>
        <w:ind w:firstLine="708"/>
        <w:jc w:val="both"/>
      </w:pPr>
      <w:r>
        <w:t>Financijska a</w:t>
      </w:r>
      <w:r w:rsidR="00E36492">
        <w:t xml:space="preserve">gencija, Podružnica Varaždin </w:t>
      </w:r>
      <w:r>
        <w:t xml:space="preserve">podnijela </w:t>
      </w:r>
      <w:r w:rsidR="00E36492">
        <w:t xml:space="preserve">je </w:t>
      </w:r>
      <w:r>
        <w:t>zahtjev za pokretanje stečajnog postupka nad dužnikom navedenim u izreci, pa kako su za to postojali ispunjeni uvjeti sud je temeljem čl. 115. Stečajnog zakona (NN 71/15; dalje: SZ) donio rješenje o pokretanju prethodnog postupka radi utvrđivanje pretpostavki za otvaranje stečajnoga postupka.</w:t>
      </w:r>
    </w:p>
    <w:p w:rsidRDefault="00005D9C" w:rsidP="003C58E9" w:rsidR="009116F8">
      <w:pPr>
        <w:spacing w:lineRule="auto" w:line="240" w:after="0"/>
        <w:ind w:firstLine="720"/>
        <w:jc w:val="both"/>
      </w:pPr>
      <w:r>
        <w:t>Kako</w:t>
      </w:r>
      <w:r w:rsidR="008225E1">
        <w:t xml:space="preserve"> </w:t>
      </w:r>
      <w:r w:rsidR="00101F78">
        <w:t>tijekom</w:t>
      </w:r>
      <w:r>
        <w:t xml:space="preserve"> postupka</w:t>
      </w:r>
      <w:r w:rsidR="00101F78">
        <w:t xml:space="preserve"> </w:t>
      </w:r>
      <w:r w:rsidR="008D79D4">
        <w:t>sud nije mogao utvrditi sadržaj i vrijednost</w:t>
      </w:r>
      <w:r w:rsidR="008225E1">
        <w:t xml:space="preserve"> imo</w:t>
      </w:r>
      <w:r w:rsidR="00E36492">
        <w:t>vine stečajnog dužnika, zakonski zastupnik</w:t>
      </w:r>
      <w:r>
        <w:t xml:space="preserve"> RH</w:t>
      </w:r>
      <w:r w:rsidR="008225E1">
        <w:t xml:space="preserve"> </w:t>
      </w:r>
      <w:r>
        <w:t>predloži</w:t>
      </w:r>
      <w:r w:rsidR="00E36492">
        <w:t>o</w:t>
      </w:r>
      <w:r w:rsidR="00101F78">
        <w:t xml:space="preserve"> je</w:t>
      </w:r>
      <w:r w:rsidR="009116F8">
        <w:t xml:space="preserve"> da sud imenuje privremenog stečajnog </w:t>
      </w:r>
      <w:r w:rsidR="009116F8">
        <w:lastRenderedPageBreak/>
        <w:t xml:space="preserve">upravitelja stečajnom dužniku radi utvrđenja financijsko gospodarskog stanja društva dužnika, a imajući u vidu financijske obveze istog. </w:t>
      </w:r>
    </w:p>
    <w:p w:rsidRDefault="009116F8" w:rsidP="003C58E9" w:rsidR="009116F8" w:rsidRPr="00A46564">
      <w:pPr>
        <w:pStyle w:val="Bezproreda"/>
        <w:jc w:val="both"/>
      </w:pPr>
    </w:p>
    <w:p w:rsidRDefault="009116F8" w:rsidP="003C58E9" w:rsidR="009116F8">
      <w:pPr>
        <w:pStyle w:val="Bezproreda"/>
        <w:jc w:val="both"/>
      </w:pPr>
      <w:r w:rsidRPr="00A46564">
        <w:tab/>
        <w:t xml:space="preserve">Sud je </w:t>
      </w:r>
      <w:r w:rsidR="008D79D4">
        <w:t>p</w:t>
      </w:r>
      <w:r w:rsidRPr="00A46564">
        <w:t xml:space="preserve">rihvatio </w:t>
      </w:r>
      <w:r w:rsidR="00005D9C">
        <w:t>ovaj</w:t>
      </w:r>
      <w:r w:rsidRPr="00A46564">
        <w:t xml:space="preserve"> prijedlog ocijenivši </w:t>
      </w:r>
      <w:r w:rsidR="008D79D4">
        <w:t>da je</w:t>
      </w:r>
      <w:r>
        <w:t xml:space="preserve"> postavljanje privremenog stečajnog upravitelja potrebno kako bi se spriječilo da do otvaranja stečajnog postupka ne nastupe takve promjene imovinskog položaja dužnika koje bi </w:t>
      </w:r>
      <w:r w:rsidR="00531794">
        <w:t>za</w:t>
      </w:r>
      <w:r>
        <w:t xml:space="preserve"> vjerovnike mogle biti nepovoljne, </w:t>
      </w:r>
      <w:r w:rsidRPr="00A46564">
        <w:t xml:space="preserve">te je stoga </w:t>
      </w:r>
      <w:r w:rsidRPr="00F937BC">
        <w:t xml:space="preserve">temeljem čl. </w:t>
      </w:r>
      <w:r w:rsidR="00F937BC" w:rsidRPr="00F937BC">
        <w:t xml:space="preserve">118. st.2.1 </w:t>
      </w:r>
      <w:r w:rsidRPr="00F937BC">
        <w:t xml:space="preserve"> SZ-a imenovao </w:t>
      </w:r>
      <w:r w:rsidRPr="00A46564">
        <w:t>privremen</w:t>
      </w:r>
      <w:r>
        <w:t xml:space="preserve">og </w:t>
      </w:r>
      <w:r w:rsidRPr="00A46564">
        <w:t>stečajn</w:t>
      </w:r>
      <w:r>
        <w:t xml:space="preserve">og </w:t>
      </w:r>
      <w:r w:rsidRPr="00A46564">
        <w:t>up</w:t>
      </w:r>
      <w:r>
        <w:t>ravitelja.</w:t>
      </w:r>
    </w:p>
    <w:p w:rsidRDefault="009116F8" w:rsidP="009116F8" w:rsidR="009116F8" w:rsidRPr="00A46564">
      <w:pPr>
        <w:pStyle w:val="Bezproreda"/>
        <w:jc w:val="both"/>
      </w:pPr>
    </w:p>
    <w:p w:rsidRDefault="009116F8" w:rsidP="009116F8" w:rsidR="009116F8" w:rsidRPr="009E487C">
      <w:pPr>
        <w:pStyle w:val="Bezproreda"/>
        <w:jc w:val="both"/>
      </w:pPr>
      <w:r>
        <w:tab/>
        <w:t xml:space="preserve">Stoga je odlučeno kao u izreci. </w:t>
      </w:r>
    </w:p>
    <w:p w:rsidRDefault="001C0AC5" w:rsidP="001C0AC5" w:rsidR="001C0AC5">
      <w:pPr>
        <w:pStyle w:val="Bezproreda"/>
        <w:ind w:firstLine="708"/>
        <w:jc w:val="both"/>
      </w:pPr>
    </w:p>
    <w:p w:rsidRDefault="005325BE" w:rsidP="0004792B" w:rsidR="0004792B" w:rsidRPr="0032238B">
      <w:pPr>
        <w:pStyle w:val="Bezproreda"/>
        <w:jc w:val="center"/>
      </w:pPr>
      <w:r w:rsidRPr="0032238B">
        <w:t>U Varaždinu</w:t>
      </w:r>
      <w:r w:rsidR="0004792B" w:rsidRPr="0032238B">
        <w:t>,</w:t>
      </w:r>
      <w:r w:rsidR="00E36492">
        <w:t xml:space="preserve"> 10</w:t>
      </w:r>
      <w:r w:rsidR="009116F8" w:rsidRPr="0032238B">
        <w:t xml:space="preserve">. </w:t>
      </w:r>
      <w:r w:rsidR="00E36492">
        <w:t>kolovoza</w:t>
      </w:r>
      <w:r w:rsidR="008D79D4">
        <w:t xml:space="preserve"> 2017</w:t>
      </w:r>
      <w:r w:rsidR="009116F8" w:rsidRPr="0032238B">
        <w:t xml:space="preserve">. </w:t>
      </w:r>
    </w:p>
    <w:p w:rsidRDefault="0004792B" w:rsidP="00DF48FC" w:rsidR="0004792B">
      <w:pPr>
        <w:pStyle w:val="Bezproreda"/>
        <w:jc w:val="both"/>
      </w:pPr>
    </w:p>
    <w:p w:rsidRDefault="0004792B" w:rsidP="004E2546" w:rsidR="00871FC1">
      <w:pPr>
        <w:pStyle w:val="Bezproreda"/>
        <w:ind w:left="4956"/>
        <w:jc w:val="center"/>
      </w:pPr>
      <w:r>
        <w:t>Sutkinja</w:t>
      </w:r>
    </w:p>
    <w:p w:rsidRDefault="0004792B" w:rsidP="0004792B" w:rsidR="0004792B">
      <w:pPr>
        <w:pStyle w:val="Bezproreda"/>
        <w:ind w:left="4956"/>
        <w:jc w:val="center"/>
      </w:pPr>
      <w:r>
        <w:t>Melita Poljanec Bubaš</w:t>
      </w:r>
      <w:r w:rsidR="00E36492">
        <w:t>,v.r.</w:t>
      </w:r>
    </w:p>
    <w:p w:rsidRDefault="0032238B" w:rsidP="00DF48FC" w:rsidR="0032238B">
      <w:pPr>
        <w:pStyle w:val="Bezproreda"/>
        <w:jc w:val="both"/>
      </w:pPr>
    </w:p>
    <w:p w:rsidRDefault="005D1F00" w:rsidP="00DF48FC" w:rsidR="0032238B">
      <w:pPr>
        <w:pStyle w:val="Bezproreda"/>
        <w:jc w:val="both"/>
      </w:pPr>
      <w:r>
        <w:t xml:space="preserve"> </w:t>
      </w:r>
    </w:p>
    <w:p w:rsidRDefault="00E36492" w:rsidP="00DF48FC" w:rsidR="00E36492">
      <w:pPr>
        <w:pStyle w:val="Bezproreda"/>
        <w:jc w:val="both"/>
      </w:pPr>
    </w:p>
    <w:p w:rsidRDefault="006D609E" w:rsidP="00DF48FC" w:rsidR="006D609E">
      <w:pPr>
        <w:pStyle w:val="Bezproreda"/>
        <w:jc w:val="both"/>
      </w:pPr>
    </w:p>
    <w:p w:rsidRDefault="006D609E" w:rsidP="00DF48FC" w:rsidR="006D609E">
      <w:pPr>
        <w:pStyle w:val="Bezproreda"/>
        <w:jc w:val="both"/>
      </w:pPr>
    </w:p>
    <w:p w:rsidRDefault="000A275A" w:rsidP="00DF48FC" w:rsidR="001A2133" w:rsidRPr="009E487C">
      <w:pPr>
        <w:pStyle w:val="Bezproreda"/>
        <w:jc w:val="both"/>
      </w:pP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</w:p>
    <w:p w:rsidRDefault="005325BE" w:rsidP="00DF48FC" w:rsidR="005325BE" w:rsidRPr="009E487C">
      <w:pPr>
        <w:pStyle w:val="Bezproreda"/>
        <w:jc w:val="both"/>
      </w:pPr>
      <w:r w:rsidRPr="009E487C">
        <w:t>UPUTA O PRAVNOM LIJEKU :</w:t>
      </w:r>
    </w:p>
    <w:p w:rsidRDefault="005325BE" w:rsidP="00DF48FC" w:rsidR="005325BE" w:rsidRPr="009E487C">
      <w:pPr>
        <w:pStyle w:val="Bezproreda"/>
        <w:jc w:val="both"/>
      </w:pPr>
      <w:r w:rsidRPr="009E487C">
        <w:t xml:space="preserve">Protiv ovoga rješenja </w:t>
      </w:r>
      <w:r w:rsidR="009E487C" w:rsidRPr="009E487C">
        <w:t xml:space="preserve">dopuštena </w:t>
      </w:r>
      <w:r w:rsidR="00B021B6">
        <w:t xml:space="preserve">je </w:t>
      </w:r>
      <w:r w:rsidR="009E487C" w:rsidRPr="009E487C">
        <w:t>žalba koja se podnosi pisanim putem u četiri primjerka u roku od 8 dana od primitka rješenja</w:t>
      </w:r>
      <w:r w:rsidR="00DC4BBA">
        <w:t xml:space="preserve">, </w:t>
      </w:r>
      <w:r w:rsidR="009E487C" w:rsidRPr="009E487C">
        <w:t>a o kojoj žalbi odlučuje Visoki trgovački sud R</w:t>
      </w:r>
      <w:r w:rsidR="00DC4BBA">
        <w:t xml:space="preserve">epublike Hrvatske. </w:t>
      </w:r>
    </w:p>
    <w:p w:rsidRDefault="005325BE" w:rsidP="00DF48FC" w:rsidR="005325BE">
      <w:pPr>
        <w:pStyle w:val="Bezproreda"/>
        <w:jc w:val="both"/>
      </w:pPr>
    </w:p>
    <w:p w:rsidRDefault="00B021B6" w:rsidP="00DF48FC" w:rsidR="00B021B6" w:rsidRPr="009E487C">
      <w:pPr>
        <w:pStyle w:val="Bezproreda"/>
        <w:jc w:val="both"/>
      </w:pPr>
    </w:p>
    <w:p w:rsidRDefault="005325BE" w:rsidP="00DF48FC" w:rsidR="005325BE" w:rsidRPr="009E487C">
      <w:pPr>
        <w:pStyle w:val="Bezproreda"/>
        <w:jc w:val="both"/>
      </w:pPr>
      <w:r w:rsidRPr="009E487C">
        <w:t>DNA:</w:t>
      </w:r>
    </w:p>
    <w:p w:rsidRDefault="00FE2DC7" w:rsidP="00DF48FC" w:rsidR="009903A3" w:rsidRPr="0032238B">
      <w:pPr>
        <w:pStyle w:val="Bezproreda"/>
        <w:jc w:val="both"/>
      </w:pPr>
      <w:r w:rsidRPr="0032238B">
        <w:t xml:space="preserve">- </w:t>
      </w:r>
      <w:r w:rsidR="00B021B6" w:rsidRPr="0032238B">
        <w:t>P</w:t>
      </w:r>
      <w:r w:rsidR="00DC4BBA" w:rsidRPr="0032238B">
        <w:t xml:space="preserve">rivremeni stečajni </w:t>
      </w:r>
      <w:r w:rsidR="009903A3" w:rsidRPr="0032238B">
        <w:t xml:space="preserve">upravitelj </w:t>
      </w:r>
      <w:r w:rsidR="00005D9C">
        <w:t>Lidija Lesar iz Čakovca, Trvnička 26</w:t>
      </w:r>
    </w:p>
    <w:p w:rsidRDefault="00FE2DC7" w:rsidP="00DF48FC" w:rsidR="005325BE">
      <w:pPr>
        <w:pStyle w:val="Bezproreda"/>
        <w:jc w:val="both"/>
      </w:pPr>
      <w:r w:rsidRPr="0032238B">
        <w:t xml:space="preserve">- </w:t>
      </w:r>
      <w:r w:rsidR="009903A3" w:rsidRPr="0032238B">
        <w:t>Županijsko državno odvjetništvo u Varaždinu, Građansko-upravni odjel</w:t>
      </w:r>
    </w:p>
    <w:p w:rsidRDefault="00FE2DC7" w:rsidP="00DF48FC" w:rsidR="009903A3">
      <w:pPr>
        <w:pStyle w:val="Bezproreda"/>
        <w:jc w:val="both"/>
      </w:pPr>
      <w:r w:rsidRPr="0032238B">
        <w:t xml:space="preserve">- </w:t>
      </w:r>
      <w:r w:rsidR="00E3665B" w:rsidRPr="0032238B">
        <w:t>E</w:t>
      </w:r>
      <w:r w:rsidR="00DC4BBA" w:rsidRPr="0032238B">
        <w:t>-</w:t>
      </w:r>
      <w:r w:rsidR="009903A3" w:rsidRPr="0032238B">
        <w:t>oglasna ploča suda</w:t>
      </w:r>
    </w:p>
    <w:p w:rsidRDefault="00896A45" w:rsidP="00DF48FC" w:rsidR="00896A45" w:rsidRPr="0032238B">
      <w:pPr>
        <w:pStyle w:val="Bezproreda"/>
        <w:jc w:val="both"/>
      </w:pPr>
      <w:r>
        <w:t>- sudski registar ovog suda</w:t>
      </w:r>
    </w:p>
    <w:p w:rsidRDefault="00FE2DC7" w:rsidP="00DF48FC" w:rsidR="00FE2DC7" w:rsidRPr="0032238B">
      <w:pPr>
        <w:pStyle w:val="Bezproreda"/>
        <w:jc w:val="both"/>
      </w:pPr>
      <w:r w:rsidRPr="0032238B">
        <w:t xml:space="preserve">- </w:t>
      </w:r>
      <w:r w:rsidR="00E3665B" w:rsidRPr="0032238B">
        <w:t>P</w:t>
      </w:r>
      <w:r w:rsidRPr="0032238B">
        <w:t>isarnica – kal. 15 dana</w:t>
      </w:r>
    </w:p>
    <w:p w:rsidRDefault="000A275A" w:rsidP="00DF48FC" w:rsidR="000A275A" w:rsidRPr="009E487C">
      <w:pPr>
        <w:pStyle w:val="Bezproreda"/>
        <w:jc w:val="both"/>
      </w:pPr>
    </w:p>
    <w:p w:rsidRDefault="000B1B63" w:rsidP="00DF48FC" w:rsidR="000B1B63" w:rsidRPr="009E487C">
      <w:pPr>
        <w:pStyle w:val="Bezproreda"/>
        <w:jc w:val="both"/>
      </w:pPr>
    </w:p>
    <w:sectPr w:rsidSect="00CD4711" w:rsidR="000B1B63" w:rsidRPr="009E487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065" w:rsidP="00CD4711" w:rsidR="00262065">
      <w:pPr>
        <w:spacing w:lineRule="auto" w:line="240" w:after="0"/>
      </w:pPr>
      <w:r>
        <w:separator/>
      </w:r>
    </w:p>
  </w:endnote>
  <w:endnote w:id="0" w:type="continuationSeparator">
    <w:p w:rsidRDefault="00262065" w:rsidP="00CD4711" w:rsidR="002620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065" w:rsidP="00CD4711" w:rsidR="00262065">
      <w:pPr>
        <w:spacing w:lineRule="auto" w:line="240" w:after="0"/>
      </w:pPr>
      <w:r>
        <w:separator/>
      </w:r>
    </w:p>
  </w:footnote>
  <w:footnote w:id="0" w:type="continuationSeparator">
    <w:p w:rsidRDefault="00262065" w:rsidP="00CD4711" w:rsidR="002620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09E">
          <w:rPr>
            <w:noProof/>
          </w:rPr>
          <w:t>2</w:t>
        </w:r>
        <w:r>
          <w:fldChar w:fldCharType="end"/>
        </w:r>
      </w:p>
    </w:sdtContent>
  </w:sdt>
  <w:p w:rsidRDefault="00E36492" w:rsidP="00E36492" w:rsidR="00E36492">
    <w:pPr>
      <w:pStyle w:val="Zaglavlje"/>
      <w:jc w:val="right"/>
    </w:pPr>
    <w:r>
      <w:t>Poslovni broj: 2 St-881/16-9</w:t>
    </w:r>
  </w:p>
  <w:p w:rsidRDefault="00CD4711" w:rsidP="00005D9C" w:rsidR="00CD4711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E1" w:rsidP="008225E1" w:rsidR="008225E1">
    <w:pPr>
      <w:pStyle w:val="Zaglavlje"/>
      <w:jc w:val="right"/>
    </w:pPr>
    <w:r>
      <w:t>Poslovni broj: 2 St-</w:t>
    </w:r>
    <w:r w:rsidR="00E36492">
      <w:t>881/16-9</w:t>
    </w:r>
  </w:p>
  <w:p w:rsidRDefault="00DF48FC" w:rsidP="008225E1" w:rsidR="00DF48FC" w:rsidRPr="008225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F100D"/>
    <w:multiLevelType w:val="hybridMultilevel"/>
    <w:tmpl w:val="BC629FAC"/>
    <w:lvl w:tplc="7C58AF2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5D9C"/>
    <w:rsid w:val="0004792B"/>
    <w:rsid w:val="00076046"/>
    <w:rsid w:val="00097B6F"/>
    <w:rsid w:val="000A275A"/>
    <w:rsid w:val="000B1B63"/>
    <w:rsid w:val="000D785B"/>
    <w:rsid w:val="000F7214"/>
    <w:rsid w:val="00101F78"/>
    <w:rsid w:val="00132CAF"/>
    <w:rsid w:val="00147496"/>
    <w:rsid w:val="001A0534"/>
    <w:rsid w:val="001A2133"/>
    <w:rsid w:val="001C0AC5"/>
    <w:rsid w:val="001E7217"/>
    <w:rsid w:val="00262065"/>
    <w:rsid w:val="00287401"/>
    <w:rsid w:val="002C1E37"/>
    <w:rsid w:val="002C3209"/>
    <w:rsid w:val="002E4798"/>
    <w:rsid w:val="0032238B"/>
    <w:rsid w:val="003A7B96"/>
    <w:rsid w:val="003C58E9"/>
    <w:rsid w:val="003C596F"/>
    <w:rsid w:val="00434839"/>
    <w:rsid w:val="004B763B"/>
    <w:rsid w:val="004E2546"/>
    <w:rsid w:val="004F0543"/>
    <w:rsid w:val="00531794"/>
    <w:rsid w:val="005325BE"/>
    <w:rsid w:val="005D1F00"/>
    <w:rsid w:val="00605C60"/>
    <w:rsid w:val="006A4DA1"/>
    <w:rsid w:val="006D609E"/>
    <w:rsid w:val="00727BB3"/>
    <w:rsid w:val="00781823"/>
    <w:rsid w:val="00817258"/>
    <w:rsid w:val="008225E1"/>
    <w:rsid w:val="00822FEF"/>
    <w:rsid w:val="0085725E"/>
    <w:rsid w:val="00863162"/>
    <w:rsid w:val="00871FC1"/>
    <w:rsid w:val="00896A45"/>
    <w:rsid w:val="008A2F0F"/>
    <w:rsid w:val="008C10D1"/>
    <w:rsid w:val="008D79D4"/>
    <w:rsid w:val="009116F8"/>
    <w:rsid w:val="0091184C"/>
    <w:rsid w:val="00942232"/>
    <w:rsid w:val="00960C37"/>
    <w:rsid w:val="00983176"/>
    <w:rsid w:val="009903A3"/>
    <w:rsid w:val="009E487C"/>
    <w:rsid w:val="00A213C9"/>
    <w:rsid w:val="00A46564"/>
    <w:rsid w:val="00A913B4"/>
    <w:rsid w:val="00B021B6"/>
    <w:rsid w:val="00B02E6F"/>
    <w:rsid w:val="00C80C45"/>
    <w:rsid w:val="00C81295"/>
    <w:rsid w:val="00C83826"/>
    <w:rsid w:val="00C97B5F"/>
    <w:rsid w:val="00CC6911"/>
    <w:rsid w:val="00CD4711"/>
    <w:rsid w:val="00D93022"/>
    <w:rsid w:val="00DC4BBA"/>
    <w:rsid w:val="00DE754C"/>
    <w:rsid w:val="00DF48FC"/>
    <w:rsid w:val="00E01330"/>
    <w:rsid w:val="00E24435"/>
    <w:rsid w:val="00E36492"/>
    <w:rsid w:val="00E3665B"/>
    <w:rsid w:val="00E82FC1"/>
    <w:rsid w:val="00E85489"/>
    <w:rsid w:val="00ED5DD7"/>
    <w:rsid w:val="00F87C79"/>
    <w:rsid w:val="00F937BC"/>
    <w:rsid w:val="00FC0394"/>
    <w:rsid w:val="00FD77A8"/>
    <w:rsid w:val="00FE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15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25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41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St-881/2016</izvorni_sadrzaj>
    <derivirana_varijabla naziv="DomainObject.Predmet.OznakaBroj_1">St-881/2016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TIM d.o.o. za građevinarstvo, proizvodnju namještaja, trgovinu i usluge zastupanog po punomoćniku Nikola Božić</izvorni_sadrzaj>
    <derivirana_varijabla naziv="DomainObject.Predmet.ProtustrankaFormated_1">  A TIM d.o.o. za građevinarstvo, proizvodnju namještaja, trgovinu i usluge zastupanog po punomoćniku Nikola Božić</derivirana_varijabla>
  </DomainObject.Predmet.ProtustrankaFormated>
  <DomainObject.Predmet.ProtustrankaFormatedOIB>
    <izvorni_sadrzaj>  A TIM d.o.o. za građevinarstvo, proizvodnju namještaja, trgovinu i usluge, OIB 80162899484 zastupanog po punomoćniku Nikola Božić</izvorni_sadrzaj>
    <derivirana_varijabla naziv="DomainObject.Predmet.ProtustrankaFormatedOIB_1">  A TIM d.o.o. za građevinarstvo, proizvodnju namještaja, trgovinu i usluge, OIB 80162899484 zastupanog po punomoćniku Nikola Božić</derivirana_varijabla>
  </DomainObject.Predmet.ProtustrankaFormatedOIB>
  <DomainObject.Predmet.ProtustrankaFormatedWithAdress>
    <izvorni_sadrzaj> A TIM d.o.o. za građevinarstvo, proizvodnju namještaja, trgovinu i usluge, Ivana Mažuranića 2, 40000 Čakovec zastupanog po punomoćniku Nikola Božić</izvorni_sadrzaj>
    <derivirana_varijabla naziv="DomainObject.Predmet.ProtustrankaFormatedWithAdress_1"> A TIM d.o.o. za građevinarstvo, proizvodnju namještaja, trgovinu i usluge, Ivana Mažuranića 2, 40000 Čakovec zastupanog po punomoćniku Nikola Božić</derivirana_varijabla>
  </DomainObject.Predmet.ProtustrankaFormatedWithAdress>
  <DomainObject.Predmet.ProtustrankaFormatedWithAdressOIB>
    <izvorni_sadrzaj> A TIM d.o.o. za građevinarstvo, proizvodnju namještaja, trgovinu i usluge, OIB 80162899484, Ivana Mažuranića 2, 40000 Čakovec zastupanog po punomoćniku Nikola Božić</izvorni_sadrzaj>
    <derivirana_varijabla naziv="DomainObject.Predmet.ProtustrankaFormatedWithAdressOIB_1"> A TIM d.o.o. za građevinarstvo, proizvodnju namještaja, trgovinu i usluge, OIB 80162899484, Ivana Mažuranića 2, 40000 Čakovec zastupanog po punomoćniku Nikola Božić</derivirana_varijabla>
  </DomainObject.Predmet.ProtustrankaFormatedWithAdressOIB>
  <DomainObject.Predmet.ProtustrankaWithAdress>
    <izvorni_sadrzaj>A TIM d.o.o. za građevinarstvo, proizvodnju namještaja, trgovinu i usluge Ivana Mažuranića 2, 40000 Čakovec</izvorni_sadrzaj>
    <derivirana_varijabla naziv="DomainObject.Predmet.ProtustrankaWithAdress_1">A TIM d.o.o. za građevinarstvo, proizvodnju namještaja, trgovinu i usluge Ivana Mažuranića 2, 40000 Čakovec</derivirana_varijabla>
  </DomainObject.Predmet.ProtustrankaWithAdress>
  <DomainObject.Predmet.ProtustrankaWithAdressOIB>
    <izvorni_sadrzaj>A TIM d.o.o. za građevinarstvo, proizvodnju namještaja, trgovinu i usluge, OIB 80162899484, Ivana Mažuranića 2, 40000 Čakovec</izvorni_sadrzaj>
    <derivirana_varijabla naziv="DomainObject.Predmet.ProtustrankaWithAdressOIB_1">A TIM d.o.o. za građevinarstvo, proizvodnju namještaja, trgovinu i usluge, OIB 80162899484, Ivana Mažuranića 2, 40000 Čakovec</derivirana_varijabla>
  </DomainObject.Predmet.ProtustrankaWithAdressOIB>
  <DomainObject.Predmet.ProtustrankaNazivFormated>
    <izvorni_sadrzaj>A TIM d.o.o. za građevinarstvo, proizvodnju namještaja, trgovinu i usluge</izvorni_sadrzaj>
    <derivirana_varijabla naziv="DomainObject.Predmet.ProtustrankaNazivFormated_1">A TIM d.o.o. za građevinarstvo, proizvodnju namještaja, trgovinu i usluge</derivirana_varijabla>
  </DomainObject.Predmet.ProtustrankaNazivFormated>
  <DomainObject.Predmet.ProtustrankaNazivFormatedOIB>
    <izvorni_sadrzaj>A TIM d.o.o. za građevinarstvo, proizvodnju namještaja, trgovinu i usluge, OIB 80162899484</izvorni_sadrzaj>
    <derivirana_varijabla naziv="DomainObject.Predmet.ProtustrankaNazivFormatedOIB_1">A TIM d.o.o. za građevinarstvo, proizvodnju namještaja, trgovinu i usluge, OIB 80162899484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braće Radić 2, 42000 Varaždin</izvorni_sadrzaj>
    <derivirana_varijabla naziv="DomainObject.Predmet.StrankaFormatedWithAdress_1"> Financijska agencija - Podružnica Varaždin, Ul. braće Radić 2, 42000 Varaždin</derivirana_varijabla>
  </DomainObject.Predmet.StrankaFormatedWithAdress>
  <DomainObject.Predmet.StrankaFormatedWithAdressOIB>
    <izvorni_sadrzaj> Financijska agencija - Podružnica Varaždin, OIB 85821130368, Ul. braće Radić 2, 42000 Varaždin</izvorni_sadrzaj>
    <derivirana_varijabla naziv="DomainObject.Predmet.StrankaFormatedWithAdressOIB_1"> Financijska agencija - Podružnica Varaždin, OIB 85821130368, Ul. braće Radić 2, 42000 Varaždin</derivirana_varijabla>
  </DomainObject.Predmet.StrankaFormatedWithAdressOIB>
  <DomainObject.Predmet.StrankaWithAdress>
    <izvorni_sadrzaj>Financijska agencija - Podružnica Varaždin Ul. braće Radić 2,42000 Varaždin</izvorni_sadrzaj>
    <derivirana_varijabla naziv="DomainObject.Predmet.StrankaWithAdress_1">Financijska agencija - Podružnica Varaždin Ul. braće Radić 2,42000 Varaždin</derivirana_varijabla>
  </DomainObject.Predmet.StrankaWithAdress>
  <DomainObject.Predmet.StrankaWithAdressOIB>
    <izvorni_sadrzaj>Financijska agencija - Podružnica Varaždin, OIB 85821130368, Ul. braće Radić 2,42000 Varaždin</izvorni_sadrzaj>
    <derivirana_varijabla naziv="DomainObject.Predmet.StrankaWithAdressOIB_1">Financijska agencija - Podružnica Varaždin, OIB 85821130368, Ul. braće Radić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556766.43</izvorni_sadrzaj>
    <derivirana_varijabla naziv="DomainObject.Predmet.TrenutnaVrijednost_1">556766.43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braće Radić 2, 42000 Varaždin</item>
    </izvorni_sadrzaj>
    <derivirana_varijabla naziv="DomainObject.Predmet.StrankaListFormatedWithAdress_1">
      <item>Financijska agencija - Podružnica Varaždin, Ul. braće Radić 2, 42000 Varaždin</item>
    </derivirana_varijabla>
  </DomainObject.Predmet.StrankaListFormatedWithAdress>
  <DomainObject.Predmet.StrankaListFormatedWithAdressOIB>
    <izvorni_sadrzaj>
      <item>Financijska agencija - Podružnica Varaždin, OIB 85821130368, Ul. braće Radić 2, 42000 Varaždin</item>
    </izvorni_sadrzaj>
    <derivirana_varijabla naziv="DomainObject.Predmet.StrankaListFormatedWithAdressOIB_1">
      <item>Financijska agencija - Podružnica Varaždin, OIB 85821130368, Ul. braće Radić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A TIM d.o.o. za građevinarstvo, proizvodnju namještaja, trgovinu i usluge zastupanog po punomoćniku Nikola Božić</item>
    </izvorni_sadrzaj>
    <derivirana_varijabla naziv="DomainObject.Predmet.ProtuStrankaListFormated_1">
      <item>A TIM d.o.o. za građevinarstvo, proizvodnju namještaja, trgovinu i usluge zastupanog po punomoćniku Nikola Božić</item>
    </derivirana_varijabla>
  </DomainObject.Predmet.ProtuStrankaListFormated>
  <DomainObject.Predmet.ProtuStrankaListFormatedOIB>
    <izvorni_sadrzaj>
      <item>A TIM d.o.o. za građevinarstvo, proizvodnju namještaja, trgovinu i usluge, OIB 80162899484 zastupanog po punomoćniku Nikola Božić</item>
    </izvorni_sadrzaj>
    <derivirana_varijabla naziv="DomainObject.Predmet.ProtuStrankaListFormatedOIB_1">
      <item>A TIM d.o.o. za građevinarstvo, proizvodnju namještaja, trgovinu i usluge, OIB 80162899484 zastupanog po punomoćniku Nikola Božić</item>
    </derivirana_varijabla>
  </DomainObject.Predmet.ProtuStrankaListFormatedOIB>
  <DomainObject.Predmet.ProtuStrankaListFormatedWithAdress>
    <izvorni_sadrzaj>
      <item>A TIM d.o.o. za građevinarstvo, proizvodnju namještaja, trgovinu i usluge, Ivana Mažuranića 2, 40000 Čakovec zastupanog po punomoćniku Nikola Božić</item>
    </izvorni_sadrzaj>
    <derivirana_varijabla naziv="DomainObject.Predmet.ProtuStrankaListFormatedWithAdress_1">
      <item>A TIM d.o.o. za građevinarstvo, proizvodnju namještaja, trgovinu i usluge, Ivana Mažuranića 2, 40000 Čakovec zastupanog po punomoćniku Nikola Božić</item>
    </derivirana_varijabla>
  </DomainObject.Predmet.ProtuStrankaListFormatedWithAdress>
  <DomainObject.Predmet.ProtuStrankaListFormatedWithAdressOIB>
    <izvorni_sadrzaj>
      <item>A TIM d.o.o. za građevinarstvo, proizvodnju namještaja, trgovinu i usluge, OIB 80162899484, Ivana Mažuranića 2, 40000 Čakovec zastupanog po punomoćniku Nikola Božić</item>
    </izvorni_sadrzaj>
    <derivirana_varijabla naziv="DomainObject.Predmet.ProtuStrankaListFormatedWithAdressOIB_1">
      <item>A TIM d.o.o. za građevinarstvo, proizvodnju namještaja, trgovinu i usluge, OIB 80162899484, Ivana Mažuranića 2, 40000 Čakovec zastupanog po punomoćniku Nikola Božić</item>
    </derivirana_varijabla>
  </DomainObject.Predmet.ProtuStrankaListFormatedWithAdressOIB>
  <DomainObject.Predmet.ProtuStrankaListNazivFormated>
    <izvorni_sadrzaj>
      <item>A TIM d.o.o. za građevinarstvo, proizvodnju namještaja, trgovinu i usluge</item>
    </izvorni_sadrzaj>
    <derivirana_varijabla naziv="DomainObject.Predmet.ProtuStrankaListNazivFormated_1">
      <item>A TIM d.o.o. za građevinarstvo, proizvodnju namještaja, trgovinu i usluge</item>
    </derivirana_varijabla>
  </DomainObject.Predmet.ProtuStrankaListNazivFormated>
  <DomainObject.Predmet.ProtuStrankaListNazivFormatedOIB>
    <izvorni_sadrzaj>
      <item>A TIM d.o.o. za građevinarstvo, proizvodnju namještaja, trgovinu i usluge, OIB 80162899484</item>
    </izvorni_sadrzaj>
    <derivirana_varijabla naziv="DomainObject.Predmet.ProtuStrankaListNazivFormatedOIB_1">
      <item>A TIM d.o.o. za građevinarstvo, proizvodnju namještaja, trgovinu i usluge, OIB 80162899484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Čakovec</item>
      <item>Nikola Božić punomoćnik sudionika u postupku A TIM d.o.o. za građevinarstvo, proizvodnju namještaja, trgovinu i usluge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Čakovec</item>
      <item>Nikola Božić punomoćnik sudionika u postupku A TIM d.o.o. za građevinarstvo, proizvodnju namještaja, trgovinu i usluge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Čakovec</item>
      <item>Nikola Božić, OIB 15486466532 punomoćnik sudionika u postupku A TIM d.o.o. za građevinarstvo, proizvodnju namještaja, trgovinu i usluge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Čakovec</item>
      <item>Nikola Božić, OIB 15486466532 punomoćnik sudionika u postupku A TIM d.o.o. za građevinarstvo, proizvodnju namještaja, trgovinu i usluge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Čakovec, Ul. Otokara Keršovanija 11, 40000 Čakovec</item>
      <item>Nikola Božić, Ulica Nikole Tesle 6, 40000 Pušćine punomoćnik sudionika u postupku A TIM d.o.o. za građevinarstvo, proizvodnju namještaja, trgovinu i usluge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Čakovec, Ul. Otokara Keršovanija 11, 40000 Čakovec</item>
      <item>Nikola Božić, Ulica Nikole Tesle 6, 40000 Pušćine punomoćnik sudionika u postupku A TIM d.o.o. za građevinarstvo, proizvodnju namještaja, trgovinu i usluge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Čakovec, Ul. Otokara Keršovanija 11, 40000 Čakovec</item>
      <item>Nikola Božić, OIB 15486466532, Ulica Nikole Tesle 6, 40000 Pušćine punomoćnik sudionika u postupku A TIM d.o.o. za građevinarstvo, proizvodnju namještaja, trgovinu i usluge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Čakovec, Ul. Otokara Keršovanija 11, 40000 Čakovec</item>
      <item>Nikola Božić, OIB 15486466532, Ulica Nikole Tesle 6, 40000 Pušćine punomoćnik sudionika u postupku A TIM d.o.o. za građevinarstvo, proizvodnju namještaja, trgovinu i usluge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Čakovec</item>
      <item>Nikola Božić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Čakovec</item>
      <item>Nikola Božić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Čakovec</item>
      <item>Nikola Božić, OIB 15486466532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Čakovec</item>
      <item>Nikola Božić, OIB 15486466532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A TIM d.o.o. za građevinarstvo, proizvodnju namještaja, trgovinu i usluge</izvorni_sadrzaj>
    <derivirana_varijabla naziv="DomainObject.Predmet.ProtustrankaIDrugi_1">A TIM d.o.o. za građevinarstvo, proizvodnju namještaja, trgovinu i usluge</derivirana_varijabla>
  </DomainObject.Predmet.ProtustrankaIDrugi>
  <DomainObject.Predmet.StrankaIDrugiAdressOIB>
    <izvorni_sadrzaj>Financijska agencija - Podružnica Varaždin, OIB 85821130368, Ul. braće Radić 2, 42000 Varaždin</izvorni_sadrzaj>
    <derivirana_varijabla naziv="DomainObject.Predmet.StrankaIDrugiAdressOIB_1">Financijska agencija - Podružnica Varaždin, OIB 85821130368, Ul. braće Radić 2, 42000 Varaždin</derivirana_varijabla>
  </DomainObject.Predmet.StrankaIDrugiAdressOIB>
  <DomainObject.Predmet.ProtustrankaIDrugiAdressOIB>
    <izvorni_sadrzaj>A TIM d.o.o. za građevinarstvo, proizvodnju namještaja, trgovinu i usluge, OIB 80162899484, Ivana Mažuranića 2, 40000 Čakovec</izvorni_sadrzaj>
    <derivirana_varijabla naziv="DomainObject.Predmet.ProtustrankaIDrugiAdressOIB_1">A TIM d.o.o. za građevinarstvo, proizvodnju namještaja, trgovinu i usluge, OIB 80162899484,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A TIM d.o.o. za građevinarstvo, proizvodnju namještaja, trgovinu i usluge</item>
      <item>Sudski registar TS u Varaždinu</item>
      <item>Županijsko državno odvjetništvo u Varaždinu</item>
      <item>Porezna uprava - Područni ured sjeverna Hrvatska, Ispostava Čakovec</item>
      <item>Nikola Božić</item>
    </izvorni_sadrzaj>
    <derivirana_varijabla naziv="DomainObject.Predmet.SudioniciListNaziv_1">
      <item>Financijska agencija - Podružnica Varaždin</item>
      <item>A TIM d.o.o. za građevinarstvo, proizvodnju namještaja, trgovinu i usluge</item>
      <item>Sudski registar TS u Varaždinu</item>
      <item>Županijsko državno odvjetništvo u Varaždinu</item>
      <item>Porezna uprava - Područni ured sjeverna Hrvatska, Ispostava Čakovec</item>
      <item>Nikola Božić</item>
    </derivirana_varijabla>
  </DomainObject.Predmet.SudioniciListNaziv>
  <DomainObject.Predmet.SudioniciListAdressOIB>
    <izvorni_sadrzaj>
      <item>Financijska agencija - Podružnica Varaždin, OIB 85821130368, Ul. braće Radić 2,42000 Varaždin</item>
      <item>A TIM d.o.o. za građevinarstvo, proizvodnju namještaja, trgovinu i usluge, OIB 80162899484, Ivana Mažuranića 2,40000 Čakovec</item>
      <item>Sudski registar TS u Varaždinu, Ul. braće Radić 2,42000 Varaždin</item>
      <item>Županijsko državno odvjetništvo u Varaždinu, Ul. braće Radić 2,42000 Varaždin</item>
      <item>Porezna uprava - Područni ured sjeverna Hrvatska, Ispostava Čakovec, Ul. Otokara Keršovanija 11,40000 Čakovec</item>
      <item>Nikola Božić, OIB 15486466532, Ulica Nikole Tesle 6,40000 Pušćine</item>
    </izvorni_sadrzaj>
    <derivirana_varijabla naziv="DomainObject.Predmet.SudioniciListAdressOIB_1">
      <item>Financijska agencija - Podružnica Varaždin, OIB 85821130368, Ul. braće Radić 2,42000 Varaždin</item>
      <item>A TIM d.o.o. za građevinarstvo, proizvodnju namještaja, trgovinu i usluge, OIB 80162899484, Ivana Mažuranića 2,40000 Čakovec</item>
      <item>Sudski registar TS u Varaždinu, Ul. braće Radić 2,42000 Varaždin</item>
      <item>Županijsko državno odvjetništvo u Varaždinu, Ul. braće Radić 2,42000 Varaždin</item>
      <item>Porezna uprava - Područni ured sjeverna Hrvatska, Ispostava Čakovec, Ul. Otokara Keršovanija 11,40000 Čakovec</item>
      <item>Nikola Božić, OIB 15486466532, Ulica Nikole Tesle 6,40000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80162899484</item>
      <item>, OIB null</item>
      <item>, OIB null</item>
      <item>, OIB 15486466532</item>
    </izvorni_sadrzaj>
    <derivirana_varijabla naziv="DomainObject.Predmet.SudioniciListNazivOIB_1">
      <item>, OIB null</item>
      <item>, OIB 85821130368</item>
      <item>, OIB 80162899484</item>
      <item>, OIB null</item>
      <item>, OIB null</item>
      <item>, OIB 15486466532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7A234-7DF2-44F8-89AC-8EF9C7731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2582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2017-08-10T06:57:00Z</dcterms:created>
  <dc:creator>Maja Valušnig</dc:creator>
  <cp:lastModifiedBy>Marko Makaj</cp:lastModifiedBy>
  <cp:lastPrinted>2017-08-10T06:56:00Z</cp:lastPrinted>
  <dcterms:modified xmlns:xsi="http://www.w3.org/2001/XMLSchema-instance" xsi:type="dcterms:W3CDTF">2017-08-10T08:18:00Z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