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b4f3c" w14:paraId="2cb4f3c" w:rsidRDefault="00BF44FC" w:rsidP="00BF44FC" w:rsidR="00BF44FC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BF44FC" w:rsidP="00BF44FC" w:rsidR="00BF44FC">
      <w:pPr>
        <w:pStyle w:val="Zaglavlje"/>
        <w:tabs>
          <w:tab w:pos="4536" w:val="clear"/>
          <w:tab w:pos="567" w:val="center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BF44FC" w:rsidP="00BF44FC" w:rsidR="00BF44FC">
      <w:pPr>
        <w:pStyle w:val="Zaglavlj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BF44FC" w:rsidP="00BF44FC" w:rsidR="00BF44FC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2/II, desno (p.p. 455)</w:t>
      </w:r>
    </w:p>
    <w:p w:rsidRDefault="00BF44FC" w:rsidP="00BF44FC" w:rsidR="00BF44FC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St-2670/2015</w:t>
      </w:r>
    </w:p>
    <w:p w:rsidRDefault="00BF44FC" w:rsidP="00BF44FC" w:rsidR="00BF44FC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BF44FC" w:rsidP="00BF44FC" w:rsidR="00BF44FC">
      <w:pPr>
        <w:jc w:val="center"/>
        <w:rPr>
          <w:rFonts w:hAnsi="Times New Roman" w:ascii="Times New Roman"/>
          <w:szCs w:val="24"/>
          <w:lang w:val="hr-HR"/>
        </w:rPr>
      </w:pPr>
    </w:p>
    <w:p w:rsidRDefault="00BF44FC" w:rsidP="00BF44FC" w:rsidR="00BF44FC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BF44FC" w:rsidP="00BF44FC" w:rsidR="00BF44FC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F44FC" w:rsidP="00BF44FC" w:rsidR="00BF44FC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F44FC" w:rsidP="00BF44FC" w:rsidR="00BF44FC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F44FC" w:rsidP="00BF44FC" w:rsidR="00BF44FC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 xml:space="preserve">d dužnikom </w:t>
      </w:r>
      <w:r>
        <w:rPr>
          <w:rFonts w:hAnsi="Times New Roman" w:ascii="Times New Roman"/>
          <w:szCs w:val="24"/>
        </w:rPr>
        <w:t xml:space="preserve">EL EJIDO d.o.o., OIB: 52859727346, Krapinske Toplice, Vinogradski put 13, </w:t>
      </w:r>
      <w:r w:rsidRPr="001F7DF5">
        <w:rPr>
          <w:rFonts w:hAnsi="Times New Roman" w:ascii="Times New Roman"/>
          <w:szCs w:val="24"/>
          <w:lang w:val="hr-HR"/>
        </w:rPr>
        <w:t>dana</w:t>
      </w:r>
      <w:r>
        <w:rPr>
          <w:rFonts w:hAnsi="Times New Roman" w:ascii="Times New Roman"/>
          <w:szCs w:val="24"/>
          <w:lang w:val="hr-HR"/>
        </w:rPr>
        <w:t xml:space="preserve"> 17. ožujka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BF44FC" w:rsidP="00BF44FC" w:rsidR="00BF44F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BF44FC" w:rsidP="00BF44FC" w:rsidR="00BF44FC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BF44FC" w:rsidP="00BF44FC" w:rsidR="00BF44FC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F44FC" w:rsidP="00BF44FC" w:rsidR="00BF44FC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 w:rsidRPr="00E524F4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EL EJIDO d.o.o., OIB: 52859727346, Krapinske Toplice, Vinogradski put 13.</w:t>
      </w:r>
    </w:p>
    <w:p w:rsidRDefault="00BF44FC" w:rsidP="00BF44FC" w:rsidR="00BF44F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F44FC" w:rsidP="00BF44FC" w:rsidR="00BF44FC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17. ožujka 2016. godine u 13 sati i 20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F44FC" w:rsidP="00BF44FC" w:rsidR="00BF44FC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BF44FC" w:rsidP="00BF44FC" w:rsidR="00BF44FC" w:rsidRPr="00A337A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>e Miljenko Marinić, OIB: 34668485052, iz Zagreba, Lopudska 1a.</w:t>
      </w:r>
    </w:p>
    <w:p w:rsidRDefault="00BF44FC" w:rsidP="00BF44FC" w:rsidR="00BF44FC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BF44FC" w:rsidP="00BF44FC" w:rsidR="00BF44FC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EL EJIDO d.o.o., OIB: 52859727346, Krapinske Toplice, Vinogradski put 13.</w:t>
      </w:r>
    </w:p>
    <w:p w:rsidRDefault="00BF44FC" w:rsidP="00BF44FC" w:rsidR="00BF44F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F44FC" w:rsidP="00BF44FC" w:rsidR="00BF44FC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BF44FC" w:rsidP="00BF44FC" w:rsidR="00BF44FC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BF44FC" w:rsidP="00BF44FC" w:rsidR="00BF44FC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BF44FC" w:rsidP="00BF44FC" w:rsidR="00BF44F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BF44FC" w:rsidP="00BF44FC" w:rsidR="00BF44FC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BF44FC" w:rsidP="00BF44FC" w:rsidR="00BF44FC">
      <w:pPr>
        <w:jc w:val="both"/>
        <w:rPr>
          <w:rFonts w:hAnsi="Times New Roman" w:ascii="Times New Roman"/>
          <w:lang w:val="hr-HR"/>
        </w:rPr>
      </w:pPr>
    </w:p>
    <w:p w:rsidRDefault="00BF44FC" w:rsidP="00BF44FC" w:rsidR="00BF44FC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14. prosinca 2015</w:t>
      </w:r>
      <w:r w:rsidRPr="002B7CE9">
        <w:rPr>
          <w:rFonts w:hAnsi="Times New Roman" w:ascii="Times New Roman"/>
          <w:lang w:val="hr-HR"/>
        </w:rPr>
        <w:t>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r w:rsidRPr="002B7CE9">
        <w:rPr>
          <w:rFonts w:hAnsi="Times New Roman" w:ascii="Times New Roman"/>
        </w:rPr>
        <w:t xml:space="preserve">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</w:rPr>
        <w:t xml:space="preserve">Pozvani su i </w:t>
      </w:r>
      <w:r w:rsidRPr="002B7CE9">
        <w:rPr>
          <w:rFonts w:hAnsi="Times New Roman" w:ascii="Times New Roman"/>
        </w:rPr>
        <w:t>vjerovnici dužnika najkasnije u roku od 45 dana od dana objave ovog oglasa, pozivom na gornji broj spisa, predložiti otvaranje stečajnog postupka, te po pozivu suda predujmiti sredstva za namirenje troškova postupka.</w:t>
      </w:r>
    </w:p>
    <w:p w:rsidRDefault="00BF44FC" w:rsidP="00BF44FC" w:rsidR="00BF44FC">
      <w:pPr>
        <w:jc w:val="both"/>
        <w:rPr>
          <w:rFonts w:hAnsi="Times New Roman" w:ascii="Times New Roman"/>
        </w:rPr>
      </w:pPr>
    </w:p>
    <w:p w:rsidRDefault="00BF44FC" w:rsidP="00BF44FC" w:rsidR="00BF44FC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F44FC" w:rsidP="00BF44FC" w:rsidR="00BF44F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BF44FC" w:rsidP="00BF44FC" w:rsidR="00BF44FC">
      <w:pPr>
        <w:jc w:val="both"/>
        <w:rPr>
          <w:rFonts w:hAnsi="Times New Roman" w:ascii="Times New Roman"/>
          <w:lang w:val="hr-HR"/>
        </w:rPr>
      </w:pPr>
    </w:p>
    <w:p w:rsidRDefault="00BF44FC" w:rsidP="00BF44FC" w:rsidR="00BF44FC">
      <w:pPr>
        <w:jc w:val="both"/>
        <w:rPr>
          <w:rFonts w:hAnsi="Times New Roman" w:ascii="Times New Roman"/>
          <w:lang w:val="hr-HR"/>
        </w:rPr>
      </w:pPr>
    </w:p>
    <w:p w:rsidRDefault="00BF44FC" w:rsidP="00BF44FC" w:rsidR="00BF44FC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17. ožujka 2016. godine</w:t>
      </w:r>
    </w:p>
    <w:p w:rsidRDefault="00BF44FC" w:rsidP="00BF44FC" w:rsidR="00BF44FC">
      <w:pPr>
        <w:jc w:val="center"/>
        <w:rPr>
          <w:rFonts w:hAnsi="Times New Roman" w:ascii="Times New Roman"/>
          <w:lang w:val="hr-HR"/>
        </w:rPr>
      </w:pPr>
    </w:p>
    <w:p w:rsidRDefault="00BF44FC" w:rsidP="00BF44FC" w:rsidR="00BF44FC">
      <w:pPr>
        <w:jc w:val="center"/>
        <w:rPr>
          <w:rFonts w:hAnsi="Times New Roman" w:ascii="Times New Roman"/>
          <w:lang w:val="hr-HR"/>
        </w:rPr>
      </w:pPr>
    </w:p>
    <w:p w:rsidRDefault="00BF44FC" w:rsidP="00BF44FC" w:rsidR="00BF44F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BF44FC" w:rsidP="00BF44FC" w:rsidR="00BF44F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</w:t>
      </w:r>
    </w:p>
    <w:p w:rsidRDefault="00BF44FC" w:rsidP="00BF44FC" w:rsidR="00BF44F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BF44FC" w:rsidP="00BF44FC" w:rsidR="00BF44FC">
      <w:pPr>
        <w:jc w:val="both"/>
        <w:rPr>
          <w:rFonts w:hAnsi="Times New Roman" w:ascii="Times New Roman"/>
          <w:szCs w:val="24"/>
          <w:lang w:val="hr-HR"/>
        </w:rPr>
      </w:pPr>
    </w:p>
    <w:p w:rsidRDefault="00BF44FC" w:rsidP="00BF44FC" w:rsidR="00BF44F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BF44FC" w:rsidP="00BF44FC" w:rsidR="00BF44FC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BF44FC" w:rsidP="00BF44FC" w:rsidR="00BF44F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F44FC" w:rsidP="00BF44FC" w:rsidR="00BF44FC">
      <w:pPr>
        <w:jc w:val="both"/>
        <w:rPr>
          <w:rFonts w:hAnsi="Times New Roman" w:ascii="Times New Roman"/>
        </w:rPr>
      </w:pPr>
    </w:p>
    <w:p w:rsidRDefault="00BF44FC" w:rsidP="00BF44FC" w:rsidR="00BF44FC">
      <w:pPr>
        <w:jc w:val="both"/>
        <w:rPr>
          <w:rFonts w:hAnsi="Times New Roman" w:ascii="Times New Roman"/>
        </w:rPr>
      </w:pPr>
    </w:p>
    <w:p w:rsidRDefault="00BF44FC" w:rsidP="00BF44FC" w:rsidR="00BF44F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F44FC" w:rsidP="00BF44FC" w:rsidR="00BF44F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BF44FC" w:rsidP="00BF44FC" w:rsidR="00BF44F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BF44FC" w:rsidP="00BF44FC" w:rsidR="00BF44F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BF44FC" w:rsidP="00BF44FC" w:rsidR="00BF44F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BF44FC" w:rsidP="00BF44FC" w:rsidR="00BF44F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BF44FC" w:rsidP="00BF44FC" w:rsidR="00BF44F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</w:p>
    <w:p w:rsidRDefault="00BF44FC" w:rsidP="00BF44FC" w:rsidR="00BF44F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BF44FC" w:rsidP="00BF44FC" w:rsidR="00BF44FC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BF44FC" w:rsidP="00BF44FC" w:rsidR="00BF44FC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BF44FC" w:rsidP="00BF44FC" w:rsidR="00BF44FC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BF44FC" w:rsidP="00BF44FC" w:rsidR="00BF44FC" w:rsidRPr="00D44D4F">
      <w:pPr>
        <w:jc w:val="center"/>
        <w:rPr>
          <w:sz w:val="32"/>
          <w:u w:val="single"/>
          <w:lang w:val="hr-HR"/>
        </w:rPr>
      </w:pPr>
    </w:p>
    <w:p w:rsidRDefault="00BF44FC" w:rsidP="00BF44FC" w:rsidR="00BF44FC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5365" w:rsidR="00000000">
      <w:r>
        <w:separator/>
      </w:r>
    </w:p>
  </w:endnote>
  <w:endnote w:id="0" w:type="continuationSeparator">
    <w:p w:rsidRDefault="00AE5365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5365" w:rsidR="00000000">
      <w:r>
        <w:separator/>
      </w:r>
    </w:p>
  </w:footnote>
  <w:footnote w:id="0" w:type="continuationSeparator">
    <w:p w:rsidRDefault="00AE5365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44FC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St-2670/2015</w:t>
        </w:r>
      </w:p>
    </w:sdtContent>
  </w:sdt>
  <w:p w:rsidRDefault="00BF44FC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4FC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AE5365" w:rsidP="00840E3D" w:rsidR="00840E3D">
    <w:pPr>
      <w:pStyle w:val="Zaglavlje"/>
      <w:rPr>
        <w:lang w:val="hr-HR"/>
      </w:rPr>
    </w:pPr>
  </w:p>
  <w:p w:rsidRDefault="00BF44FC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BF44FC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806"/>
    <w:rsid w:val="00135025"/>
    <w:rsid w:val="00181F4E"/>
    <w:rsid w:val="003D1806"/>
    <w:rsid w:val="00AE5365"/>
    <w:rsid w:val="00BF44FC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44FC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44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F44FC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BF44FC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44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44FC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E53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53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536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53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53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44FC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44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F44FC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BF44FC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44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44FC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E53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53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536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53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53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2670</izvorni_sadrzaj>
    <derivirana_varijabla naziv="DomainObject.Predmet.Broj_1">2670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St-2670/2015</izvorni_sadrzaj>
    <derivirana_varijabla naziv="DomainObject.Predmet.OznakaBroj_1">St-2670/2015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 EJIDO d.o.o. zastupanog po punomoćniku ŽELJKO PLEČKO</izvorni_sadrzaj>
    <derivirana_varijabla naziv="DomainObject.Predmet.ProtustrankaFormated_1">  EL EJIDO d.o.o. zastupanog po punomoćniku ŽELJKO PLEČKO</derivirana_varijabla>
  </DomainObject.Predmet.ProtustrankaFormated>
  <DomainObject.Predmet.ProtustrankaFormatedOIB>
    <izvorni_sadrzaj>  EL EJIDO d.o.o., OIB 52859727346 zastupanog po punomoćniku ŽELJKO PLEČKO</izvorni_sadrzaj>
    <derivirana_varijabla naziv="DomainObject.Predmet.ProtustrankaFormatedOIB_1">  EL EJIDO d.o.o., OIB 52859727346 zastupanog po punomoćniku ŽELJKO PLEČKO</derivirana_varijabla>
  </DomainObject.Predmet.ProtustrankaFormatedOIB>
  <DomainObject.Predmet.ProtustrankaFormatedWithAdress>
    <izvorni_sadrzaj> EL EJIDO d.o.o., Vinogradski put 13, 49217 Krapinske Toplice zastupanog po punomoćniku ŽELJKO PLEČKO</izvorni_sadrzaj>
    <derivirana_varijabla naziv="DomainObject.Predmet.ProtustrankaFormatedWithAdress_1"> EL EJIDO d.o.o., Vinogradski put 13, 49217 Krapinske Toplice zastupanog po punomoćniku ŽELJKO PLEČKO</derivirana_varijabla>
  </DomainObject.Predmet.ProtustrankaFormatedWithAdress>
  <DomainObject.Predmet.ProtustrankaFormatedWithAdressOIB>
    <izvorni_sadrzaj> EL EJIDO d.o.o., OIB 52859727346, Vinogradski put 13, 49217 Krapinske Toplice zastupanog po punomoćniku ŽELJKO PLEČKO</izvorni_sadrzaj>
    <derivirana_varijabla naziv="DomainObject.Predmet.ProtustrankaFormatedWithAdressOIB_1"> EL EJIDO d.o.o., OIB 52859727346, Vinogradski put 13, 49217 Krapinske Toplice zastupanog po punomoćniku ŽELJKO PLEČKO</derivirana_varijabla>
  </DomainObject.Predmet.ProtustrankaFormatedWithAdressOIB>
  <DomainObject.Predmet.ProtustrankaWithAdress>
    <izvorni_sadrzaj>EL EJIDO d.o.o. Vinogradski put 13, 49217 Krapinske Toplice</izvorni_sadrzaj>
    <derivirana_varijabla naziv="DomainObject.Predmet.ProtustrankaWithAdress_1">EL EJIDO d.o.o. Vinogradski put 13, 49217 Krapinske Toplice</derivirana_varijabla>
  </DomainObject.Predmet.ProtustrankaWithAdress>
  <DomainObject.Predmet.ProtustrankaWithAdressOIB>
    <izvorni_sadrzaj>EL EJIDO d.o.o., OIB 52859727346, Vinogradski put 13, 49217 Krapinske Toplice</izvorni_sadrzaj>
    <derivirana_varijabla naziv="DomainObject.Predmet.ProtustrankaWithAdressOIB_1">EL EJIDO d.o.o., OIB 52859727346, Vinogradski put 13, 49217 Krapinske Toplice</derivirana_varijabla>
  </DomainObject.Predmet.ProtustrankaWithAdressOIB>
  <DomainObject.Predmet.ProtustrankaNazivFormated>
    <izvorni_sadrzaj>EL EJIDO d.o.o.</izvorni_sadrzaj>
    <derivirana_varijabla naziv="DomainObject.Predmet.ProtustrankaNazivFormated_1">EL EJIDO d.o.o.</derivirana_varijabla>
  </DomainObject.Predmet.ProtustrankaNazivFormated>
  <DomainObject.Predmet.ProtustrankaNazivFormatedOIB>
    <izvorni_sadrzaj>EL EJIDO d.o.o., OIB 52859727346</izvorni_sadrzaj>
    <derivirana_varijabla naziv="DomainObject.Predmet.ProtustrankaNazivFormatedOIB_1">EL EJIDO d.o.o., OIB 52859727346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 EJIDO d.o.o. zastupanog po punomoćniku ŽELJKO PLEČKO</item>
    </izvorni_sadrzaj>
    <derivirana_varijabla naziv="DomainObject.Predmet.ProtuStrankaListFormated_1">
      <item>EL EJIDO d.o.o. zastupanog po punomoćniku ŽELJKO PLEČKO</item>
    </derivirana_varijabla>
  </DomainObject.Predmet.ProtuStrankaListFormated>
  <DomainObject.Predmet.ProtuStrankaListFormatedOIB>
    <izvorni_sadrzaj>
      <item>EL EJIDO d.o.o., OIB 52859727346 zastupanog po punomoćniku ŽELJKO PLEČKO</item>
    </izvorni_sadrzaj>
    <derivirana_varijabla naziv="DomainObject.Predmet.ProtuStrankaListFormatedOIB_1">
      <item>EL EJIDO d.o.o., OIB 52859727346 zastupanog po punomoćniku ŽELJKO PLEČKO</item>
    </derivirana_varijabla>
  </DomainObject.Predmet.ProtuStrankaListFormatedOIB>
  <DomainObject.Predmet.ProtuStrankaListFormatedWithAdress>
    <izvorni_sadrzaj>
      <item>EL EJIDO d.o.o., Vinogradski put 13, 49217 Krapinske Toplice zastupanog po punomoćniku ŽELJKO PLEČKO</item>
    </izvorni_sadrzaj>
    <derivirana_varijabla naziv="DomainObject.Predmet.ProtuStrankaListFormatedWithAdress_1">
      <item>EL EJIDO d.o.o., Vinogradski put 13, 49217 Krapinske Toplice zastupanog po punomoćniku ŽELJKO PLEČKO</item>
    </derivirana_varijabla>
  </DomainObject.Predmet.ProtuStrankaListFormatedWithAdress>
  <DomainObject.Predmet.ProtuStrankaListFormatedWithAdressOIB>
    <izvorni_sadrzaj>
      <item>EL EJIDO d.o.o., OIB 52859727346, Vinogradski put 13, 49217 Krapinske Toplice zastupanog po punomoćniku ŽELJKO PLEČKO</item>
    </izvorni_sadrzaj>
    <derivirana_varijabla naziv="DomainObject.Predmet.ProtuStrankaListFormatedWithAdressOIB_1">
      <item>EL EJIDO d.o.o., OIB 52859727346, Vinogradski put 13, 49217 Krapinske Toplice zastupanog po punomoćniku ŽELJKO PLEČKO</item>
    </derivirana_varijabla>
  </DomainObject.Predmet.ProtuStrankaListFormatedWithAdressOIB>
  <DomainObject.Predmet.ProtuStrankaListNazivFormated>
    <izvorni_sadrzaj>
      <item>EL EJIDO d.o.o.</item>
    </izvorni_sadrzaj>
    <derivirana_varijabla naziv="DomainObject.Predmet.ProtuStrankaListNazivFormated_1">
      <item>EL EJIDO d.o.o.</item>
    </derivirana_varijabla>
  </DomainObject.Predmet.ProtuStrankaListNazivFormated>
  <DomainObject.Predmet.ProtuStrankaListNazivFormatedOIB>
    <izvorni_sadrzaj>
      <item>EL EJIDO d.o.o., OIB 52859727346</item>
    </izvorni_sadrzaj>
    <derivirana_varijabla naziv="DomainObject.Predmet.ProtuStrankaListNazivFormatedOIB_1">
      <item>EL EJIDO d.o.o., OIB 52859727346</item>
    </derivirana_varijabla>
  </DomainObject.Predmet.ProtuStrankaListNazivFormatedOIB>
  <DomainObject.Predmet.OstaliListFormated>
    <izvorni_sadrzaj>
      <item>ŽELJKO PLEČKO punomoćnik sudionika u postupku EL EJIDO d.o.o.</item>
    </izvorni_sadrzaj>
    <derivirana_varijabla naziv="DomainObject.Predmet.OstaliListFormated_1">
      <item>ŽELJKO PLEČKO punomoćnik sudionika u postupku EL EJIDO d.o.o.</item>
    </derivirana_varijabla>
  </DomainObject.Predmet.OstaliListFormated>
  <DomainObject.Predmet.OstaliListFormatedOIB>
    <izvorni_sadrzaj>
      <item>ŽELJKO PLEČKO, OIB 84599819709 punomoćnik sudionika u postupku EL EJIDO d.o.o.</item>
    </izvorni_sadrzaj>
    <derivirana_varijabla naziv="DomainObject.Predmet.OstaliListFormatedOIB_1">
      <item>ŽELJKO PLEČKO, OIB 84599819709 punomoćnik sudionika u postupku EL EJIDO d.o.o.</item>
    </derivirana_varijabla>
  </DomainObject.Predmet.OstaliListFormatedOIB>
  <DomainObject.Predmet.OstaliListFormatedWithAdress>
    <izvorni_sadrzaj>
      <item>ŽELJKO PLEČKO, Vinogradski put 13, 49217 Krapinske Toplice punomoćnik sudionika u postupku EL EJIDO d.o.o.</item>
    </izvorni_sadrzaj>
    <derivirana_varijabla naziv="DomainObject.Predmet.OstaliListFormatedWithAdress_1">
      <item>ŽELJKO PLEČKO, Vinogradski put 13, 49217 Krapinske Toplice punomoćnik sudionika u postupku EL EJIDO d.o.o.</item>
    </derivirana_varijabla>
  </DomainObject.Predmet.OstaliListFormatedWithAdress>
  <DomainObject.Predmet.OstaliListFormatedWithAdressOIB>
    <izvorni_sadrzaj>
      <item>ŽELJKO PLEČKO, OIB 84599819709, Vinogradski put 13, 49217 Krapinske Toplice punomoćnik sudionika u postupku EL EJIDO d.o.o.</item>
    </izvorni_sadrzaj>
    <derivirana_varijabla naziv="DomainObject.Predmet.OstaliListFormatedWithAdressOIB_1">
      <item>ŽELJKO PLEČKO, OIB 84599819709, Vinogradski put 13, 49217 Krapinske Toplice punomoćnik sudionika u postupku EL EJIDO d.o.o.</item>
    </derivirana_varijabla>
  </DomainObject.Predmet.OstaliListFormatedWithAdressOIB>
  <DomainObject.Predmet.OstaliListNazivFormated>
    <izvorni_sadrzaj>
      <item>ŽELJKO PLEČKO</item>
    </izvorni_sadrzaj>
    <derivirana_varijabla naziv="DomainObject.Predmet.OstaliListNazivFormated_1">
      <item>ŽELJKO PLEČKO</item>
    </derivirana_varijabla>
  </DomainObject.Predmet.OstaliListNazivFormated>
  <DomainObject.Predmet.OstaliListNazivFormatedOIB>
    <izvorni_sadrzaj>
      <item>ŽELJKO PLEČKO, OIB 84599819709</item>
    </izvorni_sadrzaj>
    <derivirana_varijabla naziv="DomainObject.Predmet.OstaliListNazivFormatedOIB_1">
      <item>ŽELJKO PLEČKO, OIB 84599819709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 EJIDO d.o.o.</izvorni_sadrzaj>
    <derivirana_varijabla naziv="DomainObject.Predmet.ProtustrankaIDrugi_1">EL EJIDO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EL EJIDO d.o.o., OIB 52859727346, Vinogradski put 13, 49217 Krapinske Toplice</izvorni_sadrzaj>
    <derivirana_varijabla naziv="DomainObject.Predmet.ProtustrankaIDrugiAdressOIB_1">EL EJIDO d.o.o., OIB 52859727346, Vinogradski put 13, 49217 Krapinske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 EJIDO d.o.o.</item>
      <item>ŽELJKO PLEČKO</item>
    </izvorni_sadrzaj>
    <derivirana_varijabla naziv="DomainObject.Predmet.SudioniciListNaziv_1">
      <item>FINA Regionalni centar Zagreb</item>
      <item>EL EJIDO d.o.o.</item>
      <item>ŽELJKO PLEČKO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EL EJIDO d.o.o., OIB 52859727346, Vinogradski put 13,49217 Krapinske Toplice</item>
      <item>ŽELJKO PLEČKO, OIB 84599819709, Vinogradski put 13,49217 Krapinske Toplice</item>
    </izvorni_sadrzaj>
    <derivirana_varijabla naziv="DomainObject.Predmet.SudioniciListAdressOIB_1">
      <item>FINA Regionalni centar Zagreb, OIB 85821130368, Trg Svibanjskih žrtava 1995. br. 1,10000 Zagreb</item>
      <item>EL EJIDO d.o.o., OIB 52859727346, Vinogradski put 13,49217 Krapinske Toplice</item>
      <item>ŽELJKO PLEČKO, OIB 84599819709, Vinogradski put 13,49217 Krapinske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52859727346</item>
      <item>, OIB 84599819709</item>
    </izvorni_sadrzaj>
    <derivirana_varijabla naziv="DomainObject.Predmet.SudioniciListNazivOIB_1">
      <item>, OIB 85821130368</item>
      <item>, OIB 52859727346</item>
      <item>, OIB 84599819709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2044</properties:Characters>
  <properties:Lines>77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2016-03-17T12:09:00Z</dcterms:created>
  <dc:creator>Marija Lukić</dc:creator>
  <dc:description/>
  <cp:keywords/>
  <cp:lastModifiedBy>Marija Lukić</cp:lastModifiedBy>
  <cp:lastPrinted>2016-03-17T12:09:00Z</cp:lastPrinted>
  <dcterms:modified xmlns:xsi="http://www.w3.org/2001/XMLSchema-instance" xsi:type="dcterms:W3CDTF">2016-03-17T12:10:00Z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