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fc97" w14:paraId="f73fc97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CB65CB">
        <w:rPr>
          <w:rFonts w:hAnsi="Times New Roman" w:ascii="Times New Roman"/>
        </w:rPr>
        <w:t>5</w:t>
      </w:r>
      <w:r w:rsidR="000B504E">
        <w:rPr>
          <w:rFonts w:hAnsi="Times New Roman" w:ascii="Times New Roman"/>
        </w:rPr>
        <w:t>617</w:t>
      </w:r>
      <w:r w:rsidR="005255CF">
        <w:rPr>
          <w:rFonts w:hAnsi="Times New Roman" w:ascii="Times New Roman"/>
        </w:rPr>
        <w:t>/16</w:t>
      </w:r>
      <w:r w:rsidR="00FB0DBB">
        <w:rPr>
          <w:rFonts w:hAnsi="Times New Roman" w:ascii="Times New Roman"/>
        </w:rPr>
        <w:t>-</w:t>
      </w:r>
      <w:r w:rsidR="000B504E">
        <w:rPr>
          <w:rFonts w:hAnsi="Times New Roman" w:ascii="Times New Roman"/>
        </w:rPr>
        <w:t>13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D5BCE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D5BCE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>Trgovački sud u Zagrebu, Stalna služba</w:t>
      </w:r>
      <w:r w:rsidR="005D5BCE">
        <w:rPr>
          <w:rFonts w:hAnsi="Times New Roman" w:ascii="Times New Roman"/>
          <w:szCs w:val="24"/>
        </w:rPr>
        <w:t xml:space="preserve"> u Karlovcu</w:t>
      </w:r>
      <w:r w:rsidRPr="00B22BC5">
        <w:rPr>
          <w:rFonts w:hAnsi="Times New Roman" w:ascii="Times New Roman"/>
          <w:szCs w:val="24"/>
        </w:rPr>
        <w:t xml:space="preserve">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0B504E" w:rsidRPr="000B504E">
        <w:rPr>
          <w:rFonts w:hAnsi="Times New Roman" w:ascii="Times New Roman"/>
          <w:szCs w:val="24"/>
        </w:rPr>
        <w:t xml:space="preserve">HN FIRST AUTO </w:t>
      </w:r>
      <w:r w:rsidR="000B504E">
        <w:rPr>
          <w:rFonts w:hAnsi="Times New Roman" w:ascii="Times New Roman"/>
          <w:szCs w:val="24"/>
        </w:rPr>
        <w:t>j.d.o.o.</w:t>
      </w:r>
      <w:r w:rsidR="000B504E" w:rsidRPr="000B504E">
        <w:rPr>
          <w:rFonts w:hAnsi="Times New Roman" w:ascii="Times New Roman"/>
          <w:szCs w:val="24"/>
        </w:rPr>
        <w:t>, Zagreb, Livadarski put 3</w:t>
      </w:r>
      <w:r w:rsidR="000B504E">
        <w:rPr>
          <w:rFonts w:hAnsi="Times New Roman" w:ascii="Times New Roman"/>
          <w:szCs w:val="24"/>
        </w:rPr>
        <w:t xml:space="preserve">, </w:t>
      </w:r>
      <w:r w:rsidR="000B504E" w:rsidRPr="000B504E">
        <w:rPr>
          <w:rFonts w:hAnsi="Times New Roman" w:ascii="Times New Roman"/>
          <w:szCs w:val="24"/>
        </w:rPr>
        <w:t>OIB: 13767422978</w:t>
      </w:r>
      <w:r w:rsidR="000B504E">
        <w:rPr>
          <w:rFonts w:hAnsi="Times New Roman" w:ascii="Times New Roman"/>
          <w:szCs w:val="24"/>
        </w:rPr>
        <w:t>,</w:t>
      </w:r>
      <w:r w:rsidR="00CB65CB" w:rsidRPr="00CB65CB">
        <w:rPr>
          <w:rFonts w:hAnsi="Times New Roman" w:ascii="Times New Roman"/>
          <w:szCs w:val="24"/>
        </w:rPr>
        <w:t xml:space="preserve"> </w:t>
      </w:r>
      <w:r w:rsidR="00CB65CB">
        <w:rPr>
          <w:rFonts w:hAnsi="Times New Roman" w:ascii="Times New Roman"/>
          <w:szCs w:val="24"/>
        </w:rPr>
        <w:t>28. rujna</w:t>
      </w:r>
      <w:r w:rsidR="00F05263" w:rsidRPr="00F05263">
        <w:rPr>
          <w:rFonts w:hAnsi="Times New Roman" w:ascii="Times New Roman"/>
          <w:szCs w:val="24"/>
        </w:rPr>
        <w:t xml:space="preserve"> 201</w:t>
      </w:r>
      <w:r w:rsidR="005D5BCE">
        <w:rPr>
          <w:rFonts w:hAnsi="Times New Roman" w:ascii="Times New Roman"/>
          <w:szCs w:val="24"/>
        </w:rPr>
        <w:t>8</w:t>
      </w:r>
      <w:r w:rsidR="00F05263" w:rsidRPr="00F05263">
        <w:rPr>
          <w:rFonts w:hAnsi="Times New Roman" w:ascii="Times New Roman"/>
          <w:szCs w:val="24"/>
        </w:rPr>
        <w:t>.</w:t>
      </w:r>
      <w:r w:rsidR="005D5BCE">
        <w:rPr>
          <w:rFonts w:hAnsi="Times New Roman" w:ascii="Times New Roman"/>
          <w:szCs w:val="24"/>
        </w:rPr>
        <w:t>,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F35C52" w:rsidRPr="00F35C52">
        <w:rPr>
          <w:rFonts w:hAnsi="Times New Roman" w:ascii="Times New Roman"/>
          <w:szCs w:val="24"/>
        </w:rPr>
        <w:t>Milan Kanjer, iz Zagreba, II Praćanjska 6a, OIB: 19841318135</w:t>
      </w:r>
      <w:r w:rsidR="008B326B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814E87">
        <w:rPr>
          <w:rFonts w:hAnsi="Times New Roman" w:ascii="Times New Roman"/>
          <w:szCs w:val="24"/>
        </w:rPr>
        <w:t>16</w:t>
      </w:r>
      <w:r w:rsidR="00C87FFB">
        <w:rPr>
          <w:rFonts w:hAnsi="Times New Roman" w:ascii="Times New Roman"/>
          <w:szCs w:val="24"/>
        </w:rPr>
        <w:t>. kolovoza</w:t>
      </w:r>
      <w:r w:rsidR="00FB0DBB">
        <w:rPr>
          <w:rFonts w:hAnsi="Times New Roman" w:ascii="Times New Roman"/>
          <w:szCs w:val="24"/>
        </w:rPr>
        <w:t xml:space="preserve"> </w:t>
      </w:r>
      <w:r w:rsidRPr="00F45F28">
        <w:rPr>
          <w:rFonts w:hAnsi="Times New Roman" w:ascii="Times New Roman"/>
          <w:szCs w:val="24"/>
        </w:rPr>
        <w:t xml:space="preserve">2016. prijedlog za otvaranje stečajnog postupka nad dužnikom </w:t>
      </w:r>
      <w:r w:rsidR="000B504E" w:rsidRPr="000B504E">
        <w:rPr>
          <w:rFonts w:hAnsi="Times New Roman" w:ascii="Times New Roman"/>
          <w:szCs w:val="24"/>
        </w:rPr>
        <w:t>HN FIRST AUTO j.d.o.o., Zagreb, Livadarski put 3, OIB: 13767422978</w:t>
      </w:r>
      <w:r w:rsidR="006254AD">
        <w:rPr>
          <w:rFonts w:hAnsi="Times New Roman" w:ascii="Times New Roman"/>
          <w:szCs w:val="24"/>
        </w:rPr>
        <w:t>.</w:t>
      </w:r>
    </w:p>
    <w:p w:rsidRDefault="008D31FE" w:rsidP="00F45F28" w:rsidR="008D31FE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B0DBB" w:rsidR="00FB0DBB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C87FFB">
        <w:rPr>
          <w:rFonts w:hAnsi="Times New Roman" w:ascii="Times New Roman"/>
          <w:szCs w:val="24"/>
        </w:rPr>
        <w:t>5</w:t>
      </w:r>
      <w:r w:rsidR="00814E87">
        <w:rPr>
          <w:rFonts w:hAnsi="Times New Roman" w:ascii="Times New Roman"/>
          <w:szCs w:val="24"/>
        </w:rPr>
        <w:t>617</w:t>
      </w:r>
      <w:r w:rsidR="00C87FFB">
        <w:rPr>
          <w:rFonts w:hAnsi="Times New Roman" w:ascii="Times New Roman"/>
          <w:szCs w:val="24"/>
        </w:rPr>
        <w:t>/16-2</w:t>
      </w:r>
      <w:r w:rsidR="00A2625B">
        <w:rPr>
          <w:rFonts w:hAnsi="Times New Roman" w:ascii="Times New Roman"/>
          <w:szCs w:val="24"/>
        </w:rPr>
        <w:t xml:space="preserve"> od </w:t>
      </w:r>
      <w:r w:rsidR="00C87FFB">
        <w:rPr>
          <w:rFonts w:hAnsi="Times New Roman" w:ascii="Times New Roman"/>
          <w:szCs w:val="24"/>
        </w:rPr>
        <w:t>1</w:t>
      </w:r>
      <w:r w:rsidR="00814E87">
        <w:rPr>
          <w:rFonts w:hAnsi="Times New Roman" w:ascii="Times New Roman"/>
          <w:szCs w:val="24"/>
        </w:rPr>
        <w:t>1</w:t>
      </w:r>
      <w:r w:rsidR="00C87FFB">
        <w:rPr>
          <w:rFonts w:hAnsi="Times New Roman" w:ascii="Times New Roman"/>
          <w:szCs w:val="24"/>
        </w:rPr>
        <w:t>. listopada</w:t>
      </w:r>
      <w:r w:rsidRPr="00F45F28">
        <w:rPr>
          <w:rFonts w:hAnsi="Times New Roman" w:ascii="Times New Roman"/>
          <w:szCs w:val="24"/>
        </w:rPr>
        <w:t xml:space="preserve"> 201</w:t>
      </w:r>
      <w:r w:rsidR="00C87FFB">
        <w:rPr>
          <w:rFonts w:hAnsi="Times New Roman" w:ascii="Times New Roman"/>
          <w:szCs w:val="24"/>
        </w:rPr>
        <w:t>6</w:t>
      </w:r>
      <w:r w:rsidRPr="00F45F28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0B504E" w:rsidRPr="000B504E">
        <w:rPr>
          <w:rFonts w:hAnsi="Times New Roman" w:ascii="Times New Roman"/>
          <w:szCs w:val="24"/>
        </w:rPr>
        <w:t>HN FIRST AUTO j.d.o.o., Zagreb, Livadarski put 3, OIB: 13767422978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</w:t>
      </w:r>
      <w:r w:rsidR="008B326B">
        <w:rPr>
          <w:rFonts w:hAnsi="Times New Roman" w:ascii="Times New Roman"/>
          <w:szCs w:val="24"/>
        </w:rPr>
        <w:t>ostavu prokaznog popisa imovine</w:t>
      </w:r>
      <w:r w:rsidR="00FB0DBB">
        <w:rPr>
          <w:rFonts w:hAnsi="Times New Roman" w:ascii="Times New Roman"/>
          <w:szCs w:val="24"/>
        </w:rPr>
        <w:t>,</w:t>
      </w:r>
      <w:r w:rsidR="00FB0DBB" w:rsidRPr="00FB0DBB">
        <w:t xml:space="preserve"> </w:t>
      </w:r>
      <w:r w:rsidR="00FB0DBB" w:rsidRPr="00FB0DBB">
        <w:rPr>
          <w:rFonts w:hAnsi="Times New Roman" w:ascii="Times New Roman"/>
          <w:szCs w:val="24"/>
        </w:rPr>
        <w:t xml:space="preserve">međutim do održavanja zakazanog ročišta </w:t>
      </w:r>
      <w:r w:rsidR="00814E87">
        <w:rPr>
          <w:rFonts w:hAnsi="Times New Roman" w:ascii="Times New Roman"/>
          <w:szCs w:val="24"/>
        </w:rPr>
        <w:t>15. studenog</w:t>
      </w:r>
      <w:r w:rsidR="00FB0DBB" w:rsidRPr="00FB0DBB">
        <w:rPr>
          <w:rFonts w:hAnsi="Times New Roman" w:ascii="Times New Roman"/>
          <w:szCs w:val="24"/>
        </w:rPr>
        <w:t xml:space="preserve"> 201</w:t>
      </w:r>
      <w:r w:rsidR="00814E87">
        <w:rPr>
          <w:rFonts w:hAnsi="Times New Roman" w:ascii="Times New Roman"/>
          <w:szCs w:val="24"/>
        </w:rPr>
        <w:t>6</w:t>
      </w:r>
      <w:r w:rsidR="00FB0DBB" w:rsidRPr="00FB0DBB">
        <w:rPr>
          <w:rFonts w:hAnsi="Times New Roman" w:ascii="Times New Roman"/>
          <w:szCs w:val="24"/>
        </w:rPr>
        <w:t>., osoba ovlaštena za zastupanje dužnika nije postupio po tom rješenju suda.</w:t>
      </w:r>
    </w:p>
    <w:p w:rsidRDefault="00265B4F" w:rsidP="00FB0DBB" w:rsidR="00265B4F" w:rsidRPr="00FB0DBB">
      <w:pPr>
        <w:ind w:firstLine="720"/>
        <w:jc w:val="both"/>
        <w:rPr>
          <w:rFonts w:hAnsi="Times New Roman" w:ascii="Times New Roman"/>
          <w:szCs w:val="24"/>
        </w:rPr>
      </w:pPr>
    </w:p>
    <w:p w:rsidRDefault="00265B4F" w:rsidP="00FB0DBB" w:rsidR="00FB0DBB">
      <w:pPr>
        <w:ind w:firstLine="720"/>
        <w:jc w:val="both"/>
        <w:rPr>
          <w:rFonts w:hAnsi="Times New Roman" w:ascii="Times New Roman"/>
          <w:szCs w:val="24"/>
        </w:rPr>
      </w:pPr>
      <w:r w:rsidRPr="00265B4F">
        <w:rPr>
          <w:rFonts w:hAnsi="Times New Roman" w:ascii="Times New Roman"/>
          <w:szCs w:val="24"/>
        </w:rPr>
        <w:lastRenderedPageBreak/>
        <w:t xml:space="preserve">Iz navoda predlagatelja proizlazi da dužnik na dan </w:t>
      </w:r>
      <w:r w:rsidR="00814E87">
        <w:rPr>
          <w:rFonts w:hAnsi="Times New Roman" w:ascii="Times New Roman"/>
          <w:szCs w:val="24"/>
        </w:rPr>
        <w:t>12. kolovoza</w:t>
      </w:r>
      <w:r w:rsidRPr="00265B4F">
        <w:rPr>
          <w:rFonts w:hAnsi="Times New Roman" w:ascii="Times New Roman"/>
          <w:szCs w:val="24"/>
        </w:rPr>
        <w:t xml:space="preserve"> 2016., u neprekinutom razdoblju od 120 dana ima evidentirane neizvršene osnove za plaćanje u ukupnom iznosu od </w:t>
      </w:r>
      <w:r w:rsidR="00814E87">
        <w:rPr>
          <w:rFonts w:hAnsi="Times New Roman" w:ascii="Times New Roman"/>
          <w:szCs w:val="24"/>
        </w:rPr>
        <w:t xml:space="preserve">124.819,02 </w:t>
      </w:r>
      <w:r w:rsidRPr="00265B4F">
        <w:rPr>
          <w:rFonts w:hAnsi="Times New Roman" w:ascii="Times New Roman"/>
          <w:szCs w:val="24"/>
        </w:rPr>
        <w:t xml:space="preserve">kn, prema podacima o broju zaposlenika ima </w:t>
      </w:r>
      <w:r w:rsidR="00814E87">
        <w:rPr>
          <w:rFonts w:hAnsi="Times New Roman" w:ascii="Times New Roman"/>
          <w:szCs w:val="24"/>
        </w:rPr>
        <w:t>dva</w:t>
      </w:r>
      <w:r w:rsidRPr="00265B4F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265B4F" w:rsidP="00FB0DBB" w:rsidR="00265B4F" w:rsidRPr="00FB0DBB">
      <w:pPr>
        <w:ind w:firstLine="720"/>
        <w:jc w:val="both"/>
        <w:rPr>
          <w:rFonts w:hAnsi="Times New Roman" w:ascii="Times New Roman"/>
          <w:szCs w:val="24"/>
        </w:rPr>
      </w:pPr>
    </w:p>
    <w:p w:rsidRDefault="00A44F14" w:rsidP="00A44F14" w:rsidR="00814E8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65B4F">
        <w:rPr>
          <w:rFonts w:hAnsi="Times New Roman" w:ascii="Times New Roman"/>
          <w:szCs w:val="24"/>
        </w:rPr>
        <w:t>zaključkom</w:t>
      </w:r>
      <w:r>
        <w:rPr>
          <w:rFonts w:hAnsi="Times New Roman" w:ascii="Times New Roman"/>
          <w:szCs w:val="24"/>
        </w:rPr>
        <w:t xml:space="preserve"> poslovni broj gornji od </w:t>
      </w:r>
      <w:r w:rsidR="00C87FFB">
        <w:rPr>
          <w:rFonts w:hAnsi="Times New Roman" w:ascii="Times New Roman"/>
          <w:szCs w:val="24"/>
        </w:rPr>
        <w:t>20. listopada</w:t>
      </w:r>
      <w:r>
        <w:rPr>
          <w:rFonts w:hAnsi="Times New Roman" w:ascii="Times New Roman"/>
          <w:szCs w:val="24"/>
        </w:rPr>
        <w:t xml:space="preserve"> 2017. pozvao </w:t>
      </w:r>
      <w:r w:rsidR="00A22FB5">
        <w:rPr>
          <w:rFonts w:hAnsi="Times New Roman" w:ascii="Times New Roman"/>
          <w:szCs w:val="24"/>
        </w:rPr>
        <w:t xml:space="preserve">tijela javne vlasti na dostavu podataka vezano za imovinu dužnika, te je MUP, Policijska uprava Zagrebačka izvijestila sud da je dužnik evidentiran kao vlasnik vozila </w:t>
      </w:r>
      <w:r w:rsidR="00814E87">
        <w:rPr>
          <w:rFonts w:hAnsi="Times New Roman" w:ascii="Times New Roman"/>
          <w:szCs w:val="24"/>
        </w:rPr>
        <w:t xml:space="preserve">N1, marke FORD TRANSIT 140 T350 2.4 TDCI, god. proizvodnje 2007., reg. oznake ZG3734FA, </w:t>
      </w:r>
      <w:r w:rsidR="00814E87" w:rsidRPr="00814E87">
        <w:rPr>
          <w:rFonts w:hAnsi="Times New Roman" w:ascii="Times New Roman"/>
          <w:szCs w:val="24"/>
        </w:rPr>
        <w:t>N1, marke FORD TRANSIT 140 T350 2.4 TDCI, god. proizvodnje 200</w:t>
      </w:r>
      <w:r w:rsidR="00814E87">
        <w:rPr>
          <w:rFonts w:hAnsi="Times New Roman" w:ascii="Times New Roman"/>
          <w:szCs w:val="24"/>
        </w:rPr>
        <w:t>8</w:t>
      </w:r>
      <w:r w:rsidR="00814E87" w:rsidRPr="00814E87">
        <w:rPr>
          <w:rFonts w:hAnsi="Times New Roman" w:ascii="Times New Roman"/>
          <w:szCs w:val="24"/>
        </w:rPr>
        <w:t>., reg. oznake</w:t>
      </w:r>
      <w:r w:rsidR="00814E87">
        <w:rPr>
          <w:rFonts w:hAnsi="Times New Roman" w:ascii="Times New Roman"/>
          <w:szCs w:val="24"/>
        </w:rPr>
        <w:t xml:space="preserve"> ZG7289EZ, </w:t>
      </w:r>
      <w:r w:rsidR="00814E87" w:rsidRPr="00814E87">
        <w:rPr>
          <w:rFonts w:hAnsi="Times New Roman" w:ascii="Times New Roman"/>
          <w:szCs w:val="24"/>
        </w:rPr>
        <w:t xml:space="preserve">N1, marke </w:t>
      </w:r>
      <w:r w:rsidR="00814E87">
        <w:rPr>
          <w:rFonts w:hAnsi="Times New Roman" w:ascii="Times New Roman"/>
          <w:szCs w:val="24"/>
        </w:rPr>
        <w:t xml:space="preserve">PEUGEOT BOXER 350 LH 2.8 HDI, god. proizvodnje 2004., reg. oznake ZG7343EH, a za koja vozila je evidentirana zabrana otuđenja. </w:t>
      </w:r>
    </w:p>
    <w:p w:rsidRDefault="00F45F28" w:rsidP="008D31FE" w:rsidR="00F45F28" w:rsidRPr="00F45F28">
      <w:pPr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CB65CB">
        <w:rPr>
          <w:rFonts w:hAnsi="Times New Roman" w:ascii="Times New Roman"/>
          <w:szCs w:val="24"/>
        </w:rPr>
        <w:t>28. rujna</w:t>
      </w:r>
      <w:r w:rsidRPr="007F17A7">
        <w:rPr>
          <w:rFonts w:hAnsi="Times New Roman" w:ascii="Times New Roman"/>
          <w:szCs w:val="24"/>
        </w:rPr>
        <w:t xml:space="preserve"> 201</w:t>
      </w:r>
      <w:r w:rsidR="005D5BCE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CE40AE">
        <w:rPr>
          <w:rFonts w:hAnsi="Times New Roman" w:ascii="Times New Roman"/>
          <w:szCs w:val="24"/>
        </w:rPr>
        <w:t>, v.r.</w:t>
      </w:r>
    </w:p>
    <w:p w:rsidRDefault="00CE40AE" w:rsidP="007F17A7" w:rsidR="00CE40AE">
      <w:pPr>
        <w:ind w:firstLine="720"/>
        <w:jc w:val="right"/>
        <w:rPr>
          <w:rFonts w:hAnsi="Times New Roman" w:ascii="Times New Roman"/>
          <w:szCs w:val="24"/>
        </w:rPr>
      </w:pPr>
    </w:p>
    <w:p w:rsidRDefault="00CE40AE" w:rsidP="007F17A7" w:rsidR="00CE40A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CE40AE" w:rsidP="007F17A7" w:rsidR="00CE40A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CE40AE" w:rsidP="007F17A7" w:rsidR="00CE40A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E668DE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814E87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701" w:right="1418" w:top="1560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40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504E" w:rsidP="000B504E" w:rsidR="008E0EF7" w:rsidRPr="007F17A7">
    <w:pPr>
      <w:pStyle w:val="Zaglavlje"/>
      <w:jc w:val="right"/>
      <w:rPr>
        <w:rFonts w:hAnsi="Times New Roman" w:ascii="Times New Roman"/>
      </w:rPr>
    </w:pPr>
    <w:r w:rsidRPr="000B504E">
      <w:rPr>
        <w:rFonts w:hAnsi="Times New Roman" w:ascii="Times New Roman"/>
      </w:rPr>
      <w:t>3   St-5617/16-13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B504E"/>
    <w:rsid w:val="000D75AF"/>
    <w:rsid w:val="000E003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211B8C"/>
    <w:rsid w:val="002236A7"/>
    <w:rsid w:val="00232116"/>
    <w:rsid w:val="002558C5"/>
    <w:rsid w:val="00265B4F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43ED2"/>
    <w:rsid w:val="0036322E"/>
    <w:rsid w:val="00383420"/>
    <w:rsid w:val="00395E25"/>
    <w:rsid w:val="003A572A"/>
    <w:rsid w:val="003B3EF6"/>
    <w:rsid w:val="003E01D6"/>
    <w:rsid w:val="003E5490"/>
    <w:rsid w:val="00403E92"/>
    <w:rsid w:val="00416EBF"/>
    <w:rsid w:val="004553D4"/>
    <w:rsid w:val="004644AC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D5BCE"/>
    <w:rsid w:val="005E0EEF"/>
    <w:rsid w:val="006047B1"/>
    <w:rsid w:val="006254AD"/>
    <w:rsid w:val="00627AF6"/>
    <w:rsid w:val="00627D00"/>
    <w:rsid w:val="006C4E0B"/>
    <w:rsid w:val="0070668C"/>
    <w:rsid w:val="00737A4B"/>
    <w:rsid w:val="007462B8"/>
    <w:rsid w:val="00760F20"/>
    <w:rsid w:val="00766390"/>
    <w:rsid w:val="00774294"/>
    <w:rsid w:val="007A5E7A"/>
    <w:rsid w:val="007C09EB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14E87"/>
    <w:rsid w:val="008352F3"/>
    <w:rsid w:val="00844096"/>
    <w:rsid w:val="00861157"/>
    <w:rsid w:val="00866CEF"/>
    <w:rsid w:val="008816DA"/>
    <w:rsid w:val="008B326B"/>
    <w:rsid w:val="008B38E1"/>
    <w:rsid w:val="008C438F"/>
    <w:rsid w:val="008D31FE"/>
    <w:rsid w:val="008D3821"/>
    <w:rsid w:val="008E0EF7"/>
    <w:rsid w:val="008E1F59"/>
    <w:rsid w:val="00942F7E"/>
    <w:rsid w:val="009432E4"/>
    <w:rsid w:val="00991DEF"/>
    <w:rsid w:val="009A259C"/>
    <w:rsid w:val="009C2E2C"/>
    <w:rsid w:val="00A1658B"/>
    <w:rsid w:val="00A22FB5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5F6C"/>
    <w:rsid w:val="00C761AE"/>
    <w:rsid w:val="00C87FFB"/>
    <w:rsid w:val="00C96EB4"/>
    <w:rsid w:val="00CA69A3"/>
    <w:rsid w:val="00CB1E0D"/>
    <w:rsid w:val="00CB65CB"/>
    <w:rsid w:val="00CB732E"/>
    <w:rsid w:val="00CB7D10"/>
    <w:rsid w:val="00CC6A3C"/>
    <w:rsid w:val="00CE40AE"/>
    <w:rsid w:val="00CE77DC"/>
    <w:rsid w:val="00CF00C3"/>
    <w:rsid w:val="00CF285F"/>
    <w:rsid w:val="00CF68C5"/>
    <w:rsid w:val="00D630FE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668DE"/>
    <w:rsid w:val="00E74051"/>
    <w:rsid w:val="00E96EE4"/>
    <w:rsid w:val="00EB79C1"/>
    <w:rsid w:val="00F05263"/>
    <w:rsid w:val="00F1030C"/>
    <w:rsid w:val="00F33D57"/>
    <w:rsid w:val="00F35B7C"/>
    <w:rsid w:val="00F35C52"/>
    <w:rsid w:val="00F45F28"/>
    <w:rsid w:val="00F616FC"/>
    <w:rsid w:val="00F85047"/>
    <w:rsid w:val="00F86A9D"/>
    <w:rsid w:val="00FB0DBB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E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0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E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0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5617</izvorni_sadrzaj>
    <derivirana_varijabla naziv="DomainObject.Predmet.Broj_1">5617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St-5617/2016</izvorni_sadrzaj>
    <derivirana_varijabla naziv="DomainObject.Predmet.OznakaBroj_1">St-5617/2016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HN FIRST AUTO jednostavno društvo s ograničenom odgovornošću za trgovinu i usluge</izvorni_sadrzaj>
    <derivirana_varijabla naziv="DomainObject.Predmet.ProtustrankaFormated_1">  HN FIRST AUTO jednostavno društvo s ograničenom odgovornošću za trgovinu i usluge</derivirana_varijabla>
  </DomainObject.Predmet.ProtustrankaFormated>
  <DomainObject.Predmet.ProtustrankaFormatedOIB>
    <izvorni_sadrzaj>  HN FIRST AUTO jednostavno društvo s ograničenom odgovornošću za trgovinu i usluge, OIB 13767422978</izvorni_sadrzaj>
    <derivirana_varijabla naziv="DomainObject.Predmet.ProtustrankaFormatedOIB_1">  HN FIRST AUTO jednostavno društvo s ograničenom odgovornošću za trgovinu i usluge, OIB 13767422978</derivirana_varijabla>
  </DomainObject.Predmet.ProtustrankaFormatedOIB>
  <DomainObject.Predmet.ProtustrankaFormatedWithAdress>
    <izvorni_sadrzaj> HN FIRST AUTO jednostavno društvo s ograničenom odgovornošću za trgovinu i usluge, Livadarski put 3, 10000 Zagreb</izvorni_sadrzaj>
    <derivirana_varijabla naziv="DomainObject.Predmet.ProtustrankaFormatedWithAdress_1"> HN FIRST AUTO jednostavno društvo s ograničenom odgovornošću za trgovinu i usluge, Livadarski put 3, 10000 Zagreb</derivirana_varijabla>
  </DomainObject.Predmet.ProtustrankaFormatedWithAdress>
  <DomainObject.Predmet.ProtustrankaFormatedWithAdressOIB>
    <izvorni_sadrzaj> HN FIRST AUTO jednostavno društvo s ograničenom odgovornošću za trgovinu i usluge, OIB 13767422978, Livadarski put 3, 10000 Zagreb</izvorni_sadrzaj>
    <derivirana_varijabla naziv="DomainObject.Predmet.ProtustrankaFormatedWithAdressOIB_1"> HN FIRST AUTO jednostavno društvo s ograničenom odgovornošću za trgovinu i usluge, OIB 13767422978, Livadarski put 3, 10000 Zagreb</derivirana_varijabla>
  </DomainObject.Predmet.ProtustrankaFormatedWithAdressOIB>
  <DomainObject.Predmet.ProtustrankaWithAdress>
    <izvorni_sadrzaj>HN FIRST AUTO jednostavno društvo s ograničenom odgovornošću za trgovinu i usluge Livadarski put 3, 10000 Zagreb</izvorni_sadrzaj>
    <derivirana_varijabla naziv="DomainObject.Predmet.ProtustrankaWithAdress_1">HN FIRST AUTO jednostavno društvo s ograničenom odgovornošću za trgovinu i usluge Livadarski put 3, 10000 Zagreb</derivirana_varijabla>
  </DomainObject.Predmet.ProtustrankaWithAdress>
  <DomainObject.Predmet.ProtustrankaWithAdressOIB>
    <izvorni_sadrzaj>HN FIRST AUTO jednostavno društvo s ograničenom odgovornošću za trgovinu i usluge, OIB 13767422978, Livadarski put 3, 10000 Zagreb</izvorni_sadrzaj>
    <derivirana_varijabla naziv="DomainObject.Predmet.ProtustrankaWithAdressOIB_1">HN FIRST AUTO jednostavno društvo s ograničenom odgovornošću za trgovinu i usluge, OIB 13767422978, Livadarski put 3, 10000 Zagreb</derivirana_varijabla>
  </DomainObject.Predmet.ProtustrankaWithAdressOIB>
  <DomainObject.Predmet.ProtustrankaNazivFormated>
    <izvorni_sadrzaj>HN FIRST AUTO jednostavno društvo s ograničenom odgovornošću za trgovinu i usluge</izvorni_sadrzaj>
    <derivirana_varijabla naziv="DomainObject.Predmet.ProtustrankaNazivFormated_1">HN FIRST AUTO jednostavno društvo s ograničenom odgovornošću za trgovinu i usluge</derivirana_varijabla>
  </DomainObject.Predmet.ProtustrankaNazivFormated>
  <DomainObject.Predmet.ProtustrankaNazivFormatedOIB>
    <izvorni_sadrzaj>HN FIRST AUTO jednostavno društvo s ograničenom odgovornošću za trgovinu i usluge, OIB 13767422978</izvorni_sadrzaj>
    <derivirana_varijabla naziv="DomainObject.Predmet.ProtustrankaNazivFormatedOIB_1">HN FIRST AUTO jednostavno društvo s ograničenom odgovornošću za trgovinu i usluge, OIB 13767422978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HN FIRST AUTO jednostavno društvo s ograničenom odgovornošću za trgovinu i usluge</item>
    </izvorni_sadrzaj>
    <derivirana_varijabla naziv="DomainObject.Predmet.ProtuStrankaListFormated_1">
      <item>HN FIRST AUTO jednostavno društvo s ograničenom odgovornošću za trgovinu i usluge</item>
    </derivirana_varijabla>
  </DomainObject.Predmet.ProtuStrankaListFormated>
  <DomainObject.Predmet.ProtuStrankaListFormatedOIB>
    <izvorni_sadrzaj>
      <item>HN FIRST AUTO jednostavno društvo s ograničenom odgovornošću za trgovinu i usluge, OIB 13767422978</item>
    </izvorni_sadrzaj>
    <derivirana_varijabla naziv="DomainObject.Predmet.ProtuStrankaListFormatedOIB_1">
      <item>HN FIRST AUTO jednostavno društvo s ograničenom odgovornošću za trgovinu i usluge, OIB 13767422978</item>
    </derivirana_varijabla>
  </DomainObject.Predmet.ProtuStrankaListFormatedOIB>
  <DomainObject.Predmet.ProtuStrankaListFormatedWithAdress>
    <izvorni_sadrzaj>
      <item>HN FIRST AUTO jednostavno društvo s ograničenom odgovornošću za trgovinu i usluge, Livadarski put 3, 10000 Zagreb</item>
    </izvorni_sadrzaj>
    <derivirana_varijabla naziv="DomainObject.Predmet.ProtuStrankaListFormatedWithAdress_1">
      <item>HN FIRST AUTO jednostavno društvo s ograničenom odgovornošću za trgovinu i usluge, Livadarski put 3, 10000 Zagreb</item>
    </derivirana_varijabla>
  </DomainObject.Predmet.ProtuStrankaListFormatedWithAdress>
  <DomainObject.Predmet.ProtuStrankaListFormatedWithAdressOIB>
    <izvorni_sadrzaj>
      <item>HN FIRST AUTO jednostavno društvo s ograničenom odgovornošću za trgovinu i usluge, OIB 13767422978, Livadarski put 3, 10000 Zagreb</item>
    </izvorni_sadrzaj>
    <derivirana_varijabla naziv="DomainObject.Predmet.ProtuStrankaListFormatedWithAdressOIB_1">
      <item>HN FIRST AUTO jednostavno društvo s ograničenom odgovornošću za trgovinu i usluge, OIB 13767422978, Livadarski put 3, 10000 Zagreb</item>
    </derivirana_varijabla>
  </DomainObject.Predmet.ProtuStrankaListFormatedWithAdressOIB>
  <DomainObject.Predmet.ProtuStrankaListNazivFormated>
    <izvorni_sadrzaj>
      <item>HN FIRST AUTO jednostavno društvo s ograničenom odgovornošću za trgovinu i usluge</item>
    </izvorni_sadrzaj>
    <derivirana_varijabla naziv="DomainObject.Predmet.ProtuStrankaListNazivFormated_1">
      <item>HN FIRST AUTO jednostavno društvo s ograničenom odgovornošću za trgovinu i usluge</item>
    </derivirana_varijabla>
  </DomainObject.Predmet.ProtuStrankaListNazivFormated>
  <DomainObject.Predmet.ProtuStrankaListNazivFormatedOIB>
    <izvorni_sadrzaj>
      <item>HN FIRST AUTO jednostavno društvo s ograničenom odgovornošću za trgovinu i usluge, OIB 13767422978</item>
    </izvorni_sadrzaj>
    <derivirana_varijabla naziv="DomainObject.Predmet.ProtuStrankaListNazivFormatedOIB_1">
      <item>HN FIRST AUTO jednostavno društvo s ograničenom odgovornošću za trgovinu i usluge, OIB 13767422978</item>
    </derivirana_varijabla>
  </DomainObject.Predmet.ProtuStrankaListNazivFormatedOIB>
  <DomainObject.Predmet.OstaliListFormated>
    <izvorni_sadrzaj>
      <item>NENAD HALILOVIĆ</item>
    </izvorni_sadrzaj>
    <derivirana_varijabla naziv="DomainObject.Predmet.OstaliListFormated_1">
      <item>NENAD HALILOVIĆ</item>
    </derivirana_varijabla>
  </DomainObject.Predmet.OstaliListFormated>
  <DomainObject.Predmet.OstaliListFormatedOIB>
    <izvorni_sadrzaj>
      <item>NENAD HALILOVIĆ, OIB 06769260972</item>
    </izvorni_sadrzaj>
    <derivirana_varijabla naziv="DomainObject.Predmet.OstaliListFormatedOIB_1">
      <item>NENAD HALILOVIĆ, OIB 06769260972</item>
    </derivirana_varijabla>
  </DomainObject.Predmet.OstaliListFormatedOIB>
  <DomainObject.Predmet.OstaliListFormatedWithAdress>
    <izvorni_sadrzaj>
      <item>NENAD HALILOVIĆ, Livadarski put 3, 10000 Zagreb</item>
    </izvorni_sadrzaj>
    <derivirana_varijabla naziv="DomainObject.Predmet.OstaliListFormatedWithAdress_1">
      <item>NENAD HALILOVIĆ, Livadarski put 3, 10000 Zagreb</item>
    </derivirana_varijabla>
  </DomainObject.Predmet.OstaliListFormatedWithAdress>
  <DomainObject.Predmet.OstaliListFormatedWithAdressOIB>
    <izvorni_sadrzaj>
      <item>NENAD HALILOVIĆ, OIB 06769260972, Livadarski put 3, 10000 Zagreb</item>
    </izvorni_sadrzaj>
    <derivirana_varijabla naziv="DomainObject.Predmet.OstaliListFormatedWithAdressOIB_1">
      <item>NENAD HALILOVIĆ, OIB 06769260972, Livadarski put 3, 10000 Zagreb</item>
    </derivirana_varijabla>
  </DomainObject.Predmet.OstaliListFormatedWithAdressOIB>
  <DomainObject.Predmet.OstaliListNazivFormated>
    <izvorni_sadrzaj>
      <item>NENAD HALILOVIĆ</item>
    </izvorni_sadrzaj>
    <derivirana_varijabla naziv="DomainObject.Predmet.OstaliListNazivFormated_1">
      <item>NENAD HALILOVIĆ</item>
    </derivirana_varijabla>
  </DomainObject.Predmet.OstaliListNazivFormated>
  <DomainObject.Predmet.OstaliListNazivFormatedOIB>
    <izvorni_sadrzaj>
      <item>NENAD HALILOVIĆ, OIB 06769260972</item>
    </izvorni_sadrzaj>
    <derivirana_varijabla naziv="DomainObject.Predmet.OstaliListNazivFormatedOIB_1">
      <item>NENAD HALILOVIĆ, OIB 06769260972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HN FIRST AUTO jednostavno društvo s ograničenom odgovornošću za trgovinu i usluge</izvorni_sadrzaj>
    <derivirana_varijabla naziv="DomainObject.Predmet.ProtustrankaIDrugi_1">HN FIRST AUTO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HN FIRST AUTO jednostavno društvo s ograničenom odgovornošću za trgovinu i usluge, OIB 13767422978, Livadarski put 3, 10000 Zagreb</izvorni_sadrzaj>
    <derivirana_varijabla naziv="DomainObject.Predmet.ProtustrankaIDrugiAdressOIB_1">HN FIRST AUTO jednostavno društvo s ograničenom odgovornošću za trgovinu i usluge, OIB 13767422978, Livadarski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HN FIRST AUTO jednostavno društvo s ograničenom odgovornošću za trgovinu i usluge</item>
      <item>NENAD HALILOVIĆ</item>
    </izvorni_sadrzaj>
    <derivirana_varijabla naziv="DomainObject.Predmet.SudioniciListNaziv_1">
      <item>FINA Regionalni centar Zagreb</item>
      <item>HN FIRST AUTO jednostavno društvo s ograničenom odgovornošću za trgovinu i usluge</item>
      <item>NENAD HALILOVIĆ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HN FIRST AUTO jednostavno društvo s ograničenom odgovornošću za trgovinu i usluge, OIB 13767422978, Livadarski put 3,10000 Zagreb</item>
      <item>NENAD HALILOVIĆ, OIB 06769260972, Livadarski put 3,10000 Zagreb</item>
    </izvorni_sadrzaj>
    <derivirana_varijabla naziv="DomainObject.Predmet.SudioniciListAdressOIB_1">
      <item>FINA Regionalni centar Zagreb, OIB 85821130368, Trg svibanjskih žrtava 1995. br. 1,10000 Zagreb</item>
      <item>HN FIRST AUTO jednostavno društvo s ograničenom odgovornošću za trgovinu i usluge, OIB 13767422978, Livadarski put 3,10000 Zagreb</item>
      <item>NENAD HALILOVIĆ, OIB 06769260972, Livadarski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13767422978</item>
      <item>, OIB 06769260972</item>
    </izvorni_sadrzaj>
    <derivirana_varijabla naziv="DomainObject.Predmet.SudioniciListNazivOIB_1">
      <item>, OIB 85821130368</item>
      <item>, OIB 13767422978</item>
      <item>, OIB 06769260972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3B439-DB7D-4E32-AA8E-A1394F0114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537</properties:Words>
  <properties:Characters>2848</properties:Characters>
  <properties:Lines>81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2018-09-28T08:02:00Z</dcterms:created>
  <dc:creator>x</dc:creator>
  <cp:lastModifiedBy>Žana Livaja</cp:lastModifiedBy>
  <cp:lastPrinted>2016-05-31T12:54:00Z</cp:lastPrinted>
  <dcterms:modified xmlns:xsi="http://www.w3.org/2001/XMLSchema-instance" xsi:type="dcterms:W3CDTF">2018-10-04T06:42:00Z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(St-5617-16 -privremeni stečajni upravitelj--ima automobile.docx)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