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16a14" w14:paraId="6f16a14" w:rsidRDefault="002D2245" w:rsidP="006B708C" w:rsidR="002D2245" w:rsidRPr="00F5405D">
      <w:pPr>
        <w15:collapsed w:val="false"/>
        <w:rPr>
          <w:b/>
        </w:rPr>
      </w:pPr>
      <w:bookmarkStart w:name="_GoBack" w:id="0"/>
      <w:bookmarkEnd w:id="0"/>
    </w:p>
    <w:p w:rsidRDefault="00E47343" w:rsidP="006B708C" w:rsidR="002D2245" w:rsidRPr="00756F8A">
      <w:r>
        <w:t xml:space="preserve">      </w:t>
      </w:r>
      <w:r w:rsidR="002D2245" w:rsidRPr="00756F8A">
        <w:t>REPUBLIKA HRVATSKA</w:t>
      </w:r>
    </w:p>
    <w:p w:rsidRDefault="002D2245" w:rsidP="006B708C" w:rsidR="002D2245" w:rsidRPr="00756F8A">
      <w:r w:rsidRPr="00756F8A">
        <w:t xml:space="preserve">TRGOVAČKI SUD U ZAGREBU                                                                  </w:t>
      </w:r>
    </w:p>
    <w:p w:rsidRDefault="00E47343" w:rsidP="006B708C" w:rsidR="002D219A">
      <w:r>
        <w:t xml:space="preserve">         </w:t>
      </w:r>
      <w:r w:rsidR="00F378C1" w:rsidRPr="00756F8A">
        <w:t>Zagreb, Amruševa 2/II</w:t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F4108B" w:rsidRPr="00756F8A">
        <w:t xml:space="preserve">      </w:t>
      </w:r>
      <w:r w:rsidR="00F24D5A">
        <w:t xml:space="preserve"> </w:t>
      </w:r>
      <w:r>
        <w:t xml:space="preserve">      </w:t>
      </w:r>
    </w:p>
    <w:p w:rsidRDefault="002D219A" w:rsidP="006B708C" w:rsidR="002D219A"/>
    <w:p w:rsidRDefault="00E47343" w:rsidP="002D219A" w:rsidR="00F378C1">
      <w:pPr>
        <w:ind w:left="7200"/>
      </w:pPr>
      <w:r>
        <w:t xml:space="preserve"> </w:t>
      </w:r>
      <w:r w:rsidR="00F86546">
        <w:t>85</w:t>
      </w:r>
      <w:r w:rsidR="002D2245" w:rsidRPr="00756F8A">
        <w:t>. St-</w:t>
      </w:r>
      <w:r w:rsidR="008F4994">
        <w:t>6179</w:t>
      </w:r>
      <w:r w:rsidR="00756F8A">
        <w:t>/1</w:t>
      </w:r>
      <w:r w:rsidR="00F86546">
        <w:t>6</w:t>
      </w:r>
    </w:p>
    <w:p w:rsidRDefault="009178E4" w:rsidP="007C4EF1" w:rsidR="009178E4"/>
    <w:p w:rsidRDefault="002D219A" w:rsidP="007C4EF1" w:rsidR="002D219A"/>
    <w:p w:rsidRDefault="00E47343" w:rsidP="00C23899" w:rsidR="00E47343" w:rsidRPr="00B50AEF">
      <w:pPr>
        <w:jc w:val="center"/>
      </w:pPr>
      <w:r>
        <w:t>R E P U B L I K A  H R V A T S K A</w:t>
      </w:r>
    </w:p>
    <w:p w:rsidRDefault="002D2245" w:rsidP="006B708C" w:rsidR="002D2245" w:rsidRPr="00756F8A"/>
    <w:p w:rsidRDefault="006B708C" w:rsidP="006B708C" w:rsidR="00F378C1" w:rsidRPr="00756F8A">
      <w:pPr>
        <w:jc w:val="center"/>
      </w:pPr>
      <w:r w:rsidRPr="00756F8A">
        <w:t>Z A K L J U Č A K</w:t>
      </w:r>
    </w:p>
    <w:p w:rsidRDefault="00F378C1" w:rsidP="006B708C" w:rsidR="00F378C1">
      <w:pPr>
        <w:rPr>
          <w:b/>
        </w:rPr>
      </w:pPr>
    </w:p>
    <w:p w:rsidRDefault="002D219A" w:rsidP="006B708C" w:rsidR="002D219A" w:rsidRPr="00F5405D">
      <w:pPr>
        <w:rPr>
          <w:b/>
        </w:rPr>
      </w:pPr>
    </w:p>
    <w:p w:rsidRDefault="00F24D5A" w:rsidP="00E47343" w:rsidR="006B708C" w:rsidRPr="00F5405D">
      <w:pPr>
        <w:ind w:firstLine="720"/>
        <w:jc w:val="both"/>
      </w:pPr>
      <w:r w:rsidRPr="00CC19D8">
        <w:t xml:space="preserve">Trgovački sud u Zagrebu, po sucu </w:t>
      </w:r>
      <w:r w:rsidR="002D23E3">
        <w:t>mr.sc. Ivani Koštarić Fegeš</w:t>
      </w:r>
      <w:r w:rsidRPr="00CC19D8">
        <w:t xml:space="preserve">, </w:t>
      </w:r>
      <w:r w:rsidRPr="00CC19D8">
        <w:rPr>
          <w:lang w:val="pt-BR"/>
        </w:rPr>
        <w:t>u stečajnom predmetu u povodu prijedloga predlagatelja</w:t>
      </w:r>
      <w:r w:rsidRPr="00CC19D8">
        <w:t xml:space="preserve"> </w:t>
      </w:r>
      <w:r w:rsidR="009178E4" w:rsidRPr="00727C73">
        <w:rPr>
          <w:lang w:val="pt-BR"/>
        </w:rPr>
        <w:t xml:space="preserve">FINANCIJSKA AGENCIJA, Zagreb, </w:t>
      </w:r>
      <w:r w:rsidR="00F86546">
        <w:t>Ulica grada Vukovara 70</w:t>
      </w:r>
      <w:r w:rsidR="009178E4" w:rsidRPr="00727C73">
        <w:t>, OIB: 85821130368,</w:t>
      </w:r>
      <w:r w:rsidR="009178E4" w:rsidRPr="00727C73">
        <w:rPr>
          <w:lang w:val="pt-BR"/>
        </w:rPr>
        <w:t xml:space="preserve"> za otvaranje stečajnog postupka nad dužnikom </w:t>
      </w:r>
      <w:r w:rsidR="008F4994">
        <w:rPr>
          <w:lang w:val="pt-BR"/>
        </w:rPr>
        <w:t>INTERNATIONAL TOURIST TRAVEL j.d.o.o., Kraljevec Na Sutli, Kraljevec 122, OIB: 95639482641</w:t>
      </w:r>
      <w:r w:rsidR="003C198B" w:rsidRPr="00F5405D">
        <w:rPr>
          <w:lang w:val="pt-BR"/>
        </w:rPr>
        <w:t xml:space="preserve">, </w:t>
      </w:r>
      <w:r w:rsidR="00736822">
        <w:rPr>
          <w:lang w:val="pt-BR"/>
        </w:rPr>
        <w:t>12</w:t>
      </w:r>
      <w:r w:rsidR="00DA0BBE">
        <w:rPr>
          <w:lang w:val="pt-BR"/>
        </w:rPr>
        <w:t>. listopada</w:t>
      </w:r>
      <w:r w:rsidR="00B9670D">
        <w:rPr>
          <w:lang w:val="pt-BR"/>
        </w:rPr>
        <w:t xml:space="preserve"> 2018</w:t>
      </w:r>
      <w:r w:rsidR="005E4DC8">
        <w:rPr>
          <w:lang w:val="pt-BR"/>
        </w:rPr>
        <w:t>.</w:t>
      </w:r>
    </w:p>
    <w:p w:rsidRDefault="00F5405D" w:rsidP="00D47D35" w:rsidR="00F5405D">
      <w:pPr>
        <w:jc w:val="center"/>
        <w:rPr>
          <w:b/>
        </w:rPr>
      </w:pPr>
    </w:p>
    <w:p w:rsidRDefault="006B708C" w:rsidP="00D47D35" w:rsidR="006B708C" w:rsidRPr="00F246E2">
      <w:pPr>
        <w:jc w:val="center"/>
      </w:pPr>
      <w:r w:rsidRPr="00F246E2">
        <w:t>z a k l j u č i o  j e</w:t>
      </w:r>
    </w:p>
    <w:p w:rsidRDefault="00F378C1" w:rsidP="006B708C" w:rsidR="00F378C1" w:rsidRPr="00F5405D">
      <w:pPr>
        <w:rPr>
          <w:b/>
        </w:rPr>
      </w:pPr>
    </w:p>
    <w:p w:rsidRDefault="00DA0BBE" w:rsidP="00DA0BBE" w:rsidR="00F5405D">
      <w:pPr>
        <w:ind w:firstLine="720"/>
        <w:jc w:val="both"/>
      </w:pPr>
      <w:r>
        <w:t xml:space="preserve">I. </w:t>
      </w:r>
      <w:r w:rsidR="00F5405D" w:rsidRPr="00F5405D">
        <w:t xml:space="preserve">Pokreće se po službenoj dužnosti ovršni postupak radi naplate </w:t>
      </w:r>
      <w:r w:rsidR="00F246E2">
        <w:t>iznosa</w:t>
      </w:r>
      <w:r w:rsidR="009530FB">
        <w:t xml:space="preserve"> od </w:t>
      </w:r>
      <w:r w:rsidR="008F4994">
        <w:t>671,36</w:t>
      </w:r>
      <w:r w:rsidR="009530FB">
        <w:t xml:space="preserve"> kn (</w:t>
      </w:r>
      <w:r w:rsidR="008F4994">
        <w:t>šestosedamdesetjedna</w:t>
      </w:r>
      <w:r w:rsidR="00F5405D" w:rsidRPr="00F5405D">
        <w:t>kuna</w:t>
      </w:r>
      <w:r w:rsidR="008F4994">
        <w:t>i</w:t>
      </w:r>
      <w:r w:rsidR="00542F03">
        <w:t>tridesetšest</w:t>
      </w:r>
      <w:r w:rsidR="008F4994">
        <w:t>lipa</w:t>
      </w:r>
      <w:r w:rsidR="00F5405D" w:rsidRPr="00F5405D">
        <w:t>),</w:t>
      </w:r>
      <w:r w:rsidR="00F246E2">
        <w:t xml:space="preserve"> protiv </w:t>
      </w:r>
      <w:r w:rsidR="00B44623">
        <w:t>Marije Šepetavc Turković</w:t>
      </w:r>
      <w:r w:rsidR="003E6DD7" w:rsidRPr="006603F8">
        <w:t xml:space="preserve">, </w:t>
      </w:r>
      <w:r w:rsidR="00B44623">
        <w:t>Kraljevec Na Sutli, Kraljevec 122</w:t>
      </w:r>
      <w:r w:rsidR="003E6DD7" w:rsidRPr="006603F8">
        <w:t>, OIB</w:t>
      </w:r>
      <w:r w:rsidR="006A079E">
        <w:t>:</w:t>
      </w:r>
      <w:r w:rsidR="003E6DD7" w:rsidRPr="006603F8">
        <w:t xml:space="preserve"> </w:t>
      </w:r>
      <w:r w:rsidR="00B44623">
        <w:t>03143693749</w:t>
      </w:r>
      <w:r w:rsidR="00F5405D" w:rsidRPr="00F5405D">
        <w:t>,</w:t>
      </w:r>
      <w:r w:rsidR="00F246E2">
        <w:t xml:space="preserve"> po osnovi</w:t>
      </w:r>
      <w:r w:rsidR="002D219A">
        <w:t xml:space="preserve"> </w:t>
      </w:r>
      <w:r w:rsidR="00F246E2">
        <w:t xml:space="preserve">pravomoćnog i ovršnog rješenja </w:t>
      </w:r>
      <w:r w:rsidR="00575C7A">
        <w:t>Trgovačkog</w:t>
      </w:r>
      <w:r w:rsidR="00F246E2">
        <w:t xml:space="preserve"> suda</w:t>
      </w:r>
      <w:r w:rsidR="002B6952">
        <w:t xml:space="preserve"> u Zagrebu poslovni </w:t>
      </w:r>
      <w:r w:rsidR="00575C7A">
        <w:t>broj</w:t>
      </w:r>
      <w:r w:rsidR="00F246E2">
        <w:t xml:space="preserve"> St-</w:t>
      </w:r>
      <w:r w:rsidR="00B44623">
        <w:t>6179</w:t>
      </w:r>
      <w:r w:rsidR="00F24D5A">
        <w:t>/1</w:t>
      </w:r>
      <w:r w:rsidR="006A079E">
        <w:t>6</w:t>
      </w:r>
      <w:r w:rsidR="00F24D5A">
        <w:t xml:space="preserve"> od</w:t>
      </w:r>
      <w:r w:rsidR="002D219A">
        <w:t xml:space="preserve"> </w:t>
      </w:r>
      <w:r w:rsidR="00B44623">
        <w:t>28. veljače</w:t>
      </w:r>
      <w:r w:rsidR="006A079E">
        <w:t xml:space="preserve"> 2017</w:t>
      </w:r>
      <w:r w:rsidR="002D219A">
        <w:t>.</w:t>
      </w:r>
    </w:p>
    <w:p w:rsidRDefault="002D219A" w:rsidP="002D219A" w:rsidR="002D219A" w:rsidRPr="00F5405D">
      <w:pPr>
        <w:ind w:firstLine="720"/>
        <w:jc w:val="both"/>
      </w:pPr>
    </w:p>
    <w:p w:rsidRDefault="00DA0BBE" w:rsidP="00DA0BBE" w:rsidR="00F5405D">
      <w:pPr>
        <w:ind w:firstLine="720"/>
        <w:jc w:val="both"/>
      </w:pPr>
      <w:r>
        <w:t xml:space="preserve">II. </w:t>
      </w:r>
      <w:r w:rsidR="00F5405D" w:rsidRPr="00F5405D">
        <w:t xml:space="preserve">Obavještava se Financijska agencija da </w:t>
      </w:r>
      <w:r w:rsidR="00B44623">
        <w:t>Marija Šepetavc Turković</w:t>
      </w:r>
      <w:r w:rsidR="00B44623" w:rsidRPr="00F5405D">
        <w:t xml:space="preserve"> </w:t>
      </w:r>
      <w:r w:rsidR="00F5405D" w:rsidRPr="00F5405D">
        <w:t>nij</w:t>
      </w:r>
      <w:r w:rsidR="00F246E2">
        <w:t>e dostavi</w:t>
      </w:r>
      <w:r w:rsidR="00E43B9E">
        <w:t>la</w:t>
      </w:r>
      <w:r w:rsidR="00F246E2">
        <w:t xml:space="preserve"> dokaz da je navedeni novčani iznos</w:t>
      </w:r>
      <w:r w:rsidR="00F5405D" w:rsidRPr="00F5405D">
        <w:t xml:space="preserve"> plati</w:t>
      </w:r>
      <w:r w:rsidR="00E43B9E">
        <w:t>la</w:t>
      </w:r>
      <w:r w:rsidR="00F5405D" w:rsidRPr="00F5405D">
        <w:t xml:space="preserve"> u </w:t>
      </w:r>
      <w:r w:rsidR="002B6952">
        <w:t>određenom</w:t>
      </w:r>
      <w:r w:rsidR="00F5405D" w:rsidRPr="00F5405D">
        <w:t xml:space="preserve"> roku.</w:t>
      </w:r>
    </w:p>
    <w:p w:rsidRDefault="002D219A" w:rsidP="00F5405D" w:rsidR="002D219A" w:rsidRPr="00F5405D">
      <w:pPr>
        <w:ind w:firstLine="720"/>
        <w:jc w:val="both"/>
      </w:pPr>
    </w:p>
    <w:p w:rsidRDefault="00DA0BBE" w:rsidP="00DA0BBE" w:rsidR="00F5405D" w:rsidRPr="00F5405D">
      <w:pPr>
        <w:ind w:firstLine="720"/>
        <w:jc w:val="both"/>
      </w:pPr>
      <w:r>
        <w:t>III. Nalaže se Financijskoj agenciji</w:t>
      </w:r>
      <w:r w:rsidR="001767BF">
        <w:t xml:space="preserve"> </w:t>
      </w:r>
      <w:r w:rsidR="00F5405D" w:rsidRPr="00F5405D">
        <w:t xml:space="preserve">provesti postupak ovrhe na novčanim sredstvima </w:t>
      </w:r>
      <w:r w:rsidR="00AF5E16">
        <w:t xml:space="preserve">prema pravilima o naplati novčane kazne u parničnom postupku </w:t>
      </w:r>
      <w:r w:rsidR="00AE690B">
        <w:t>u</w:t>
      </w:r>
      <w:r w:rsidR="000C0D14">
        <w:t xml:space="preserve"> korist</w:t>
      </w:r>
      <w:r w:rsidR="00F5405D" w:rsidRPr="00F5405D">
        <w:t xml:space="preserve"> </w:t>
      </w:r>
      <w:r w:rsidR="000C0D14" w:rsidRPr="000C0D14">
        <w:t xml:space="preserve">Fonda za namirenje troškova stečajnog postupka na račun Trgovačkog suda u Zagrebu </w:t>
      </w:r>
      <w:r w:rsidR="00AF5E16">
        <w:t>I</w:t>
      </w:r>
      <w:r w:rsidR="000C0D14" w:rsidRPr="000C0D14">
        <w:t>BAN HR9223900011300000460, model 05, poziv na broj 2001</w:t>
      </w:r>
      <w:r w:rsidR="009178E4">
        <w:t>-</w:t>
      </w:r>
      <w:r w:rsidR="00182A93">
        <w:t>6179</w:t>
      </w:r>
      <w:r w:rsidR="009178E4">
        <w:t>-1</w:t>
      </w:r>
      <w:r w:rsidR="009345C2">
        <w:t>6</w:t>
      </w:r>
      <w:r w:rsidR="00AF5E16">
        <w:t xml:space="preserve"> i obavijestiti</w:t>
      </w:r>
      <w:r w:rsidR="00F5405D" w:rsidRPr="00F5405D">
        <w:t xml:space="preserve"> sud o provedenom postupku</w:t>
      </w:r>
      <w:r w:rsidR="00AF5E16">
        <w:t>.</w:t>
      </w:r>
      <w:r w:rsidR="000C0D14">
        <w:t xml:space="preserve"> </w:t>
      </w:r>
    </w:p>
    <w:p w:rsidRDefault="00F5405D" w:rsidP="00F5405D" w:rsidR="00F5405D" w:rsidRPr="00F5405D">
      <w:pPr>
        <w:ind w:firstLine="720"/>
        <w:jc w:val="both"/>
      </w:pPr>
    </w:p>
    <w:p w:rsidRDefault="00E47343" w:rsidP="00E47343" w:rsidR="00264933" w:rsidRPr="00F5405D">
      <w:pPr>
        <w:ind w:firstLine="720"/>
      </w:pPr>
      <w:r>
        <w:t xml:space="preserve">   </w:t>
      </w:r>
      <w:r>
        <w:tab/>
      </w:r>
      <w:r>
        <w:tab/>
      </w:r>
      <w:r>
        <w:tab/>
      </w:r>
      <w:r>
        <w:tab/>
        <w:t xml:space="preserve">         </w:t>
      </w:r>
      <w:r w:rsidR="00F5405D" w:rsidRPr="00F5405D">
        <w:t>Obrazloženje</w:t>
      </w:r>
    </w:p>
    <w:p w:rsidRDefault="00F5405D" w:rsidP="00F5405D" w:rsidR="00F5405D" w:rsidRPr="00F5405D">
      <w:pPr>
        <w:ind w:firstLine="720"/>
        <w:jc w:val="center"/>
      </w:pPr>
    </w:p>
    <w:p w:rsidRDefault="00766F7B" w:rsidP="00F5405D" w:rsidR="000C0D14">
      <w:pPr>
        <w:ind w:firstLine="720"/>
        <w:jc w:val="both"/>
      </w:pPr>
      <w:r>
        <w:t>Pravomoćnim</w:t>
      </w:r>
      <w:r w:rsidR="005E4DC8">
        <w:t xml:space="preserve"> i ovršnim</w:t>
      </w:r>
      <w:r w:rsidR="00F5405D" w:rsidRPr="00F5405D">
        <w:t xml:space="preserve"> rješenje</w:t>
      </w:r>
      <w:r w:rsidR="000C0D14">
        <w:t xml:space="preserve">m ovog suda poslovni broj </w:t>
      </w:r>
      <w:r w:rsidR="00182A93">
        <w:t>St-6179/16 od 28. veljače 2017</w:t>
      </w:r>
      <w:r w:rsidR="000C0D14">
        <w:t>. naloženo je zastupni</w:t>
      </w:r>
      <w:r w:rsidR="00E47343">
        <w:t>ku</w:t>
      </w:r>
      <w:r w:rsidR="000C0D14">
        <w:t xml:space="preserve"> po zakonu dužnika uplatiti iznos od </w:t>
      </w:r>
      <w:r w:rsidR="00182A93">
        <w:t>671,36</w:t>
      </w:r>
      <w:r w:rsidR="000C0D14">
        <w:t xml:space="preserve"> kn kao predujam </w:t>
      </w:r>
      <w:r w:rsidR="000C0D14" w:rsidRPr="000C0D14">
        <w:t xml:space="preserve">za korist Fonda za namirenje troškova stečajnog postupka na račun Trgovačkog suda u Zagrebu broj </w:t>
      </w:r>
      <w:r w:rsidR="00F24D5A" w:rsidRPr="00132B27">
        <w:t>IBAN HR9223900011300000460, model 05, poziv na broj 2001-</w:t>
      </w:r>
      <w:r w:rsidR="00182A93">
        <w:t>6179</w:t>
      </w:r>
      <w:r w:rsidR="00F24D5A" w:rsidRPr="00132B27">
        <w:t>-1</w:t>
      </w:r>
      <w:r w:rsidR="0039751D">
        <w:t>6</w:t>
      </w:r>
      <w:r w:rsidR="000C0D14">
        <w:t xml:space="preserve"> uz upozorenje da će se taj iznos, ako se u odr</w:t>
      </w:r>
      <w:r w:rsidR="00CE1064">
        <w:t>eđenom roku ne uplati, prisilno</w:t>
      </w:r>
      <w:r w:rsidR="000C0D14">
        <w:t xml:space="preserve"> naplatiti u skladu s pravilima o naplati novčane kazne u parničnom postupku.</w:t>
      </w:r>
    </w:p>
    <w:p w:rsidRDefault="002D219A" w:rsidP="00F5405D" w:rsidR="002D219A">
      <w:pPr>
        <w:ind w:firstLine="720"/>
        <w:jc w:val="both"/>
      </w:pPr>
    </w:p>
    <w:p w:rsidRDefault="00F5405D" w:rsidP="000C0D14" w:rsidR="00F5405D" w:rsidRPr="00F5405D">
      <w:pPr>
        <w:ind w:firstLine="720"/>
        <w:jc w:val="both"/>
      </w:pPr>
      <w:r w:rsidRPr="00F5405D">
        <w:lastRenderedPageBreak/>
        <w:t>S obzirom na to da</w:t>
      </w:r>
      <w:r w:rsidR="000C0D14">
        <w:t xml:space="preserve"> navedena osoba nije </w:t>
      </w:r>
      <w:r w:rsidRPr="00F5405D">
        <w:t>dostavila dokaz da je u roku određen</w:t>
      </w:r>
      <w:r w:rsidR="00E47343">
        <w:t>o</w:t>
      </w:r>
      <w:r w:rsidRPr="00F5405D">
        <w:t>m navedenim rješenjem plati</w:t>
      </w:r>
      <w:r w:rsidR="00F24D5A">
        <w:t>o</w:t>
      </w:r>
      <w:r w:rsidRPr="00F5405D">
        <w:t xml:space="preserve"> </w:t>
      </w:r>
      <w:r w:rsidR="000C0D14">
        <w:t xml:space="preserve">iznos od </w:t>
      </w:r>
      <w:r w:rsidR="00AB459F">
        <w:t>671,36</w:t>
      </w:r>
      <w:r w:rsidR="000C0D14">
        <w:t xml:space="preserve"> kn</w:t>
      </w:r>
      <w:r w:rsidRPr="00F5405D">
        <w:t>, sud je na temelju odredbe čl.</w:t>
      </w:r>
      <w:r w:rsidR="000C0D14">
        <w:t xml:space="preserve"> 113. st. 3. </w:t>
      </w:r>
      <w:r w:rsidR="00DA0BBE">
        <w:t xml:space="preserve">Stečajnog zakona ("Narodne novine" broj 71/15; dalje SZ), </w:t>
      </w:r>
      <w:r w:rsidR="000C0D14">
        <w:t xml:space="preserve"> u vezi s</w:t>
      </w:r>
      <w:r w:rsidR="00885FC6">
        <w:t xml:space="preserve"> odredbama</w:t>
      </w:r>
      <w:r w:rsidR="000C0D14">
        <w:t xml:space="preserve"> čl.</w:t>
      </w:r>
      <w:r w:rsidRPr="00F5405D">
        <w:t xml:space="preserve"> </w:t>
      </w:r>
      <w:smartTag w:element="metricconverter" w:uri="urn:schemas-microsoft-com:office:smarttags">
        <w:smartTagPr>
          <w:attr w:val="10. st" w:name="ProductID"/>
        </w:smartTagPr>
        <w:r w:rsidRPr="00F5405D">
          <w:t>10. st</w:t>
        </w:r>
      </w:smartTag>
      <w:r w:rsidRPr="00F5405D">
        <w:t>. 7. i 8. Zakona o pa</w:t>
      </w:r>
      <w:r w:rsidR="000C0D14">
        <w:t xml:space="preserve">rničnom postupku </w:t>
      </w:r>
      <w:r w:rsidR="00885FC6">
        <w:t xml:space="preserve">("Narodne novine broj </w:t>
      </w:r>
      <w:r w:rsidR="00820565">
        <w:t>53/91, 91/92, 112/99, 88/01, 117/03, 88/05, 2/07, 84/08</w:t>
      </w:r>
      <w:r w:rsidR="00403E25">
        <w:t>, 123/08, 57/11, 25/13 i 89/14</w:t>
      </w:r>
      <w:r w:rsidR="00820565">
        <w:t xml:space="preserve">) </w:t>
      </w:r>
      <w:r w:rsidR="00392F98">
        <w:t xml:space="preserve">i </w:t>
      </w:r>
      <w:r w:rsidR="00885FC6">
        <w:t xml:space="preserve">odredbama </w:t>
      </w:r>
      <w:r w:rsidR="000C0D14">
        <w:t>čl. 16</w:t>
      </w:r>
      <w:r w:rsidRPr="00F5405D">
        <w:t>. Ovršnog zakona</w:t>
      </w:r>
      <w:r w:rsidR="00885FC6">
        <w:t xml:space="preserve"> ("Narodne novine" broj</w:t>
      </w:r>
      <w:r w:rsidR="00052D76">
        <w:t xml:space="preserve"> 112/12, 25/13, 93/14, 55/16 i 73/17</w:t>
      </w:r>
      <w:r w:rsidR="00885FC6">
        <w:t>)</w:t>
      </w:r>
      <w:r w:rsidRPr="00F5405D">
        <w:t xml:space="preserve"> riješio kao u izreci.</w:t>
      </w:r>
    </w:p>
    <w:p w:rsidRDefault="00264933" w:rsidP="00264933" w:rsidR="006B708C" w:rsidRPr="00F5405D">
      <w:pPr>
        <w:jc w:val="both"/>
      </w:pPr>
      <w:r w:rsidRPr="00F5405D">
        <w:tab/>
      </w:r>
    </w:p>
    <w:p w:rsidRDefault="006B708C" w:rsidP="00392F98" w:rsidR="002D2245" w:rsidRPr="00F5405D">
      <w:pPr>
        <w:jc w:val="center"/>
      </w:pPr>
      <w:r w:rsidRPr="00F5405D">
        <w:t>U Z</w:t>
      </w:r>
      <w:r w:rsidR="00B47261" w:rsidRPr="00F5405D">
        <w:t>agrebu</w:t>
      </w:r>
      <w:r w:rsidR="009A56C5">
        <w:t xml:space="preserve"> </w:t>
      </w:r>
      <w:r w:rsidR="00736822">
        <w:t>12</w:t>
      </w:r>
      <w:r w:rsidR="00392F98">
        <w:t>. listopada</w:t>
      </w:r>
      <w:r w:rsidR="0039751D">
        <w:t xml:space="preserve"> 2018</w:t>
      </w:r>
      <w:r w:rsidR="009A56C5">
        <w:t>.</w:t>
      </w:r>
    </w:p>
    <w:p w:rsidRDefault="004B1113" w:rsidP="0039751D" w:rsidR="006B708C" w:rsidRPr="00F5405D">
      <w:pPr>
        <w:ind w:left="6480"/>
      </w:pPr>
      <w:r>
        <w:t xml:space="preserve">   </w:t>
      </w:r>
      <w:r>
        <w:tab/>
      </w:r>
      <w:r>
        <w:tab/>
      </w:r>
      <w:r w:rsidR="0039751D">
        <w:t>Sudac:</w:t>
      </w:r>
    </w:p>
    <w:p w:rsidRDefault="00F24D5A" w:rsidP="00392F98" w:rsidR="00E47343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D23E3">
        <w:t>mr. sc. Ivana Koštarić Fegeš</w:t>
      </w:r>
      <w:r w:rsidR="00924386">
        <w:t>, v.r.</w:t>
      </w:r>
    </w:p>
    <w:p w:rsidRDefault="002D2245" w:rsidP="006B708C" w:rsidR="006B708C" w:rsidRPr="000C0D14">
      <w:r w:rsidRPr="000C0D14">
        <w:t>UPUTA O PRAVNOM LIJEKU</w:t>
      </w:r>
    </w:p>
    <w:p w:rsidRDefault="006B708C" w:rsidP="006B708C" w:rsidR="00A34C9C" w:rsidRPr="00F5405D">
      <w:r w:rsidRPr="00F5405D">
        <w:t>Protiv ovog zaključk</w:t>
      </w:r>
      <w:r w:rsidR="000C0D14">
        <w:t xml:space="preserve">a nije </w:t>
      </w:r>
      <w:r w:rsidR="00885FC6">
        <w:t>dopušten pravni lijek</w:t>
      </w:r>
      <w:r w:rsidR="000C0D14">
        <w:t xml:space="preserve"> ( čl. 19.</w:t>
      </w:r>
      <w:r w:rsidR="002D23E3">
        <w:t xml:space="preserve"> </w:t>
      </w:r>
      <w:r w:rsidR="000C0D14">
        <w:t>st.7</w:t>
      </w:r>
      <w:r w:rsidRPr="00F5405D">
        <w:t>. SZ ).</w:t>
      </w:r>
    </w:p>
    <w:p w:rsidRDefault="00E47343" w:rsidP="006B708C" w:rsidR="00E47343"/>
    <w:p w:rsidRDefault="00924386" w:rsidP="006B708C" w:rsidR="00924386"/>
    <w:p w:rsidRDefault="00924386" w:rsidP="00924386" w:rsidR="00924386">
      <w:pPr>
        <w:autoSpaceDE w:val="false"/>
        <w:autoSpaceDN w:val="false"/>
        <w:adjustRightInd w:val="false"/>
        <w:rPr>
          <w:lang w:eastAsia="hr-HR"/>
        </w:rPr>
      </w:pPr>
      <w:r>
        <w:rPr>
          <w:lang w:eastAsia="hr-HR"/>
        </w:rPr>
        <w:t>Za točnost otpravka - ovl. službenik</w:t>
      </w:r>
    </w:p>
    <w:p w:rsidRDefault="00924386" w:rsidP="00924386" w:rsidR="00885FC6" w:rsidRPr="00F5405D">
      <w:r>
        <w:rPr>
          <w:lang w:eastAsia="hr-HR"/>
        </w:rPr>
        <w:t>Katarina Drndelić</w:t>
      </w:r>
    </w:p>
    <w:sectPr w:rsidSect="002D219A" w:rsidR="00885FC6" w:rsidRPr="00F5405D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7343" w:rsidP="00E47343" w:rsidR="00E47343">
      <w:r>
        <w:separator/>
      </w:r>
    </w:p>
  </w:endnote>
  <w:endnote w:id="0" w:type="continuationSeparator">
    <w:p w:rsidRDefault="00E47343" w:rsidP="00E47343" w:rsidR="00E473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7343" w:rsidP="00E47343" w:rsidR="00E47343">
      <w:r>
        <w:separator/>
      </w:r>
    </w:p>
  </w:footnote>
  <w:footnote w:id="0" w:type="continuationSeparator">
    <w:p w:rsidRDefault="00E47343" w:rsidP="00E47343" w:rsidR="00E473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343" w:rsidP="00E47343" w:rsidR="00E47343">
    <w:pPr>
      <w:pStyle w:val="Zaglavlje"/>
      <w:tabs>
        <w:tab w:pos="4320" w:val="center"/>
        <w:tab w:pos="7210" w:val="left"/>
      </w:tabs>
    </w:pPr>
    <w:r>
      <w:tab/>
    </w:r>
    <w:sdt>
      <w:sdtPr>
        <w:id w:val="43286394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924386">
          <w:rPr>
            <w:noProof/>
          </w:rPr>
          <w:t>2</w:t>
        </w:r>
        <w:r>
          <w:fldChar w:fldCharType="end"/>
        </w:r>
      </w:sdtContent>
    </w:sdt>
    <w:r>
      <w:tab/>
    </w:r>
    <w:r>
      <w:tab/>
    </w:r>
    <w:r w:rsidR="004B1113">
      <w:tab/>
      <w:t>85</w:t>
    </w:r>
    <w:r>
      <w:t>. St-</w:t>
    </w:r>
    <w:r w:rsidR="008F4994">
      <w:t>6179</w:t>
    </w:r>
    <w:r w:rsidR="002D219A">
      <w:t>/1</w:t>
    </w:r>
    <w:r w:rsidR="004B1113">
      <w:t>6</w:t>
    </w:r>
  </w:p>
  <w:p w:rsidRDefault="00E47343" w:rsidR="00E473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343" w:rsidR="00E47343">
    <w:pPr>
      <w:pStyle w:val="Zaglavlje"/>
    </w:pPr>
    <w:r>
      <w:t xml:space="preserve">     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F767A"/>
    <w:multiLevelType w:val="hybridMultilevel"/>
    <w:tmpl w:val="D38A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52D76"/>
    <w:rsid w:val="000C0D14"/>
    <w:rsid w:val="000E19ED"/>
    <w:rsid w:val="00164651"/>
    <w:rsid w:val="001767BF"/>
    <w:rsid w:val="00182A93"/>
    <w:rsid w:val="001D4F7B"/>
    <w:rsid w:val="0021087C"/>
    <w:rsid w:val="00264157"/>
    <w:rsid w:val="00264933"/>
    <w:rsid w:val="0027741C"/>
    <w:rsid w:val="002B6952"/>
    <w:rsid w:val="002D219A"/>
    <w:rsid w:val="002D2245"/>
    <w:rsid w:val="002D23E3"/>
    <w:rsid w:val="00347BB4"/>
    <w:rsid w:val="00392F98"/>
    <w:rsid w:val="0039751D"/>
    <w:rsid w:val="003C198B"/>
    <w:rsid w:val="003E6DD7"/>
    <w:rsid w:val="00403E25"/>
    <w:rsid w:val="0045199A"/>
    <w:rsid w:val="004B1113"/>
    <w:rsid w:val="004B7F3F"/>
    <w:rsid w:val="004E5469"/>
    <w:rsid w:val="004F022B"/>
    <w:rsid w:val="005071FA"/>
    <w:rsid w:val="00542F03"/>
    <w:rsid w:val="00555310"/>
    <w:rsid w:val="005640F5"/>
    <w:rsid w:val="00575C7A"/>
    <w:rsid w:val="005E4DC8"/>
    <w:rsid w:val="0063051F"/>
    <w:rsid w:val="00685A5E"/>
    <w:rsid w:val="006A079E"/>
    <w:rsid w:val="006A22C0"/>
    <w:rsid w:val="006B708C"/>
    <w:rsid w:val="006E4475"/>
    <w:rsid w:val="007141AF"/>
    <w:rsid w:val="00736822"/>
    <w:rsid w:val="007461BF"/>
    <w:rsid w:val="00756F8A"/>
    <w:rsid w:val="00766F7B"/>
    <w:rsid w:val="007A6843"/>
    <w:rsid w:val="007B3F07"/>
    <w:rsid w:val="00820565"/>
    <w:rsid w:val="00885FC6"/>
    <w:rsid w:val="008B05F8"/>
    <w:rsid w:val="008B2636"/>
    <w:rsid w:val="008F4994"/>
    <w:rsid w:val="008F7E15"/>
    <w:rsid w:val="009178E4"/>
    <w:rsid w:val="00924386"/>
    <w:rsid w:val="009345C2"/>
    <w:rsid w:val="009530FB"/>
    <w:rsid w:val="009A56C5"/>
    <w:rsid w:val="009B1899"/>
    <w:rsid w:val="00A34C9C"/>
    <w:rsid w:val="00A45CFF"/>
    <w:rsid w:val="00A91331"/>
    <w:rsid w:val="00AB459F"/>
    <w:rsid w:val="00AE690B"/>
    <w:rsid w:val="00AF5E16"/>
    <w:rsid w:val="00B44623"/>
    <w:rsid w:val="00B47261"/>
    <w:rsid w:val="00B639DE"/>
    <w:rsid w:val="00B9670D"/>
    <w:rsid w:val="00BA7AA8"/>
    <w:rsid w:val="00C515C3"/>
    <w:rsid w:val="00CE1064"/>
    <w:rsid w:val="00D345C9"/>
    <w:rsid w:val="00D47D35"/>
    <w:rsid w:val="00D52D3B"/>
    <w:rsid w:val="00D74489"/>
    <w:rsid w:val="00DA0BBE"/>
    <w:rsid w:val="00DB06B8"/>
    <w:rsid w:val="00E07559"/>
    <w:rsid w:val="00E43B9E"/>
    <w:rsid w:val="00E47343"/>
    <w:rsid w:val="00F246E2"/>
    <w:rsid w:val="00F24D5A"/>
    <w:rsid w:val="00F378C1"/>
    <w:rsid w:val="00F4108B"/>
    <w:rsid w:val="00F5405D"/>
    <w:rsid w:val="00F654DB"/>
    <w:rsid w:val="00F836DA"/>
    <w:rsid w:val="00F86546"/>
    <w:rsid w:val="00FA16DF"/>
    <w:rsid w:val="00FB571F"/>
    <w:rsid w:val="00FB7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473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4734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473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4734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473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47343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75C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43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438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438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438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438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473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4734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473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4734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473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47343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75C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43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438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438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438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438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prisilna naplata</izvorni_sadrzaj>
    <derivirana_varijabla naziv="DomainObject.Primjedba_1">prisilna naplata</derivirana_varijabla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6179</izvorni_sadrzaj>
    <derivirana_varijabla naziv="DomainObject.Predmet.Broj_1">6179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2016.</izvorni_sadrzaj>
    <derivirana_varijabla naziv="DomainObject.Predmet.DatumOsnivanja_1">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siječnja 2018.</izvorni_sadrzaj>
    <derivirana_varijabla naziv="DomainObject.Predmet.DatumRjesavanja_1">4.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St-6179/2016</izvorni_sadrzaj>
    <derivirana_varijabla naziv="DomainObject.Predmet.OznakaBroj_1">St-6179/2016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INTERNATIONAL TOURIST TRAVEL j.d.o.o. putnička agencija</izvorni_sadrzaj>
    <derivirana_varijabla naziv="DomainObject.Predmet.ProtustrankaFormated_1">  INTERNATIONAL TOURIST TRAVEL j.d.o.o. putnička agencija</derivirana_varijabla>
  </DomainObject.Predmet.ProtustrankaFormated>
  <DomainObject.Predmet.ProtustrankaFormatedOIB>
    <izvorni_sadrzaj>  INTERNATIONAL TOURIST TRAVEL j.d.o.o. putnička agencija, OIB 95639482641</izvorni_sadrzaj>
    <derivirana_varijabla naziv="DomainObject.Predmet.ProtustrankaFormatedOIB_1">  INTERNATIONAL TOURIST TRAVEL j.d.o.o. putnička agencija, OIB 95639482641</derivirana_varijabla>
  </DomainObject.Predmet.ProtustrankaFormatedOIB>
  <DomainObject.Predmet.ProtustrankaFormatedWithAdress>
    <izvorni_sadrzaj> INTERNATIONAL TOURIST TRAVEL j.d.o.o. putnička agencija, Kraljevec 122, 49294 Kraljevec Na Sutli</izvorni_sadrzaj>
    <derivirana_varijabla naziv="DomainObject.Predmet.ProtustrankaFormatedWithAdress_1"> INTERNATIONAL TOURIST TRAVEL j.d.o.o. putnička agencija, Kraljevec 122, 49294 Kraljevec Na Sutli</derivirana_varijabla>
  </DomainObject.Predmet.ProtustrankaFormatedWithAdress>
  <DomainObject.Predmet.ProtustrankaFormatedWithAdressOIB>
    <izvorni_sadrzaj> INTERNATIONAL TOURIST TRAVEL j.d.o.o. putnička agencija, OIB 95639482641, Kraljevec 122, 49294 Kraljevec Na Sutli</izvorni_sadrzaj>
    <derivirana_varijabla naziv="DomainObject.Predmet.ProtustrankaFormatedWithAdressOIB_1"> INTERNATIONAL TOURIST TRAVEL j.d.o.o. putnička agencija, OIB 95639482641, Kraljevec 122, 49294 Kraljevec Na Sutli</derivirana_varijabla>
  </DomainObject.Predmet.ProtustrankaFormatedWithAdressOIB>
  <DomainObject.Predmet.ProtustrankaWithAdress>
    <izvorni_sadrzaj>INTERNATIONAL TOURIST TRAVEL j.d.o.o. putnička agencija Kraljevec 122, 49294 Kraljevec Na Sutli</izvorni_sadrzaj>
    <derivirana_varijabla naziv="DomainObject.Predmet.ProtustrankaWithAdress_1">INTERNATIONAL TOURIST TRAVEL j.d.o.o. putnička agencija Kraljevec 122, 49294 Kraljevec Na Sutli</derivirana_varijabla>
  </DomainObject.Predmet.ProtustrankaWithAdress>
  <DomainObject.Predmet.ProtustrankaWithAdressOIB>
    <izvorni_sadrzaj>INTERNATIONAL TOURIST TRAVEL j.d.o.o. putnička agencija, OIB 95639482641, Kraljevec 122, 49294 Kraljevec Na Sutli</izvorni_sadrzaj>
    <derivirana_varijabla naziv="DomainObject.Predmet.ProtustrankaWithAdressOIB_1">INTERNATIONAL TOURIST TRAVEL j.d.o.o. putnička agencija, OIB 95639482641, Kraljevec 122, 49294 Kraljevec Na Sutli</derivirana_varijabla>
  </DomainObject.Predmet.ProtustrankaWithAdressOIB>
  <DomainObject.Predmet.ProtustrankaNazivFormated>
    <izvorni_sadrzaj>INTERNATIONAL TOURIST TRAVEL j.d.o.o. putnička agencija</izvorni_sadrzaj>
    <derivirana_varijabla naziv="DomainObject.Predmet.ProtustrankaNazivFormated_1">INTERNATIONAL TOURIST TRAVEL j.d.o.o. putnička agencija</derivirana_varijabla>
  </DomainObject.Predmet.ProtustrankaNazivFormated>
  <DomainObject.Predmet.ProtustrankaNazivFormatedOIB>
    <izvorni_sadrzaj>INTERNATIONAL TOURIST TRAVEL j.d.o.o. putnička agencija, OIB 95639482641</izvorni_sadrzaj>
    <derivirana_varijabla naziv="DomainObject.Predmet.ProtustrankaNazivFormatedOIB_1">INTERNATIONAL TOURIST TRAVEL j.d.o.o. putnička agencija, OIB 95639482641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Marija Šepetavc Turković</izvorni_sadrzaj>
    <derivirana_varijabla naziv="DomainObject.Predmet.StrankaFormated_1">  FINA Regionalni centar Zagreb; Marija Šepetavc Turković</derivirana_varijabla>
  </DomainObject.Predmet.StrankaFormated>
  <DomainObject.Predmet.StrankaFormatedOIB>
    <izvorni_sadrzaj>  FINA Regionalni centar Zagreb, OIB 85821130368; Marija Šepetavc Turković, OIB 03143693749</izvorni_sadrzaj>
    <derivirana_varijabla naziv="DomainObject.Predmet.StrankaFormatedOIB_1">  FINA Regionalni centar Zagreb, OIB 85821130368; Marija Šepetavc Turković, OIB 03143693749</derivirana_varijabla>
  </DomainObject.Predmet.StrankaFormatedOIB>
  <DomainObject.Predmet.StrankaFormatedWithAdress>
    <izvorni_sadrzaj> FINA Regionalni centar Zagreb, Trg svibanjskih žrtava 1995. br. 1, 10000 Zagreb; Marija Šepetavc Turković, Kraljevec 122, 49294 Kraljevec Na Sutli</izvorni_sadrzaj>
    <derivirana_varijabla naziv="DomainObject.Predmet.StrankaFormatedWithAdress_1"> FINA Regionalni centar Zagreb, Trg svibanjskih žrtava 1995. br. 1, 10000 Zagreb; Marija Šepetavc Turković, Kraljevec 122, 49294 Kraljevec Na Sutli</derivirana_varijabla>
  </DomainObject.Predmet.StrankaFormatedWithAdress>
  <DomainObject.Predmet.StrankaFormatedWithAdressOIB>
    <izvorni_sadrzaj> FINA Regionalni centar Zagreb, OIB 85821130368, Trg svibanjskih žrtava 1995. br. 1, 10000 Zagreb; Marija Šepetavc Turković, OIB 03143693749, Kraljevec 122, 49294 Kraljevec Na Sutli</izvorni_sadrzaj>
    <derivirana_varijabla naziv="DomainObject.Predmet.StrankaFormatedWithAdressOIB_1"> FINA Regionalni centar Zagreb, OIB 85821130368, Trg svibanjskih žrtava 1995. br. 1, 10000 Zagreb; Marija Šepetavc Turković, OIB 03143693749, Kraljevec 122, 49294 Kraljevec Na Sutli</derivirana_varijabla>
  </DomainObject.Predmet.StrankaFormatedWithAdressOIB>
  <DomainObject.Predmet.StrankaWithAdress>
    <izvorni_sadrzaj>FINA Regionalni centar Zagreb Trg svibanjskih žrtava 1995. br. 1,10000 Zagreb,Marija Šepetavc Turković Kraljevec 122,49294 Kraljevec Na Sutli</izvorni_sadrzaj>
    <derivirana_varijabla naziv="DomainObject.Predmet.StrankaWithAdress_1">FINA Regionalni centar Zagreb Trg svibanjskih žrtava 1995. br. 1,10000 Zagreb,Marija Šepetavc Turković Kraljevec 122,49294 Kraljevec Na Sutli</derivirana_varijabla>
  </DomainObject.Predmet.StrankaWithAdress>
  <DomainObject.Predmet.StrankaWithAdressOIB>
    <izvorni_sadrzaj>FINA Regionalni centar Zagreb, OIB 85821130368, Trg svibanjskih žrtava 1995. br. 1,10000 Zagreb,Marija Šepetavc Turković, OIB 03143693749, Kraljevec 122,49294 Kraljevec Na Sutli</izvorni_sadrzaj>
    <derivirana_varijabla naziv="DomainObject.Predmet.StrankaWithAdressOIB_1">FINA Regionalni centar Zagreb, OIB 85821130368, Trg svibanjskih žrtava 1995. br. 1,10000 Zagreb,Marija Šepetavc Turković, OIB 03143693749, Kraljevec 122,49294 Kraljevec Na Sutli</derivirana_varijabla>
  </DomainObject.Predmet.StrankaWithAdressOIB>
  <DomainObject.Predmet.StrankaNazivFormated>
    <izvorni_sadrzaj>FINA Regionalni centar Zagreb,Marija Šepetavc Turković</izvorni_sadrzaj>
    <derivirana_varijabla naziv="DomainObject.Predmet.StrankaNazivFormated_1">FINA Regionalni centar Zagreb,Marija Šepetavc Turković</derivirana_varijabla>
  </DomainObject.Predmet.StrankaNazivFormated>
  <DomainObject.Predmet.StrankaNazivFormatedOIB>
    <izvorni_sadrzaj>FINA Regionalni centar Zagreb, OIB 85821130368,Marija Šepetavc Turković, OIB 03143693749</izvorni_sadrzaj>
    <derivirana_varijabla naziv="DomainObject.Predmet.StrankaNazivFormatedOIB_1">FINA Regionalni centar Zagreb, OIB 85821130368,Marija Šepetavc Turković, OIB 03143693749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Marija Šepetavc Turković</item>
    </izvorni_sadrzaj>
    <derivirana_varijabla naziv="DomainObject.Predmet.StrankaListFormated_1">
      <item>FINA Regionalni centar Zagreb</item>
      <item>Marija Šepetavc Turković</item>
    </derivirana_varijabla>
  </DomainObject.Predmet.StrankaListFormated>
  <DomainObject.Predmet.StrankaListFormatedOIB>
    <izvorni_sadrzaj>
      <item>FINA Regionalni centar Zagreb, OIB 85821130368</item>
      <item>Marija Šepetavc Turković, OIB 03143693749</item>
    </izvorni_sadrzaj>
    <derivirana_varijabla naziv="DomainObject.Predmet.StrankaListFormatedOIB_1">
      <item>FINA Regionalni centar Zagreb, OIB 85821130368</item>
      <item>Marija Šepetavc Turković, OIB 03143693749</item>
    </derivirana_varijabla>
  </DomainObject.Predmet.StrankaListFormatedOIB>
  <DomainObject.Predmet.StrankaListFormatedWithAdress>
    <izvorni_sadrzaj>
      <item>FINA Regionalni centar Zagreb, Trg svibanjskih žrtava 1995. br. 1, 10000 Zagreb</item>
      <item>Marija Šepetavc Turković, Kraljevec 122, 49294 Kraljevec Na Sutli</item>
    </izvorni_sadrzaj>
    <derivirana_varijabla naziv="DomainObject.Predmet.StrankaListFormatedWithAdress_1">
      <item>FINA Regionalni centar Zagreb, Trg svibanjskih žrtava 1995. br. 1, 10000 Zagreb</item>
      <item>Marija Šepetavc Turković, Kraljevec 122, 49294 Kraljevec Na Sutli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Marija Šepetavc Turković, OIB 03143693749, Kraljevec 122, 49294 Kraljevec Na Sutli</item>
    </izvorni_sadrzaj>
    <derivirana_varijabla naziv="DomainObject.Predmet.StrankaListFormatedWithAdressOIB_1">
      <item>FINA Regionalni centar Zagreb, OIB 85821130368, Trg svibanjskih žrtava 1995. br. 1, 10000 Zagreb</item>
      <item>Marija Šepetavc Turković, OIB 03143693749, Kraljevec 122, 49294 Kraljevec Na Sutli</item>
    </derivirana_varijabla>
  </DomainObject.Predmet.StrankaListFormatedWithAdressOIB>
  <DomainObject.Predmet.StrankaListNazivFormated>
    <izvorni_sadrzaj>
      <item>FINA Regionalni centar Zagreb</item>
      <item>Marija Šepetavc Turković</item>
    </izvorni_sadrzaj>
    <derivirana_varijabla naziv="DomainObject.Predmet.StrankaListNazivFormated_1">
      <item>FINA Regionalni centar Zagreb</item>
      <item>Marija Šepetavc Turković</item>
    </derivirana_varijabla>
  </DomainObject.Predmet.StrankaListNazivFormated>
  <DomainObject.Predmet.StrankaListNazivFormatedOIB>
    <izvorni_sadrzaj>
      <item>FINA Regionalni centar Zagreb, OIB 85821130368</item>
      <item>Marija Šepetavc Turković, OIB 03143693749</item>
    </izvorni_sadrzaj>
    <derivirana_varijabla naziv="DomainObject.Predmet.StrankaListNazivFormatedOIB_1">
      <item>FINA Regionalni centar Zagreb, OIB 85821130368</item>
      <item>Marija Šepetavc Turković, OIB 03143693749</item>
    </derivirana_varijabla>
  </DomainObject.Predmet.StrankaListNazivFormatedOIB>
  <DomainObject.Predmet.ProtuStrankaListFormated>
    <izvorni_sadrzaj>
      <item>INTERNATIONAL TOURIST TRAVEL j.d.o.o. putnička agencija</item>
    </izvorni_sadrzaj>
    <derivirana_varijabla naziv="DomainObject.Predmet.ProtuStrankaListFormated_1">
      <item>INTERNATIONAL TOURIST TRAVEL j.d.o.o. putnička agencija</item>
    </derivirana_varijabla>
  </DomainObject.Predmet.ProtuStrankaListFormated>
  <DomainObject.Predmet.ProtuStrankaListFormatedOIB>
    <izvorni_sadrzaj>
      <item>INTERNATIONAL TOURIST TRAVEL j.d.o.o. putnička agencija, OIB 95639482641</item>
    </izvorni_sadrzaj>
    <derivirana_varijabla naziv="DomainObject.Predmet.ProtuStrankaListFormatedOIB_1">
      <item>INTERNATIONAL TOURIST TRAVEL j.d.o.o. putnička agencija, OIB 95639482641</item>
    </derivirana_varijabla>
  </DomainObject.Predmet.ProtuStrankaListFormatedOIB>
  <DomainObject.Predmet.ProtuStrankaListFormatedWithAdress>
    <izvorni_sadrzaj>
      <item>INTERNATIONAL TOURIST TRAVEL j.d.o.o. putnička agencija, Kraljevec 122, 49294 Kraljevec Na Sutli</item>
    </izvorni_sadrzaj>
    <derivirana_varijabla naziv="DomainObject.Predmet.ProtuStrankaListFormatedWithAdress_1">
      <item>INTERNATIONAL TOURIST TRAVEL j.d.o.o. putnička agencija, Kraljevec 122, 49294 Kraljevec Na Sutli</item>
    </derivirana_varijabla>
  </DomainObject.Predmet.ProtuStrankaListFormatedWithAdress>
  <DomainObject.Predmet.ProtuStrankaListFormatedWithAdressOIB>
    <izvorni_sadrzaj>
      <item>INTERNATIONAL TOURIST TRAVEL j.d.o.o. putnička agencija, OIB 95639482641, Kraljevec 122, 49294 Kraljevec Na Sutli</item>
    </izvorni_sadrzaj>
    <derivirana_varijabla naziv="DomainObject.Predmet.ProtuStrankaListFormatedWithAdressOIB_1">
      <item>INTERNATIONAL TOURIST TRAVEL j.d.o.o. putnička agencija, OIB 95639482641, Kraljevec 122, 49294 Kraljevec Na Sutli</item>
    </derivirana_varijabla>
  </DomainObject.Predmet.ProtuStrankaListFormatedWithAdressOIB>
  <DomainObject.Predmet.ProtuStrankaListNazivFormated>
    <izvorni_sadrzaj>
      <item>INTERNATIONAL TOURIST TRAVEL j.d.o.o. putnička agencija</item>
    </izvorni_sadrzaj>
    <derivirana_varijabla naziv="DomainObject.Predmet.ProtuStrankaListNazivFormated_1">
      <item>INTERNATIONAL TOURIST TRAVEL j.d.o.o. putnička agencija</item>
    </derivirana_varijabla>
  </DomainObject.Predmet.ProtuStrankaListNazivFormated>
  <DomainObject.Predmet.ProtuStrankaListNazivFormatedOIB>
    <izvorni_sadrzaj>
      <item>INTERNATIONAL TOURIST TRAVEL j.d.o.o. putnička agencija, OIB 95639482641</item>
    </izvorni_sadrzaj>
    <derivirana_varijabla naziv="DomainObject.Predmet.ProtuStrankaListNazivFormatedOIB_1">
      <item>INTERNATIONAL TOURIST TRAVEL j.d.o.o. putnička agencija, OIB 95639482641</item>
    </derivirana_varijabla>
  </DomainObject.Predmet.ProtuStrankaListNazivFormatedOIB>
  <DomainObject.Predmet.OstaliListFormated>
    <izvorni_sadrzaj>
      <item>ERSTE&amp;STEIERMÄRKISCHE BANKA dioničko društvo</item>
      <item>Marija Šepetavc Turković</item>
    </izvorni_sadrzaj>
    <derivirana_varijabla naziv="DomainObject.Predmet.OstaliListFormated_1">
      <item>ERSTE&amp;STEIERMÄRKISCHE BANKA dioničko društvo</item>
      <item>Marija Šepetavc Turković</item>
    </derivirana_varijabla>
  </DomainObject.Predmet.OstaliListFormated>
  <DomainObject.Predmet.OstaliListFormatedOIB>
    <izvorni_sadrzaj>
      <item>ERSTE&amp;STEIERMÄRKISCHE BANKA dioničko društvo, OIB 23057039320</item>
      <item>Marija Šepetavc Turković, OIB 03143693749</item>
    </izvorni_sadrzaj>
    <derivirana_varijabla naziv="DomainObject.Predmet.OstaliListFormatedOIB_1">
      <item>ERSTE&amp;STEIERMÄRKISCHE BANKA dioničko društvo, OIB 23057039320</item>
      <item>Marija Šepetavc Turković, OIB 03143693749</item>
    </derivirana_varijabla>
  </DomainObject.Predmet.OstaliListFormatedOIB>
  <DomainObject.Predmet.OstaliListFormatedWithAdress>
    <izvorni_sadrzaj>
      <item>ERSTE&amp;STEIERMÄRKISCHE BANKA dioničko društvo, Jadranski Trg 3/a, 51000 Rijeka</item>
      <item>Marija Šepetavc Turković, Kraljevec Na Sutli 122, 49294 Kraljevec Na Sutli</item>
    </izvorni_sadrzaj>
    <derivirana_varijabla naziv="DomainObject.Predmet.OstaliListFormatedWithAdress_1">
      <item>ERSTE&amp;STEIERMÄRKISCHE BANKA dioničko društvo, Jadranski Trg 3/a, 51000 Rijeka</item>
      <item>Marija Šepetavc Turković, Kraljevec Na Sutli 122, 49294 Kraljevec Na Sutli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Marija Šepetavc Turković, OIB 03143693749, Kraljevec Na Sutli 122, 49294 Kraljevec Na Sutli</item>
    </izvorni_sadrzaj>
    <derivirana_varijabla naziv="DomainObject.Predmet.OstaliListFormatedWithAdressOIB_1">
      <item>ERSTE&amp;STEIERMÄRKISCHE BANKA dioničko društvo, OIB 23057039320, Jadranski Trg 3/a, 51000 Rijeka</item>
      <item>Marija Šepetavc Turković, OIB 03143693749, Kraljevec Na Sutli 122, 49294 Kraljevec Na Sutli</item>
    </derivirana_varijabla>
  </DomainObject.Predmet.OstaliListFormatedWithAdressOIB>
  <DomainObject.Predmet.OstaliListNazivFormated>
    <izvorni_sadrzaj>
      <item>ERSTE&amp;STEIERMÄRKISCHE BANKA dioničko društvo</item>
      <item>Marija Šepetavc Turković</item>
    </izvorni_sadrzaj>
    <derivirana_varijabla naziv="DomainObject.Predmet.OstaliListNazivFormated_1">
      <item>ERSTE&amp;STEIERMÄRKISCHE BANKA dioničko društvo</item>
      <item>Marija Šepetavc Turković</item>
    </derivirana_varijabla>
  </DomainObject.Predmet.OstaliListNazivFormated>
  <DomainObject.Predmet.OstaliListNazivFormatedOIB>
    <izvorni_sadrzaj>
      <item>ERSTE&amp;STEIERMÄRKISCHE BANKA dioničko društvo, OIB 23057039320</item>
      <item>Marija Šepetavc Turković, OIB 03143693749</item>
    </izvorni_sadrzaj>
    <derivirana_varijabla naziv="DomainObject.Predmet.OstaliListNazivFormatedOIB_1">
      <item>ERSTE&amp;STEIERMÄRKISCHE BANKA dioničko društvo, OIB 23057039320</item>
      <item>Marija Šepetavc Turković, OIB 03143693749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INTERNATIONAL TOURIST TRAVEL j.d.o.o. putnička agencija</izvorni_sadrzaj>
    <derivirana_varijabla naziv="DomainObject.Predmet.ProtustrankaIDrugi_1">INTERNATIONAL TOURIST TRAVEL j.d.o.o. putnička agencija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INTERNATIONAL TOURIST TRAVEL j.d.o.o. putnička agencija, OIB 95639482641, Kraljevec 122, 49294 Kraljevec Na Sutli</izvorni_sadrzaj>
    <derivirana_varijabla naziv="DomainObject.Predmet.ProtustrankaIDrugiAdressOIB_1">INTERNATIONAL TOURIST TRAVEL j.d.o.o. putnička agencija, OIB 95639482641, Kraljevec 122, 49294 Kraljevec Na Sutli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siječnja 2018.</izvorni_sadrzaj>
    <derivirana_varijabla naziv="DomainObject.Predmet.OdlukaRjesenje.DatumDonosenjaOdluke_1">4. siječnja 2018.</derivirana_varijabla>
  </DomainObject.Predmet.OdlukaRjesenje.DatumDonosenjaOdluke>
  <DomainObject.Predmet.OdlukaRjesenje.DatumPravomocnosti>
    <izvorni_sadrzaj>22. siječnja 2018.</izvorni_sadrzaj>
    <derivirana_varijabla naziv="DomainObject.Predmet.OdlukaRjesenje.DatumPravomocnosti_1">22. siječnja 2018.</derivirana_varijabla>
  </DomainObject.Predmet.OdlukaRjesenje.DatumPravomocnosti>
  <DomainObject.Predmet.OdlukaRjesenje.Oznaka>
    <izvorni_sadrzaj>St-6179/2016-32</izvorni_sadrzaj>
    <derivirana_varijabla naziv="DomainObject.Predmet.OdlukaRjesenje.Oznaka_1">St-6179/2016-32</derivirana_varijabla>
  </DomainObject.Predmet.OdlukaRjesenje.Oznaka>
  <DomainObject.Predmet.SudioniciListNaziv>
    <izvorni_sadrzaj>
      <item>FINA Regionalni centar Zagreb</item>
      <item>INTERNATIONAL TOURIST TRAVEL j.d.o.o. putnička agencija</item>
      <item>ERSTE&amp;STEIERMÄRKISCHE BANKA dioničko društvo</item>
      <item>Marija Šepetavc Turković</item>
      <item>Marija Šepetavc Turković</item>
    </izvorni_sadrzaj>
    <derivirana_varijabla naziv="DomainObject.Predmet.SudioniciListNaziv_1">
      <item>FINA Regionalni centar Zagreb</item>
      <item>INTERNATIONAL TOURIST TRAVEL j.d.o.o. putnička agencija</item>
      <item>ERSTE&amp;STEIERMÄRKISCHE BANKA dioničko društvo</item>
      <item>Marija Šepetavc Turković</item>
      <item>Marija Šepetavc Turković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INTERNATIONAL TOURIST TRAVEL j.d.o.o. putnička agencija, OIB 95639482641, Kraljevec 122,49294 Kraljevec Na Sutli</item>
      <item>ERSTE&amp;STEIERMÄRKISCHE BANKA dioničko društvo, OIB 23057039320, Jadranski Trg 3/a,51000 Rijeka</item>
      <item>Marija Šepetavc Turković, OIB 03143693749, Kraljevec Na Sutli 122,49294 Kraljevec Na Sutli</item>
      <item>Marija Šepetavc Turković, OIB 03143693749, Kraljevec 122,49294 Kraljevec Na Sutli</item>
    </izvorni_sadrzaj>
    <derivirana_varijabla naziv="DomainObject.Predmet.SudioniciListAdressOIB_1">
      <item>FINA Regionalni centar Zagreb, OIB 85821130368, Trg svibanjskih žrtava 1995. br. 1,10000 Zagreb</item>
      <item>INTERNATIONAL TOURIST TRAVEL j.d.o.o. putnička agencija, OIB 95639482641, Kraljevec 122,49294 Kraljevec Na Sutli</item>
      <item>ERSTE&amp;STEIERMÄRKISCHE BANKA dioničko društvo, OIB 23057039320, Jadranski Trg 3/a,51000 Rijeka</item>
      <item>Marija Šepetavc Turković, OIB 03143693749, Kraljevec Na Sutli 122,49294 Kraljevec Na Sutli</item>
      <item>Marija Šepetavc Turković, OIB 03143693749, Kraljevec 122,49294 Kraljevec Na Sutli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95639482641</item>
      <item>, OIB 23057039320</item>
      <item>, OIB 03143693749</item>
      <item>, OIB 03143693749</item>
    </izvorni_sadrzaj>
    <derivirana_varijabla naziv="DomainObject.Predmet.SudioniciListNazivOIB_1">
      <item>, OIB 85821130368</item>
      <item>, OIB 95639482641</item>
      <item>, OIB 23057039320</item>
      <item>, OIB 03143693749</item>
      <item>, OIB 03143693749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listopada 2017.</izvorni_sadrzaj>
    <derivirana_varijabla naziv="DomainObject.Predmet.DatumZadnjeOdrzaneSudskeRadnje_1">3. listopada 2017.</derivirana_varijabla>
  </DomainObject.Predmet.DatumZadnjeOdrzaneSudskeRadnje>
  <DomainObject.PredzadnjaOdlukaIzPredmeta.DatumDonosenjaOdluke>
    <izvorni_sadrzaj>16. veljače 2018.</izvorni_sadrzaj>
    <derivirana_varijabla naziv="DomainObject.PredzadnjaOdlukaIzPredmeta.DatumDonosenjaOdluke_1">16. veljače 2018.</derivirana_varijabla>
  </DomainObject.PredzadnjaOdlukaIzPredmeta.DatumDonosenjaOdluke>
  <DomainObject.PredzadnjaOdlukaIzPredmeta.Oznaka>
    <izvorni_sadrzaj>St-6179/2016-40</izvorni_sadrzaj>
    <derivirana_varijabla naziv="DomainObject.PredzadnjaOdlukaIzPredmeta.Oznaka_1">St-6179/2016-40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408</properties:Words>
  <properties:Characters>2148</properties:Characters>
  <properties:Lines>60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2018-04-05T06:53:00Z</dcterms:created>
  <dc:creator>nmarkovic</dc:creator>
  <cp:lastModifiedBy>Katarina Drndelić</cp:lastModifiedBy>
  <cp:lastPrinted>2018-10-15T08:46:00Z</cp:lastPrinted>
  <dcterms:modified xmlns:xsi="http://www.w3.org/2001/XMLSchema-instance" xsi:type="dcterms:W3CDTF">2018-10-15T08:46:00Z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(6179-16.docx)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