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5fa2" w14:paraId="ff35fa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12134">
        <w:rPr>
          <w:b/>
          <w:lang w:val="hr-HR"/>
        </w:rPr>
        <w:t>673/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12134">
        <w:rPr>
          <w:lang w:val="hr-HR"/>
        </w:rPr>
        <w:t>U</w:t>
      </w:r>
      <w:r w:rsidR="00282F64">
        <w:rPr>
          <w:lang w:val="hr-HR"/>
        </w:rPr>
        <w:t>DRUGA DRAGOVOLJACA DOMOVINSKOG RATA</w:t>
      </w:r>
      <w:r w:rsidR="00712134">
        <w:rPr>
          <w:lang w:val="hr-HR"/>
        </w:rPr>
        <w:t xml:space="preserve"> "BRANKO VILA"</w:t>
      </w:r>
      <w:r w:rsidR="00282F64">
        <w:rPr>
          <w:lang w:val="hr-HR"/>
        </w:rPr>
        <w:t xml:space="preserve"> SPLIT</w:t>
      </w:r>
      <w:r w:rsidR="00712134">
        <w:rPr>
          <w:lang w:val="hr-HR"/>
        </w:rPr>
        <w:t>, Split, Matice hrvatske 28</w:t>
      </w:r>
      <w:r w:rsidR="000467BE">
        <w:rPr>
          <w:lang w:val="hr-HR"/>
        </w:rPr>
        <w:t xml:space="preserve">, OIB: </w:t>
      </w:r>
      <w:r w:rsidR="00712134">
        <w:rPr>
          <w:lang w:val="hr-HR"/>
        </w:rPr>
        <w:t>07721176173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282F64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12134">
        <w:rPr>
          <w:lang w:val="hr-HR"/>
        </w:rPr>
        <w:t xml:space="preserve">Udruga dragovoljaca </w:t>
      </w:r>
      <w:r w:rsidR="00282F64">
        <w:rPr>
          <w:lang w:val="hr-HR"/>
        </w:rPr>
        <w:t>UDRUGA DRAGOVOLJACA DOMOVINSKOG RATA "BRANKO VILA" SPLIT, Split, Matice hrvatske 28, OIB: 07721176173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12134">
        <w:rPr>
          <w:lang w:val="hr-HR"/>
        </w:rPr>
        <w:t>173.178,41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82F64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282F6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1F590C"/>
    <w:rsid w:val="00200E29"/>
    <w:rsid w:val="00217DD3"/>
    <w:rsid w:val="002702A4"/>
    <w:rsid w:val="00282F6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12134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9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9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9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9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St-1673/2015</izvorni_sadrzaj>
    <derivirana_varijabla naziv="DomainObject.Predmet.OznakaBroj_1">St-1673/2015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"BRANKO VILA" SPLIT</izvorni_sadrzaj>
    <derivirana_varijabla naziv="DomainObject.Predmet.ProtustrankaFormated_1">  UDRUGA DRAGOVOLJACA DOMOVINSKOG RATA "BRANKO VILA" SPLIT</derivirana_varijabla>
  </DomainObject.Predmet.ProtustrankaFormated>
  <DomainObject.Predmet.ProtustrankaFormatedOIB>
    <izvorni_sadrzaj>  UDRUGA DRAGOVOLJACA DOMOVINSKOG RATA "BRANKO VILA" SPLIT, OIB 07721176173</izvorni_sadrzaj>
    <derivirana_varijabla naziv="DomainObject.Predmet.ProtustrankaFormatedOIB_1">  UDRUGA DRAGOVOLJACA DOMOVINSKOG RATA "BRANKO VILA" SPLIT, OIB 07721176173</derivirana_varijabla>
  </DomainObject.Predmet.ProtustrankaFormatedOIB>
  <DomainObject.Predmet.ProtustrankaFormatedWithAdress>
    <izvorni_sadrzaj> UDRUGA DRAGOVOLJACA DOMOVINSKOG RATA "BRANKO VILA" SPLIT, Marice hrvatske 28, 21000 Split</izvorni_sadrzaj>
    <derivirana_varijabla naziv="DomainObject.Predmet.ProtustrankaFormatedWithAdress_1"> UDRUGA DRAGOVOLJACA DOMOVINSKOG RATA "BRANKO VILA" SPLIT, Marice hrvatske 28, 21000 Split</derivirana_varijabla>
  </DomainObject.Predmet.ProtustrankaFormatedWithAdress>
  <DomainObject.Predmet.ProtustrankaFormatedWithAdressOIB>
    <izvorni_sadrzaj> UDRUGA DRAGOVOLJACA DOMOVINSKOG RATA "BRANKO VILA" SPLIT, OIB 07721176173, Marice hrvatske 28, 21000 Split</izvorni_sadrzaj>
    <derivirana_varijabla naziv="DomainObject.Predmet.ProtustrankaFormatedWithAdressOIB_1"> UDRUGA DRAGOVOLJACA DOMOVINSKOG RATA "BRANKO VILA" SPLIT, OIB 07721176173, Marice hrvatske 28, 21000 Split</derivirana_varijabla>
  </DomainObject.Predmet.ProtustrankaFormatedWithAdressOIB>
  <DomainObject.Predmet.ProtustrankaWithAdress>
    <izvorni_sadrzaj>UDRUGA DRAGOVOLJACA DOMOVINSKOG RATA "BRANKO VILA" SPLIT Marice hrvatske 28, 21000 Split</izvorni_sadrzaj>
    <derivirana_varijabla naziv="DomainObject.Predmet.ProtustrankaWithAdress_1">UDRUGA DRAGOVOLJACA DOMOVINSKOG RATA "BRANKO VILA" SPLIT Marice hrvatske 28, 21000 Split</derivirana_varijabla>
  </DomainObject.Predmet.ProtustrankaWithAdress>
  <DomainObject.Predmet.ProtustrankaWithAdressOIB>
    <izvorni_sadrzaj>UDRUGA DRAGOVOLJACA DOMOVINSKOG RATA "BRANKO VILA" SPLIT, OIB 07721176173, Marice hrvatske 28, 21000 Split</izvorni_sadrzaj>
    <derivirana_varijabla naziv="DomainObject.Predmet.ProtustrankaWithAdressOIB_1">UDRUGA DRAGOVOLJACA DOMOVINSKOG RATA "BRANKO VILA" SPLIT, OIB 07721176173, Marice hrvatske 28, 21000 Split</derivirana_varijabla>
  </DomainObject.Predmet.ProtustrankaWithAdressOIB>
  <DomainObject.Predmet.ProtustrankaNazivFormated>
    <izvorni_sadrzaj>UDRUGA DRAGOVOLJACA DOMOVINSKOG RATA "BRANKO VILA" SPLIT</izvorni_sadrzaj>
    <derivirana_varijabla naziv="DomainObject.Predmet.ProtustrankaNazivFormated_1">UDRUGA DRAGOVOLJACA DOMOVINSKOG RATA "BRANKO VILA" SPLIT</derivirana_varijabla>
  </DomainObject.Predmet.ProtustrankaNazivFormated>
  <DomainObject.Predmet.ProtustrankaNazivFormatedOIB>
    <izvorni_sadrzaj>UDRUGA DRAGOVOLJACA DOMOVINSKOG RATA "BRANKO VILA" SPLIT, OIB 07721176173</izvorni_sadrzaj>
    <derivirana_varijabla naziv="DomainObject.Predmet.ProtustrankaNazivFormatedOIB_1">UDRUGA DRAGOVOLJACA DOMOVINSKOG RATA "BRANKO VILA" SPLIT, OIB 07721176173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173178.41</izvorni_sadrzaj>
    <derivirana_varijabla naziv="DomainObject.Predmet.TrenutnaVrijednost_1">173178.41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DRAGOVOLJACA DOMOVINSKOG RATA "BRANKO VILA" SPLIT</item>
    </izvorni_sadrzaj>
    <derivirana_varijabla naziv="DomainObject.Predmet.ProtuStrankaListFormated_1">
      <item>UDRUGA DRAGOVOLJACA DOMOVINSKOG RATA "BRANKO VILA" SPLIT</item>
    </derivirana_varijabla>
  </DomainObject.Predmet.ProtuStrankaListFormated>
  <DomainObject.Predmet.ProtuStrankaListFormatedOIB>
    <izvorni_sadrzaj>
      <item>UDRUGA DRAGOVOLJACA DOMOVINSKOG RATA "BRANKO VILA" SPLIT, OIB 07721176173</item>
    </izvorni_sadrzaj>
    <derivirana_varijabla naziv="DomainObject.Predmet.ProtuStrankaListFormatedOIB_1">
      <item>UDRUGA DRAGOVOLJACA DOMOVINSKOG RATA "BRANKO VILA" SPLIT, OIB 07721176173</item>
    </derivirana_varijabla>
  </DomainObject.Predmet.ProtuStrankaListFormatedOIB>
  <DomainObject.Predmet.ProtuStrankaListFormatedWithAdress>
    <izvorni_sadrzaj>
      <item>UDRUGA DRAGOVOLJACA DOMOVINSKOG RATA "BRANKO VILA" SPLIT, Marice hrvatske 28, 21000 Split</item>
    </izvorni_sadrzaj>
    <derivirana_varijabla naziv="DomainObject.Predmet.ProtuStrankaListFormatedWithAdress_1">
      <item>UDRUGA DRAGOVOLJACA DOMOVINSKOG RATA "BRANKO VILA" SPLIT, Marice hrvatske 28, 21000 Split</item>
    </derivirana_varijabla>
  </DomainObject.Predmet.ProtuStrankaListFormatedWithAdress>
  <DomainObject.Predmet.ProtuStrankaListFormatedWithAdressOIB>
    <izvorni_sadrzaj>
      <item>UDRUGA DRAGOVOLJACA DOMOVINSKOG RATA "BRANKO VILA" SPLIT, OIB 07721176173, Marice hrvatske 28, 21000 Split</item>
    </izvorni_sadrzaj>
    <derivirana_varijabla naziv="DomainObject.Predmet.ProtuStrankaListFormatedWithAdressOIB_1">
      <item>UDRUGA DRAGOVOLJACA DOMOVINSKOG RATA "BRANKO VILA" SPLIT, OIB 07721176173, Marice hrvatske 28, 21000 Split</item>
    </derivirana_varijabla>
  </DomainObject.Predmet.ProtuStrankaListFormatedWithAdressOIB>
  <DomainObject.Predmet.ProtuStrankaListNazivFormated>
    <izvorni_sadrzaj>
      <item>UDRUGA DRAGOVOLJACA DOMOVINSKOG RATA "BRANKO VILA" SPLIT</item>
    </izvorni_sadrzaj>
    <derivirana_varijabla naziv="DomainObject.Predmet.ProtuStrankaListNazivFormated_1">
      <item>UDRUGA DRAGOVOLJACA DOMOVINSKOG RATA "BRANKO VILA" SPLIT</item>
    </derivirana_varijabla>
  </DomainObject.Predmet.ProtuStrankaListNazivFormated>
  <DomainObject.Predmet.ProtuStrankaListNazivFormatedOIB>
    <izvorni_sadrzaj>
      <item>UDRUGA DRAGOVOLJACA DOMOVINSKOG RATA "BRANKO VILA" SPLIT, OIB 07721176173</item>
    </izvorni_sadrzaj>
    <derivirana_varijabla naziv="DomainObject.Predmet.ProtuStrankaListNazivFormatedOIB_1">
      <item>UDRUGA DRAGOVOLJACA DOMOVINSKOG RATA "BRANKO VILA" SPLIT, OIB 07721176173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DRAGOVOLJACA DOMOVINSKOG RATA "BRANKO VILA" SPLIT</izvorni_sadrzaj>
    <derivirana_varijabla naziv="DomainObject.Predmet.ProtustrankaIDrugi_1">UDRUGA DRAGOVOLJACA DOMOVINSKOG RATA "BRANKO VILA"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DRAGOVOLJACA DOMOVINSKOG RATA "BRANKO VILA" SPLIT, OIB 07721176173, Marice hrvatske 28, 21000 Split</izvorni_sadrzaj>
    <derivirana_varijabla naziv="DomainObject.Predmet.ProtustrankaIDrugiAdressOIB_1">UDRUGA DRAGOVOLJACA DOMOVINSKOG RATA "BRANKO VILA" SPLIT, OIB 07721176173, Marice hrvatske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DRAGOVOLJACA DOMOVINSKOG RATA "BRANKO VILA" SPLIT</item>
      <item>FINANCIJSKA AGENCIJA, RC SPLIT</item>
    </izvorni_sadrzaj>
    <derivirana_varijabla naziv="DomainObject.Predmet.SudioniciListNaziv_1">
      <item>UDRUGA DRAGOVOLJACA DOMOVINSKOG RATA "BRANKO VILA" SPLIT</item>
      <item>FINANCIJSKA AGENCIJA, RC SPLIT</item>
    </derivirana_varijabla>
  </DomainObject.Predmet.SudioniciListNaziv>
  <DomainObject.Predmet.SudioniciListAdressOIB>
    <izvorni_sadrzaj>
      <item>UDRUGA DRAGOVOLJACA DOMOVINSKOG RATA "BRANKO VILA" SPLIT, OIB 07721176173, Marice hrvatske 28,21000 Split</item>
      <item>FINANCIJSKA AGENCIJA, RC SPLIT, OIB 85821130368, Mažuranićevo šetalište 24 b,21000 Split</item>
    </izvorni_sadrzaj>
    <derivirana_varijabla naziv="DomainObject.Predmet.SudioniciListAdressOIB_1">
      <item>UDRUGA DRAGOVOLJACA DOMOVINSKOG RATA "BRANKO VILA" SPLIT, OIB 07721176173, Marice hrvatske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07721176173</item>
      <item>, OIB 85821130368</item>
    </izvorni_sadrzaj>
    <derivirana_varijabla naziv="DomainObject.Predmet.SudioniciListNazivOIB_1">
      <item>, OIB 07721176173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287EF-9A3A-48D4-AEB1-A9633FB62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1827</properties:Characters>
  <properties:Lines>51</properties:Lines>
  <properties:Paragraphs>16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2016-03-14T08:45:00Z</cp:lastPrinted>
  <dcterms:modified xmlns:xsi="http://www.w3.org/2001/XMLSchema-instance" xsi:type="dcterms:W3CDTF">2016-03-14T08:45:00Z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