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b2d5" w14:paraId="f0cb2d5" w:rsidRDefault="0001516D" w:rsidP="0001516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1516D" w:rsidR="00AE649C" w:rsidRPr="00B76F3C">
      <w:pPr>
        <w:pStyle w:val="NormaleSPIS"/>
        <w:spacing w:after="0"/>
      </w:pPr>
    </w:p>
    <w:p w:rsidRDefault="0001516D" w:rsidP="0001516D" w:rsidR="0001516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01516D" w:rsidP="0001516D" w:rsidR="0001516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01516D" w:rsidP="0001516D" w:rsidR="0001516D" w:rsidRPr="0001516D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01516D" w:rsidP="0001516D" w:rsidR="0001516D">
      <w:pPr>
        <w:spacing w:after="0"/>
        <w:jc w:val="right"/>
      </w:pPr>
      <w:r>
        <w:t>Poslovni broj: 2 St-83/2019-4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center"/>
      </w:pPr>
      <w:r>
        <w:t>U  I M E   R E P U B L I K E   H R V A T S K E</w:t>
      </w:r>
    </w:p>
    <w:p w:rsidRDefault="0001516D" w:rsidP="0001516D" w:rsidR="0001516D">
      <w:pPr>
        <w:spacing w:after="0"/>
        <w:jc w:val="center"/>
      </w:pPr>
    </w:p>
    <w:p w:rsidRDefault="0001516D" w:rsidP="0001516D" w:rsidR="0001516D">
      <w:pPr>
        <w:spacing w:after="0"/>
        <w:jc w:val="center"/>
      </w:pPr>
      <w:r>
        <w:t xml:space="preserve"> R J E Š E N J E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GRADFIL jednostavno društvo s ograničenom odgovornošću za trgovinu i usluge, Dedina (Općina Sveti Petar Orehovec), Gornja Dedina 29, MBS: 070153246, OIB: 52267666737, 3. lipnja 2019.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center"/>
      </w:pPr>
      <w:r>
        <w:t>r i j e š i o   j e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  <w:rPr>
          <w:szCs w:val="20"/>
        </w:rPr>
      </w:pPr>
      <w:r>
        <w:tab/>
        <w:t>1. Otvara se skraćeni stečajni postupak nad dužnikom GRADFIL jednostavno društvo s ograničenom odgovornošću za trgovinu i usluge, Dedina (Općina Sveti Petar Orehovec), Gornja Dedina 29, MBS: 070153246, OIB: 52267666737.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  <w:rPr>
          <w:szCs w:val="20"/>
        </w:rPr>
      </w:pPr>
      <w:r>
        <w:tab/>
        <w:t>3. Zaključuje se skraćeni stečajni postupak nad dužnikom GRADFIL jednostavno društvo s ograničenom odgovornošću za trgovinu i usluge, Dedina (Općina Sveti Petar Orehovec), Gornja Dedina 29, MBS: 070153246, OIB: 52267666737.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  <w:r>
        <w:tab/>
        <w:t>4. Stečajni postupak je otvoren i zaključen s danom 3. lipnja 2019. godine u 9,00 sati, kada je ovo rješenje objavljeno na e-oglasnoj ploči ovoga suda.</w:t>
      </w:r>
    </w:p>
    <w:p w:rsidRDefault="0001516D" w:rsidP="0001516D" w:rsidR="0001516D">
      <w:pPr>
        <w:pStyle w:val="Bezproreda"/>
        <w:spacing w:after="0"/>
        <w:jc w:val="both"/>
      </w:pPr>
    </w:p>
    <w:p w:rsidRDefault="0001516D" w:rsidP="0001516D" w:rsidR="0001516D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1516D" w:rsidP="0001516D" w:rsidR="0001516D">
      <w:pPr>
        <w:spacing w:after="0"/>
        <w:jc w:val="both"/>
        <w:rPr>
          <w:rFonts w:cs="Times New Roman"/>
        </w:rPr>
      </w:pPr>
    </w:p>
    <w:p w:rsidRDefault="0001516D" w:rsidP="0001516D" w:rsidR="0001516D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center"/>
      </w:pPr>
      <w:r>
        <w:t>Obrazloženje</w:t>
      </w:r>
    </w:p>
    <w:p w:rsidRDefault="0001516D" w:rsidP="0001516D" w:rsidR="0001516D">
      <w:pPr>
        <w:spacing w:after="0"/>
        <w:jc w:val="center"/>
      </w:pPr>
    </w:p>
    <w:p w:rsidRDefault="0001516D" w:rsidP="0001516D" w:rsidR="0001516D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St-83/2019-2, koji je objavljen na mrežnoj stranici e-oglasna ploča Trgovačkog suda u Bjelovaru 12. travnja 2019.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1516D" w:rsidP="0001516D" w:rsidR="0001516D">
      <w:pPr>
        <w:pStyle w:val="Bezproreda"/>
        <w:spacing w:after="0"/>
        <w:jc w:val="both"/>
      </w:pPr>
    </w:p>
    <w:p w:rsidRDefault="0001516D" w:rsidP="0001516D" w:rsidR="0001516D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1516D" w:rsidP="0001516D" w:rsidR="0001516D">
      <w:pPr>
        <w:spacing w:after="0"/>
        <w:ind w:firstLine="851"/>
        <w:jc w:val="both"/>
      </w:pPr>
    </w:p>
    <w:p w:rsidRDefault="0001516D" w:rsidP="0001516D" w:rsidR="0001516D">
      <w:pPr>
        <w:spacing w:after="0"/>
        <w:jc w:val="center"/>
      </w:pPr>
      <w:r>
        <w:t>U Bjelovaru 3. lipnja 2019.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ind w:firstLine="720" w:left="4320"/>
      </w:pPr>
      <w:r>
        <w:t>SUDSKI SAVJETNIK</w:t>
      </w:r>
    </w:p>
    <w:p w:rsidRDefault="0001516D" w:rsidP="0001516D" w:rsidR="0001516D">
      <w:pPr>
        <w:spacing w:after="0"/>
        <w:ind w:firstLine="4111"/>
      </w:pPr>
      <w:r>
        <w:tab/>
        <w:t xml:space="preserve">     MIROSLAV LOVREKOVIĆ, v.r.</w:t>
      </w:r>
    </w:p>
    <w:p w:rsidRDefault="0001516D" w:rsidP="0001516D" w:rsidR="000151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1516D" w:rsidP="0001516D" w:rsidR="000151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1516D" w:rsidP="0001516D" w:rsidR="0001516D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</w:p>
    <w:p w:rsidRDefault="0001516D" w:rsidP="0001516D" w:rsidR="0001516D">
      <w:pPr>
        <w:spacing w:after="0"/>
        <w:jc w:val="both"/>
      </w:pPr>
    </w:p>
    <w:p w:rsidRDefault="0001516D" w:rsidP="0001516D" w:rsidR="00AE649C" w:rsidRPr="0001516D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1516D" w:rsidR="00AE649C" w:rsidRPr="0001516D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608856"/>
      <w:docPartObj>
        <w:docPartGallery w:val="Page Numbers (Top of Page)"/>
        <w:docPartUnique/>
      </w:docPartObj>
    </w:sdtPr>
    <w:sdtContent>
      <w:p w:rsidRDefault="0001516D" w:rsidP="0001516D" w:rsidR="0001516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2E8">
          <w:t>2</w:t>
        </w:r>
        <w:r>
          <w:fldChar w:fldCharType="end"/>
        </w:r>
      </w:p>
    </w:sdtContent>
  </w:sdt>
  <w:p w:rsidRDefault="0001516D" w:rsidP="0001516D" w:rsidR="008333A9">
    <w:pPr>
      <w:spacing w:after="0"/>
      <w:jc w:val="right"/>
    </w:pPr>
    <w:r>
      <w:t>Poslovni broj: 2 St-83/2019-4</w:t>
    </w:r>
  </w:p>
  <w:p w:rsidRDefault="0001516D" w:rsidP="0001516D" w:rsidR="0001516D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16D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2E8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00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2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St-83/2019-4</izvorni_sadrzaj>
    <derivirana_varijabla naziv="DomainObject.Oznaka_1">St-83/2019-4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St-83/2019</izvorni_sadrzaj>
    <derivirana_varijabla naziv="DomainObject.Predmet.OznakaBroj_1">St-83/2019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GRADFIL jednostavno društvo s ograničenom odgovornošću za trgovinu i usluge zastupanog po punomoćniku Filip Nemec</izvorni_sadrzaj>
    <derivirana_varijabla naziv="DomainObject.Predmet.ProtustrankaFormated_1">  GRADFIL jednostavno društvo s ograničenom odgovornošću za trgovinu i usluge zastupanog po punomoćniku Filip Nemec</derivirana_varijabla>
  </DomainObject.Predmet.ProtustrankaFormated>
  <DomainObject.Predmet.ProtustrankaFormatedOIB>
    <izvorni_sadrzaj>  GRADFIL jednostavno društvo s ograničenom odgovornošću za trgovinu i usluge, OIB 52267666737 zastupanog po punomoćniku Filip Nemec</izvorni_sadrzaj>
    <derivirana_varijabla naziv="DomainObject.Predmet.ProtustrankaFormatedOIB_1">  GRADFIL jednostavno društvo s ograničenom odgovornošću za trgovinu i usluge, OIB 52267666737 zastupanog po punomoćniku Filip Nemec</derivirana_varijabla>
  </DomainObject.Predmet.ProtustrankaFormatedOIB>
  <DomainObject.Predmet.ProtustrankaFormatedWithAdress>
    <izvorni_sadrzaj> GRADFIL jednostavno društvo s ograničenom odgovornošću za trgovinu i usluge, Gornja Dedina 29, 48267 Dedina zastupanog po punomoćniku Filip Nemec</izvorni_sadrzaj>
    <derivirana_varijabla naziv="DomainObject.Predmet.ProtustrankaFormatedWithAdress_1"> GRADFIL jednostavno društvo s ograničenom odgovornošću za trgovinu i usluge, Gornja Dedina 29, 48267 Dedina zastupanog po punomoćniku Filip Nemec</derivirana_varijabla>
  </DomainObject.Predmet.ProtustrankaFormatedWithAdress>
  <DomainObject.Predmet.ProtustrankaFormatedWithAdressOIB>
    <izvorni_sadrzaj> GRADFIL jednostavno društvo s ograničenom odgovornošću za trgovinu i usluge, OIB 52267666737, Gornja Dedina 29, 48267 Dedina zastupanog po punomoćniku Filip Nemec</izvorni_sadrzaj>
    <derivirana_varijabla naziv="DomainObject.Predmet.ProtustrankaFormatedWithAdressOIB_1"> GRADFIL jednostavno društvo s ograničenom odgovornošću za trgovinu i usluge, OIB 52267666737, Gornja Dedina 29, 48267 Dedina zastupanog po punomoćniku Filip Nemec</derivirana_varijabla>
  </DomainObject.Predmet.ProtustrankaFormatedWithAdressOIB>
  <DomainObject.Predmet.ProtustrankaWithAdress>
    <izvorni_sadrzaj>GRADFIL jednostavno društvo s ograničenom odgovornošću za trgovinu i usluge Gornja Dedina 29, 48267 Dedina</izvorni_sadrzaj>
    <derivirana_varijabla naziv="DomainObject.Predmet.ProtustrankaWithAdress_1">GRADFIL jednostavno društvo s ograničenom odgovornošću za trgovinu i usluge Gornja Dedina 29, 48267 Dedina</derivirana_varijabla>
  </DomainObject.Predmet.ProtustrankaWithAdress>
  <DomainObject.Predmet.ProtustrankaWithAdressOIB>
    <izvorni_sadrzaj>GRADFIL jednostavno društvo s ograničenom odgovornošću za trgovinu i usluge, OIB 52267666737, Gornja Dedina 29, 48267 Dedina</izvorni_sadrzaj>
    <derivirana_varijabla naziv="DomainObject.Predmet.ProtustrankaWithAdressOIB_1">GRADFIL jednostavno društvo s ograničenom odgovornošću za trgovinu i usluge, OIB 52267666737, Gornja Dedina 29, 48267 Dedina</derivirana_varijabla>
  </DomainObject.Predmet.ProtustrankaWithAdressOIB>
  <DomainObject.Predmet.ProtustrankaNazivFormated>
    <izvorni_sadrzaj>GRADFIL jednostavno društvo s ograničenom odgovornošću za trgovinu i usluge</izvorni_sadrzaj>
    <derivirana_varijabla naziv="DomainObject.Predmet.ProtustrankaNazivFormated_1">GRADFIL jednostavno društvo s ograničenom odgovornošću za trgovinu i usluge</derivirana_varijabla>
  </DomainObject.Predmet.ProtustrankaNazivFormated>
  <DomainObject.Predmet.ProtustrankaNazivFormatedOIB>
    <izvorni_sadrzaj>GRADFIL jednostavno društvo s ograničenom odgovornošću za trgovinu i usluge, OIB 52267666737</izvorni_sadrzaj>
    <derivirana_varijabla naziv="DomainObject.Predmet.ProtustrankaNazivFormatedOIB_1">GRADFIL jednostavno društvo s ograničenom odgovornošću za trgovinu i usluge, OIB 52267666737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F- Supila 4, 43000 Bjelovar</izvorni_sadrzaj>
    <derivirana_varijabla naziv="DomainObject.Predmet.StrankaFormatedWithAdress_1"> FINA, RC ZAGREB, Podružnica BJELOVAR, F- Supila 4, 43000 Bjelovar</derivirana_varijabla>
  </DomainObject.Predmet.StrankaFormatedWithAdress>
  <DomainObject.Predmet.StrankaFormatedWithAdressOIB>
    <izvorni_sadrzaj> FINA, RC ZAGREB, Podružnica BJELOVAR, OIB 85821130368, F- Supila 4, 43000 Bjelovar</izvorni_sadrzaj>
    <derivirana_varijabla naziv="DomainObject.Predmet.StrankaFormatedWithAdressOIB_1"> FINA, RC ZAGREB, Podružnica BJELOVAR, OIB 85821130368, F- Supila 4, 43000 Bjelovar</derivirana_varijabla>
  </DomainObject.Predmet.StrankaFormatedWithAdressOIB>
  <DomainObject.Predmet.StrankaWithAdress>
    <izvorni_sadrzaj>FINA, RC ZAGREB, Podružnica BJELOVAR F- Supila 4,43000 Bjelovar</izvorni_sadrzaj>
    <derivirana_varijabla naziv="DomainObject.Predmet.StrankaWithAdress_1">FINA, RC ZAGREB, Podružnica BJELOVAR F- Supila 4,43000 Bjelovar</derivirana_varijabla>
  </DomainObject.Predmet.StrankaWithAdress>
  <DomainObject.Predmet.StrankaWithAdressOIB>
    <izvorni_sadrzaj>FINA, RC ZAGREB, Podružnica BJELOVAR, OIB 85821130368, F- Supila 4,43000 Bjelovar</izvorni_sadrzaj>
    <derivirana_varijabla naziv="DomainObject.Predmet.StrankaWithAdressOIB_1">FINA, RC ZAGREB, Podružnica BJELOVAR, OIB 85821130368, F-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F- Supila 4, 43000 Bjelovar</item>
    </izvorni_sadrzaj>
    <derivirana_varijabla naziv="DomainObject.Predmet.StrankaListFormatedWithAdress_1">
      <item>FINA, RC ZAGREB, Podružnica BJELOVAR, F- Supila 4, 43000 Bjelovar</item>
    </derivirana_varijabla>
  </DomainObject.Predmet.StrankaListFormatedWithAdress>
  <DomainObject.Predmet.StrankaListFormatedWithAdressOIB>
    <izvorni_sadrzaj>
      <item>FINA, RC ZAGREB, Podružnica BJELOVAR, OIB 85821130368, F- Supila 4, 43000 Bjelovar</item>
    </izvorni_sadrzaj>
    <derivirana_varijabla naziv="DomainObject.Predmet.StrankaListFormatedWithAdressOIB_1">
      <item>FINA, RC ZAGREB, Podružnica BJELOVAR, OIB 85821130368, F-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GRADFIL jednostavno društvo s ograničenom odgovornošću za trgovinu i usluge zastupanog po punomoćniku Filip Nemec</item>
    </izvorni_sadrzaj>
    <derivirana_varijabla naziv="DomainObject.Predmet.ProtuStrankaListFormated_1">
      <item>GRADFIL jednostavno društvo s ograničenom odgovornošću za trgovinu i usluge zastupanog po punomoćniku Filip Nemec</item>
    </derivirana_varijabla>
  </DomainObject.Predmet.ProtuStrankaListFormated>
  <DomainObject.Predmet.ProtuStrankaListFormatedOIB>
    <izvorni_sadrzaj>
      <item>GRADFIL jednostavno društvo s ograničenom odgovornošću za trgovinu i usluge, OIB 52267666737 zastupanog po punomoćniku Filip Nemec</item>
    </izvorni_sadrzaj>
    <derivirana_varijabla naziv="DomainObject.Predmet.ProtuStrankaListFormatedOIB_1">
      <item>GRADFIL jednostavno društvo s ograničenom odgovornošću za trgovinu i usluge, OIB 52267666737 zastupanog po punomoćniku Filip Nemec</item>
    </derivirana_varijabla>
  </DomainObject.Predmet.ProtuStrankaListFormatedOIB>
  <DomainObject.Predmet.ProtuStrankaListFormatedWithAdress>
    <izvorni_sadrzaj>
      <item>GRADFIL jednostavno društvo s ograničenom odgovornošću za trgovinu i usluge, Gornja Dedina 29, 48267 Dedina zastupanog po punomoćniku Filip Nemec</item>
    </izvorni_sadrzaj>
    <derivirana_varijabla naziv="DomainObject.Predmet.ProtuStrankaListFormatedWithAdress_1">
      <item>GRADFIL jednostavno društvo s ograničenom odgovornošću za trgovinu i usluge, Gornja Dedina 29, 48267 Dedina zastupanog po punomoćniku Filip Nemec</item>
    </derivirana_varijabla>
  </DomainObject.Predmet.ProtuStrankaListFormatedWithAdress>
  <DomainObject.Predmet.ProtuStrankaListFormatedWithAdressOIB>
    <izvorni_sadrzaj>
      <item>GRADFIL jednostavno društvo s ograničenom odgovornošću za trgovinu i usluge, OIB 52267666737, Gornja Dedina 29, 48267 Dedina zastupanog po punomoćniku Filip Nemec</item>
    </izvorni_sadrzaj>
    <derivirana_varijabla naziv="DomainObject.Predmet.ProtuStrankaListFormatedWithAdressOIB_1">
      <item>GRADFIL jednostavno društvo s ograničenom odgovornošću za trgovinu i usluge, OIB 52267666737, Gornja Dedina 29, 48267 Dedina zastupanog po punomoćniku Filip Nemec</item>
    </derivirana_varijabla>
  </DomainObject.Predmet.ProtuStrankaListFormatedWithAdressOIB>
  <DomainObject.Predmet.ProtuStrankaListNazivFormated>
    <izvorni_sadrzaj>
      <item>GRADFIL jednostavno društvo s ograničenom odgovornošću za trgovinu i usluge</item>
    </izvorni_sadrzaj>
    <derivirana_varijabla naziv="DomainObject.Predmet.ProtuStrankaListNazivFormated_1">
      <item>GRADFIL jednostavno društvo s ograničenom odgovornošću za trgovinu i usluge</item>
    </derivirana_varijabla>
  </DomainObject.Predmet.ProtuStrankaListNazivFormated>
  <DomainObject.Predmet.ProtuStrankaListNazivFormatedOIB>
    <izvorni_sadrzaj>
      <item>GRADFIL jednostavno društvo s ograničenom odgovornošću za trgovinu i usluge, OIB 52267666737</item>
    </izvorni_sadrzaj>
    <derivirana_varijabla naziv="DomainObject.Predmet.ProtuStrankaListNazivFormatedOIB_1">
      <item>GRADFIL jednostavno društvo s ograničenom odgovornošću za trgovinu i usluge, OIB 52267666737</item>
    </derivirana_varijabla>
  </DomainObject.Predmet.ProtuStrankaListNazivFormatedOIB>
  <DomainObject.Predmet.OstaliListFormated>
    <izvorni_sadrzaj>
      <item>Filip Nemec punomoćnik sudionika u postupku GRADFIL jednostavno društvo s ograničenom odgovornošću za trgovinu i usluge</item>
    </izvorni_sadrzaj>
    <derivirana_varijabla naziv="DomainObject.Predmet.OstaliListFormated_1">
      <item>Filip Nemec punomoćnik sudionika u postupku GRADFIL jednostavno društvo s ograničenom odgovornošću za trgovinu i usluge</item>
    </derivirana_varijabla>
  </DomainObject.Predmet.OstaliListFormated>
  <DomainObject.Predmet.OstaliListFormatedOIB>
    <izvorni_sadrzaj>
      <item>Filip Nemec, OIB 96628603680 punomoćnik sudionika u postupku GRADFIL jednostavno društvo s ograničenom odgovornošću za trgovinu i usluge</item>
    </izvorni_sadrzaj>
    <derivirana_varijabla naziv="DomainObject.Predmet.OstaliListFormatedOIB_1">
      <item>Filip Nemec, OIB 96628603680 punomoćnik sudionika u postupku GRADFIL jednostavno društvo s ograničenom odgovornošću za trgovinu i usluge</item>
    </derivirana_varijabla>
  </DomainObject.Predmet.OstaliListFormatedOIB>
  <DomainObject.Predmet.OstaliListFormatedWithAdress>
    <izvorni_sadrzaj>
      <item>Filip Nemec, Šopron 79, 48269 Kalnik punomoćnik sudionika u postupku GRADFIL jednostavno društvo s ograničenom odgovornošću za trgovinu i usluge</item>
    </izvorni_sadrzaj>
    <derivirana_varijabla naziv="DomainObject.Predmet.OstaliListFormatedWithAdress_1">
      <item>Filip Nemec, Šopron 79, 48269 Kalnik punomoćnik sudionika u postupku GRADFIL jednostavno društvo s ograničenom odgovornošću za trgovinu i usluge</item>
    </derivirana_varijabla>
  </DomainObject.Predmet.OstaliListFormatedWithAdress>
  <DomainObject.Predmet.OstaliListFormatedWithAdressOIB>
    <izvorni_sadrzaj>
      <item>Filip Nemec, OIB 96628603680, Šopron 79, 48269 Kalnik punomoćnik sudionika u postupku GRADFIL jednostavno društvo s ograničenom odgovornošću za trgovinu i usluge</item>
    </izvorni_sadrzaj>
    <derivirana_varijabla naziv="DomainObject.Predmet.OstaliListFormatedWithAdressOIB_1">
      <item>Filip Nemec, OIB 96628603680, Šopron 79, 48269 Kalnik punomoćnik sudionika u postupku GRADFIL jednostavno društvo s ograničenom odgovornošću za trgovinu i usluge</item>
    </derivirana_varijabla>
  </DomainObject.Predmet.OstaliListFormatedWithAdressOIB>
  <DomainObject.Predmet.OstaliListNazivFormated>
    <izvorni_sadrzaj>
      <item>Filip Nemec</item>
    </izvorni_sadrzaj>
    <derivirana_varijabla naziv="DomainObject.Predmet.OstaliListNazivFormated_1">
      <item>Filip Nemec</item>
    </derivirana_varijabla>
  </DomainObject.Predmet.OstaliListNazivFormated>
  <DomainObject.Predmet.OstaliListNazivFormatedOIB>
    <izvorni_sadrzaj>
      <item>Filip Nemec, OIB 96628603680</item>
    </izvorni_sadrzaj>
    <derivirana_varijabla naziv="DomainObject.Predmet.OstaliListNazivFormatedOIB_1">
      <item>Filip Nemec, OIB 96628603680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St-83/2019-4</izvorni_sadrzaj>
    <derivirana_varijabla naziv="DomainObject.PoslovniBrojDokumenta_1">St-83/2019-4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GRADFIL jednostavno društvo s ograničenom odgovornošću za trgovinu i usluge</izvorni_sadrzaj>
    <derivirana_varijabla naziv="DomainObject.Predmet.ProtustrankaIDrugi_1">GRADFIL jednostavno društvo s ograničenom odgovornošću za trgovinu i usluge</derivirana_varijabla>
  </DomainObject.Predmet.ProtustrankaIDrugi>
  <DomainObject.Predmet.StrankaIDrugiAdressOIB>
    <izvorni_sadrzaj>FINA, RC ZAGREB, Podružnica BJELOVAR, OIB 85821130368, F- Supila 4, 43000 Bjelovar</izvorni_sadrzaj>
    <derivirana_varijabla naziv="DomainObject.Predmet.StrankaIDrugiAdressOIB_1">FINA, RC ZAGREB, Podružnica BJELOVAR, OIB 85821130368, F- Supila 4, 43000 Bjelovar</derivirana_varijabla>
  </DomainObject.Predmet.StrankaIDrugiAdressOIB>
  <DomainObject.Predmet.ProtustrankaIDrugiAdressOIB>
    <izvorni_sadrzaj>GRADFIL jednostavno društvo s ograničenom odgovornošću za trgovinu i usluge, OIB 52267666737, Gornja Dedina 29, 48267 Dedina</izvorni_sadrzaj>
    <derivirana_varijabla naziv="DomainObject.Predmet.ProtustrankaIDrugiAdressOIB_1">GRADFIL jednostavno društvo s ograničenom odgovornošću za trgovinu i usluge, OIB 52267666737, Gornja Dedina 29, 48267 Dedina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GRADFIL jednostavno društvo s ograničenom odgovornošću za trgovinu i usluge</item>
      <item>Filip Nemec</item>
    </izvorni_sadrzaj>
    <derivirana_varijabla naziv="DomainObject.Predmet.SudioniciListNaziv_1">
      <item>FINA, RC ZAGREB, Podružnica BJELOVAR</item>
      <item>GRADFIL jednostavno društvo s ograničenom odgovornošću za trgovinu i usluge</item>
      <item>Filip Nemec</item>
    </derivirana_varijabla>
  </DomainObject.Predmet.SudioniciListNaziv>
  <DomainObject.Predmet.SudioniciListAdressOIB>
    <izvorni_sadrzaj>
      <item>FINA, RC ZAGREB, Podružnica BJELOVAR, OIB 85821130368, F- Supila 4,43000 Bjelovar</item>
      <item>GRADFIL jednostavno društvo s ograničenom odgovornošću za trgovinu i usluge, OIB 52267666737, Gornja Dedina 29,48267 Dedina</item>
      <item>Filip Nemec, OIB 96628603680, Šopron 79,48269 Kalnik</item>
    </izvorni_sadrzaj>
    <derivirana_varijabla naziv="DomainObject.Predmet.SudioniciListAdressOIB_1">
      <item>FINA, RC ZAGREB, Podružnica BJELOVAR, OIB 85821130368, F- Supila 4,43000 Bjelovar</item>
      <item>GRADFIL jednostavno društvo s ograničenom odgovornošću za trgovinu i usluge, OIB 52267666737, Gornja Dedina 29,48267 Dedina</item>
      <item>Filip Nemec, OIB 96628603680, Šopron 79,48269 Kalnik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04735-56C1-4A00-8FB6-7DD9B9D00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3677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2019-06-03T06:43:00Z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