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f073" w14:paraId="7d0f07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580301">
        <w:rPr>
          <w:lang w:val="hr-HR"/>
        </w:rPr>
        <w:t>GREDA d.o.o., OIB: 13135263063, Split, Dubrovačka 53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80301" w:rsidRPr="00580301">
        <w:rPr>
          <w:szCs w:val="24"/>
        </w:rPr>
        <w:t>GREDA d.o.o., OIB: 13135263063, Split, Dubrovačka 53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580301">
        <w:rPr>
          <w:rFonts w:cs="Times New Roman" w:eastAsia="Times New Roman"/>
          <w:szCs w:val="24"/>
          <w:lang w:eastAsia="hr-HR"/>
        </w:rPr>
        <w:t>10</w:t>
      </w:r>
      <w:r w:rsidR="00991576">
        <w:rPr>
          <w:rFonts w:cs="Times New Roman" w:eastAsia="Times New Roman"/>
          <w:szCs w:val="24"/>
          <w:lang w:eastAsia="hr-HR"/>
        </w:rPr>
        <w:t>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A40F25">
        <w:t>8</w:t>
      </w:r>
      <w:r w:rsidR="00622DF9">
        <w:t>:</w:t>
      </w:r>
      <w:r w:rsidR="00580301">
        <w:t>1</w:t>
      </w:r>
      <w:r w:rsidR="00A40F25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80301" w:rsidR="00F3385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580301">
        <w:rPr>
          <w:rFonts w:cs="Times New Roman" w:eastAsia="Times New Roman"/>
          <w:szCs w:val="24"/>
          <w:lang w:eastAsia="hr-HR"/>
        </w:rPr>
        <w:t>Sandi Škoprc iz Jesenica</w:t>
      </w:r>
      <w:r w:rsidR="00580301" w:rsidRPr="00580301">
        <w:rPr>
          <w:rFonts w:cs="Times New Roman" w:eastAsia="Times New Roman"/>
          <w:szCs w:val="24"/>
          <w:lang w:eastAsia="hr-HR"/>
        </w:rPr>
        <w:t>, Duboka 7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580301">
        <w:t>Sandiju Škoprcu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580301">
        <w:rPr>
          <w:szCs w:val="24"/>
        </w:rPr>
        <w:t>24. listopada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580301" w:rsidRPr="00580301">
        <w:rPr>
          <w:szCs w:val="24"/>
        </w:rPr>
        <w:t>GREDA d.o.o., OIB: 13135263063, Split, Dubrovačka 53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580301">
        <w:rPr>
          <w:szCs w:val="24"/>
        </w:rPr>
        <w:t>17. listopada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580301">
        <w:rPr>
          <w:szCs w:val="24"/>
        </w:rPr>
        <w:t>6.692,45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 xml:space="preserve">rovinsko osiguranje dužnik ima </w:t>
      </w:r>
      <w:r w:rsidR="00580301">
        <w:rPr>
          <w:szCs w:val="24"/>
        </w:rPr>
        <w:t>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580301">
        <w:rPr>
          <w:szCs w:val="24"/>
        </w:rPr>
        <w:t xml:space="preserve">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93B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580301">
      <w:t>1894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580301">
      <w:t>1894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0301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3593B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3385D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d.o.o. za građevinarstvo, unutrašnju i vanjsku trgovinu, turizam, usluge, ugostiteljstvo i cestovni promet</izvorni_sadrzaj>
    <derivirana_varijabla naziv="DomainObject.Predmet.ProtustrankaFormated_1">  GREDA d.o.o. za građevinarstvo, unutrašnju i vanjsku trgovinu, turizam, usluge, ugostiteljstvo i cestovni promet</derivirana_varijabla>
  </DomainObject.Predmet.ProtustrankaFormated>
  <DomainObject.Predmet.ProtustrankaFormatedOIB>
    <izvorni_sadrzaj>  GREDA d.o.o. za građevinarstvo, unutrašnju i vanjsku trgovinu, turizam, usluge, ugostiteljstvo i cestovni promet, OIB 13135263063</izvorni_sadrzaj>
    <derivirana_varijabla naziv="DomainObject.Predmet.ProtustrankaFormatedOIB_1">  GREDA d.o.o. za građevinarstvo, unutrašnju i vanjsku trgovinu, turizam, usluge, ugostiteljstvo i cestovni promet, OIB 13135263063</derivirana_varijabla>
  </DomainObject.Predmet.ProtustrankaFormatedOIB>
  <DomainObject.Predmet.ProtustrankaFormatedWithAdress>
    <izvorni_sadrzaj> GREDA d.o.o. za građevinarstvo, unutrašnju i vanjsku trgovinu, turizam, usluge, ugostiteljstvo i cestovni promet, Dubrovačka 53, 21000 Split</izvorni_sadrzaj>
    <derivirana_varijabla naziv="DomainObject.Predmet.ProtustrankaFormatedWithAdress_1"> GREDA d.o.o. za građevinarstvo, unutrašnju i vanjsku trgovinu, turizam, usluge, ugostiteljstvo i cestovni promet, Dubrovačka 53, 21000 Split</derivirana_varijabla>
  </DomainObject.Predmet.ProtustrankaFormatedWithAdress>
  <DomainObject.Predmet.ProtustrankaFormatedWithAdressOIB>
    <izvorni_sadrzaj> GREDA d.o.o. za građevinarstvo, unutrašnju i vanjsku trgovinu, turizam, usluge, ugostiteljstvo i cestovni promet, OIB 13135263063, Dubrovačka 53, 21000 Split</izvorni_sadrzaj>
    <derivirana_varijabla naziv="DomainObject.Predmet.ProtustrankaFormatedWithAdressOIB_1"> GREDA d.o.o. za građevinarstvo, unutrašnju i vanjsku trgovinu, turizam, usluge, ugostiteljstvo i cestovni promet, OIB 13135263063, Dubrovačka 53, 21000 Split</derivirana_varijabla>
  </DomainObject.Predmet.ProtustrankaFormatedWithAdressOIB>
  <DomainObject.Predmet.ProtustrankaWithAdress>
    <izvorni_sadrzaj>GREDA d.o.o. za građevinarstvo, unutrašnju i vanjsku trgovinu, turizam, usluge, ugostiteljstvo i cestovni promet Dubrovačka 53, 21000 Split</izvorni_sadrzaj>
    <derivirana_varijabla naziv="DomainObject.Predmet.ProtustrankaWithAdress_1">GREDA d.o.o. za građevinarstvo, unutrašnju i vanjsku trgovinu, turizam, usluge, ugostiteljstvo i cestovni promet Dubrovačka 53, 21000 Split</derivirana_varijabla>
  </DomainObject.Predmet.ProtustrankaWithAdress>
  <DomainObject.Predmet.ProtustrankaWithAdressOIB>
    <izvorni_sadrzaj>GREDA d.o.o. za građevinarstvo, unutrašnju i vanjsku trgovinu, turizam, usluge, ugostiteljstvo i cestovni promet, OIB 13135263063, Dubrovačka 53, 21000 Split</izvorni_sadrzaj>
    <derivirana_varijabla naziv="DomainObject.Predmet.ProtustrankaWithAdressOIB_1">GREDA d.o.o. za građevinarstvo, unutrašnju i vanjsku trgovinu, turizam, usluge, ugostiteljstvo i cestovni promet, OIB 13135263063, Dubrovačka 53, 21000 Split</derivirana_varijabla>
  </DomainObject.Predmet.ProtustrankaWithAdressOIB>
  <DomainObject.Predmet.ProtustrankaNazivFormated>
    <izvorni_sadrzaj>GREDA d.o.o. za građevinarstvo, unutrašnju i vanjsku trgovinu, turizam, usluge, ugostiteljstvo i cestovni promet</izvorni_sadrzaj>
    <derivirana_varijabla naziv="DomainObject.Predmet.ProtustrankaNazivFormated_1">GREDA d.o.o. za građevinarstvo, unutrašnju i vanjsku trgovinu, turizam, usluge, ugostiteljstvo i cestovni promet</derivirana_varijabla>
  </DomainObject.Predmet.ProtustrankaNazivFormated>
  <DomainObject.Predmet.ProtustrankaNazivFormatedOIB>
    <izvorni_sadrzaj>GREDA d.o.o. za građevinarstvo, unutrašnju i vanjsku trgovinu, turizam, usluge, ugostiteljstvo i cestovni promet, OIB 13135263063</izvorni_sadrzaj>
    <derivirana_varijabla naziv="DomainObject.Predmet.ProtustrankaNazivFormatedOIB_1">GREDA d.o.o. za građevinarstvo, unutrašnju i vanjsku trgovinu, turizam, usluge, ugostiteljstvo i cestovni promet, OIB 13135263063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6692.45</izvorni_sadrzaj>
    <derivirana_varijabla naziv="DomainObject.Predmet.TrenutnaVrijednost_1">6692.45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d.o.o. za građevinarstvo, unutrašnju i vanjsku trgovinu, turizam, usluge, ugostiteljstvo i cestovni promet</item>
    </izvorni_sadrzaj>
    <derivirana_varijabla naziv="DomainObject.Predmet.ProtuStrankaListFormated_1">
      <item>GREDA d.o.o. za građevinarstvo, unutrašnju i vanjsku trgovinu, turizam, usluge, ugostiteljstvo i cestovni promet</item>
    </derivirana_varijabla>
  </DomainObject.Predmet.ProtuStrankaListFormated>
  <DomainObject.Predmet.ProtuStrankaListFormatedOIB>
    <izvorni_sadrzaj>
      <item>GREDA d.o.o. za građevinarstvo, unutrašnju i vanjsku trgovinu, turizam, usluge, ugostiteljstvo i cestovni promet, OIB 13135263063</item>
    </izvorni_sadrzaj>
    <derivirana_varijabla naziv="DomainObject.Predmet.ProtuStrankaListFormatedOIB_1">
      <item>GREDA d.o.o. za građevinarstvo, unutrašnju i vanjsku trgovinu, turizam, usluge, ugostiteljstvo i cestovni promet, OIB 13135263063</item>
    </derivirana_varijabla>
  </DomainObject.Predmet.ProtuStrankaListFormatedOIB>
  <DomainObject.Predmet.ProtuStrankaListFormatedWithAdress>
    <izvorni_sadrzaj>
      <item>GREDA d.o.o. za građevinarstvo, unutrašnju i vanjsku trgovinu, turizam, usluge, ugostiteljstvo i cestovni promet, Dubrovačka 53, 21000 Split</item>
    </izvorni_sadrzaj>
    <derivirana_varijabla naziv="DomainObject.Predmet.ProtuStrankaListFormatedWithAdress_1">
      <item>GREDA d.o.o. za građevinarstvo, unutrašnju i vanjsku trgovinu, turizam, usluge, ugostiteljstvo i cestovni promet, Dubrovačka 53, 21000 Split</item>
    </derivirana_varijabla>
  </DomainObject.Predmet.ProtuStrankaListFormatedWithAdress>
  <DomainObject.Predmet.ProtuStrankaListFormatedWithAdressOIB>
    <izvorni_sadrzaj>
      <item>GREDA d.o.o. za građevinarstvo, unutrašnju i vanjsku trgovinu, turizam, usluge, ugostiteljstvo i cestovni promet, OIB 13135263063, Dubrovačka 53, 21000 Split</item>
    </izvorni_sadrzaj>
    <derivirana_varijabla naziv="DomainObject.Predmet.ProtuStrankaListFormatedWithAdressOIB_1">
      <item>GREDA d.o.o. za građevinarstvo, unutrašnju i vanjsku trgovinu, turizam, usluge, ugostiteljstvo i cestovni promet, OIB 13135263063, Dubrovačka 53, 21000 Split</item>
    </derivirana_varijabla>
  </DomainObject.Predmet.ProtuStrankaListFormatedWithAdressOIB>
  <DomainObject.Predmet.ProtuStrankaListNazivFormated>
    <izvorni_sadrzaj>
      <item>GREDA d.o.o. za građevinarstvo, unutrašnju i vanjsku trgovinu, turizam, usluge, ugostiteljstvo i cestovni promet</item>
    </izvorni_sadrzaj>
    <derivirana_varijabla naziv="DomainObject.Predmet.ProtuStrankaListNazivFormated_1">
      <item>GREDA d.o.o. za građevinarstvo, unutrašnju i vanjsku trgovinu, turizam, usluge, ugostiteljstvo i cestovni promet</item>
    </derivirana_varijabla>
  </DomainObject.Predmet.ProtuStrankaListNazivFormated>
  <DomainObject.Predmet.ProtuStrankaListNazivFormatedOIB>
    <izvorni_sadrzaj>
      <item>GREDA d.o.o. za građevinarstvo, unutrašnju i vanjsku trgovinu, turizam, usluge, ugostiteljstvo i cestovni promet, OIB 13135263063</item>
    </izvorni_sadrzaj>
    <derivirana_varijabla naziv="DomainObject.Predmet.ProtuStrankaListNazivFormatedOIB_1">
      <item>GREDA d.o.o. za građevinarstvo, unutrašnju i vanjsku trgovinu, turizam, usluge, ugostiteljstvo i cestovni promet, OIB 13135263063</item>
    </derivirana_varijabla>
  </DomainObject.Predmet.ProtuStrankaListNazivFormatedOIB>
  <DomainObject.Predmet.OstaliListFormated>
    <izvorni_sadrzaj>
      <item>Sandi Škoprc</item>
    </izvorni_sadrzaj>
    <derivirana_varijabla naziv="DomainObject.Predmet.OstaliListFormated_1">
      <item>Sandi Škoprc</item>
    </derivirana_varijabla>
  </DomainObject.Predmet.OstaliListFormated>
  <DomainObject.Predmet.OstaliListFormatedOIB>
    <izvorni_sadrzaj>
      <item>Sandi Škoprc, OIB 73930010837</item>
    </izvorni_sadrzaj>
    <derivirana_varijabla naziv="DomainObject.Predmet.OstaliListFormatedOIB_1">
      <item>Sandi Škoprc, OIB 73930010837</item>
    </derivirana_varijabla>
  </DomainObject.Predmet.OstaliListFormatedOIB>
  <DomainObject.Predmet.OstaliListFormatedWithAdress>
    <izvorni_sadrzaj>
      <item>Sandi Škoprc, Duboka 7, 21315 Jesenice</item>
    </izvorni_sadrzaj>
    <derivirana_varijabla naziv="DomainObject.Predmet.OstaliListFormatedWithAdress_1">
      <item>Sandi Škoprc, Duboka 7, 21315 Jesenice</item>
    </derivirana_varijabla>
  </DomainObject.Predmet.OstaliListFormatedWithAdress>
  <DomainObject.Predmet.OstaliListFormatedWithAdressOIB>
    <izvorni_sadrzaj>
      <item>Sandi Škoprc, OIB 73930010837, Duboka 7, 21315 Jesenice</item>
    </izvorni_sadrzaj>
    <derivirana_varijabla naziv="DomainObject.Predmet.OstaliListFormatedWithAdressOIB_1">
      <item>Sandi Škoprc, OIB 73930010837, Duboka 7, 21315 Jesenice</item>
    </derivirana_varijabla>
  </DomainObject.Predmet.OstaliListFormatedWithAdressOIB>
  <DomainObject.Predmet.OstaliListNazivFormated>
    <izvorni_sadrzaj>
      <item>Sandi Škoprc</item>
    </izvorni_sadrzaj>
    <derivirana_varijabla naziv="DomainObject.Predmet.OstaliListNazivFormated_1">
      <item>Sandi Škoprc</item>
    </derivirana_varijabla>
  </DomainObject.Predmet.OstaliListNazivFormated>
  <DomainObject.Predmet.OstaliListNazivFormatedOIB>
    <izvorni_sadrzaj>
      <item>Sandi Škoprc, OIB 73930010837</item>
    </izvorni_sadrzaj>
    <derivirana_varijabla naziv="DomainObject.Predmet.OstaliListNazivFormatedOIB_1">
      <item>Sandi Škoprc, OIB 73930010837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d.o.o. za građevinarstvo, unutrašnju i vanjsku trgovinu, turizam, usluge, ugostiteljstvo i cestovni promet</izvorni_sadrzaj>
    <derivirana_varijabla naziv="DomainObject.Predmet.ProtustrankaIDrugi_1">GREDA d.o.o. za građevinarstvo, unutrašnju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d.o.o. za građevinarstvo, unutrašnju i vanjsku trgovinu, turizam, usluge, ugostiteljstvo i cestovni promet, OIB 13135263063, Dubrovačka 53, 21000 Split</izvorni_sadrzaj>
    <derivirana_varijabla naziv="DomainObject.Predmet.ProtustrankaIDrugiAdressOIB_1">GREDA d.o.o. za građevinarstvo, unutrašnju i vanjsku trgovinu, turizam, usluge, ugostiteljstvo i cestovni promet, OIB 13135263063,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d.o.o. za građevinarstvo, unutrašnju i vanjsku trgovinu, turizam, usluge, ugostiteljstvo i cestovni promet</item>
      <item>FINANCIJSKA AGENCIJA, RC SPLIT</item>
      <item>Sandi Škoprc</item>
    </izvorni_sadrzaj>
    <derivirana_varijabla naziv="DomainObject.Predmet.SudioniciListNaziv_1">
      <item>GREDA d.o.o. za građevinarstvo, unutrašnju i vanjsku trgovinu, turizam, usluge, ugostiteljstvo i cestovni promet</item>
      <item>FINANCIJSKA AGENCIJA, RC SPLIT</item>
      <item>Sandi Škoprc</item>
    </derivirana_varijabla>
  </DomainObject.Predmet.SudioniciListNaziv>
  <DomainObject.Predmet.SudioniciListAdressOIB>
    <izvorni_sadrzaj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izvorni_sadrzaj>
    <derivirana_varijabla naziv="DomainObject.Predmet.SudioniciListAdressOIB_1"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13135263063</item>
      <item>, OIB 85821130368</item>
      <item>, OIB 73930010837</item>
    </izvorni_sadrzaj>
    <derivirana_varijabla naziv="DomainObject.Predmet.SudioniciListNazivOIB_1">
      <item>, OIB 13135263063</item>
      <item>, OIB 85821130368</item>
      <item>, OIB 73930010837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48ED1-FA7A-43A3-9978-92CC559DD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4896</properties:Characters>
  <properties:Lines>96</properties:Lines>
  <properties:Paragraphs>48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2017-04-12T08:05:00Z</cp:lastPrinted>
  <dcterms:modified xmlns:xsi="http://www.w3.org/2001/XMLSchema-instance" xsi:type="dcterms:W3CDTF">2017-04-19T07:09:00Z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