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2d314" w14:paraId="2f2d314" w:rsidRDefault="00F30D73" w:rsidP="00F30D73" w:rsidR="00F30D73" w:rsidRPr="00F30D73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FE181A">
        <w:t>477</w:t>
      </w:r>
      <w:r w:rsidRPr="00F30D73">
        <w:t>/</w:t>
      </w:r>
      <w:r w:rsidR="00651E9B">
        <w:t>20</w:t>
      </w:r>
      <w:r w:rsidR="002B2A2A">
        <w:t>1</w:t>
      </w:r>
      <w:r w:rsidR="004041A5">
        <w:t>6</w:t>
      </w:r>
      <w:r w:rsidR="00B30EDC">
        <w:t>-</w:t>
      </w:r>
      <w:r w:rsidR="00991CCD">
        <w:t>57</w:t>
      </w:r>
    </w:p>
    <w:p w:rsidRDefault="008E380D" w:rsidP="009E003C" w:rsidR="008E380D" w:rsidRPr="00F24E03"/>
    <w:p w:rsidRDefault="009E003C" w:rsidP="009E003C" w:rsidR="009E003C" w:rsidRPr="00F24E03">
      <w:pPr>
        <w:jc w:val="center"/>
      </w:pPr>
      <w:r w:rsidRPr="00F24E03">
        <w:t>Z A P I S N I K</w:t>
      </w:r>
    </w:p>
    <w:p w:rsidRDefault="009E003C" w:rsidP="009E003C" w:rsidR="009E003C" w:rsidRPr="00F24E03">
      <w:pPr>
        <w:jc w:val="center"/>
      </w:pPr>
    </w:p>
    <w:p w:rsidRDefault="009E003C" w:rsidP="009E003C" w:rsidR="00F24E03">
      <w:pPr>
        <w:jc w:val="both"/>
      </w:pPr>
      <w:r w:rsidRPr="00F24E03">
        <w:t>sa SKUPŠTINE VJEROVNIKA</w:t>
      </w:r>
      <w:r w:rsidR="00EC4814" w:rsidRPr="00F24E03">
        <w:t xml:space="preserve"> održane</w:t>
      </w:r>
      <w:r w:rsidRPr="00F24E03">
        <w:t xml:space="preserve"> kod Trgovačkog suda u Zadru, u stečajnom postupku nad stečajnim dužnikom </w:t>
      </w:r>
      <w:r w:rsidR="00FE181A" w:rsidRPr="00C95BFA">
        <w:t>CD MEDIA ART j.d.o.o. Vodice, Kamila Pamukovića 1, OIB: 07354111016</w:t>
      </w:r>
      <w:r w:rsidR="00F30D73">
        <w:t>,</w:t>
      </w:r>
      <w:r w:rsidRPr="00F24E03">
        <w:t xml:space="preserve"> </w:t>
      </w:r>
      <w:r w:rsidR="00015A04">
        <w:t>2</w:t>
      </w:r>
      <w:r w:rsidR="004027C6">
        <w:t>6</w:t>
      </w:r>
      <w:r w:rsidR="00651E9B">
        <w:t xml:space="preserve">. </w:t>
      </w:r>
      <w:r w:rsidR="004027C6">
        <w:t>travnja</w:t>
      </w:r>
      <w:r w:rsidR="004041A5">
        <w:t xml:space="preserve"> 2018</w:t>
      </w:r>
      <w:r w:rsidR="00651E9B">
        <w:t>.</w:t>
      </w:r>
    </w:p>
    <w:p w:rsidRDefault="00F30D73" w:rsidP="009E003C" w:rsidR="00F30D73">
      <w:pPr>
        <w:jc w:val="both"/>
      </w:pPr>
    </w:p>
    <w:p w:rsidRDefault="009E003C" w:rsidP="009E003C" w:rsidR="009E003C" w:rsidRPr="00C54F05">
      <w:pPr>
        <w:jc w:val="both"/>
      </w:pPr>
      <w:r w:rsidRPr="00C54F05">
        <w:t>Nazočni od suda: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Default="004041A5" w:rsidP="009E003C" w:rsidR="009E003C" w:rsidRPr="00C54F05">
      <w:pPr>
        <w:numPr>
          <w:ilvl w:val="0"/>
          <w:numId w:val="1"/>
        </w:numPr>
        <w:jc w:val="both"/>
      </w:pPr>
      <w:r>
        <w:t>Ante Rubelj</w:t>
      </w:r>
      <w:r w:rsidR="009E003C" w:rsidRPr="00C54F05">
        <w:t>, zapisničar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tabs>
          <w:tab w:pos="480" w:val="left"/>
        </w:tabs>
      </w:pPr>
      <w:r w:rsidRPr="00C54F05">
        <w:t xml:space="preserve">Početak u </w:t>
      </w:r>
      <w:r w:rsidR="00FE181A">
        <w:t>8</w:t>
      </w:r>
      <w:r w:rsidR="00651E9B">
        <w:t>,</w:t>
      </w:r>
      <w:r w:rsidR="00FE181A">
        <w:t>4</w:t>
      </w:r>
      <w:r w:rsidR="00100258">
        <w:t>5</w:t>
      </w:r>
      <w:r w:rsidR="00A5237A" w:rsidRPr="00C54F05">
        <w:t xml:space="preserve"> </w:t>
      </w:r>
      <w:r w:rsidRPr="00C54F05">
        <w:t>sati.</w:t>
      </w:r>
    </w:p>
    <w:p w:rsidRDefault="009E003C" w:rsidP="009E003C" w:rsidR="009E003C" w:rsidRPr="00C54F05">
      <w:pPr>
        <w:ind w:left="360"/>
      </w:pPr>
    </w:p>
    <w:p w:rsidRDefault="00D722BB" w:rsidP="009E003C" w:rsidR="009E003C" w:rsidRPr="00C54F05">
      <w:pPr>
        <w:jc w:val="both"/>
      </w:pPr>
      <w:r>
        <w:t>Utvrđuje se da je nazočan</w:t>
      </w:r>
      <w:r w:rsidR="002316EC">
        <w:t xml:space="preserve"> </w:t>
      </w:r>
      <w:r w:rsidR="00FE181A">
        <w:t>Ante Poljak</w:t>
      </w:r>
      <w:r w:rsidR="00651E9B">
        <w:t>,</w:t>
      </w:r>
      <w:r w:rsidR="009E003C" w:rsidRPr="00C54F05">
        <w:t xml:space="preserve"> stečajn</w:t>
      </w:r>
      <w:r>
        <w:t>i</w:t>
      </w:r>
      <w:r w:rsidR="009E003C" w:rsidRPr="00C54F05">
        <w:t xml:space="preserve"> upravitelj.</w:t>
      </w:r>
    </w:p>
    <w:p w:rsidRDefault="009E003C" w:rsidP="009E003C" w:rsidR="009E003C">
      <w:pPr>
        <w:jc w:val="both"/>
      </w:pPr>
    </w:p>
    <w:p w:rsidRDefault="00793082" w:rsidP="00793082" w:rsidR="00793082">
      <w:pPr>
        <w:ind w:hanging="360" w:left="360"/>
        <w:jc w:val="both"/>
      </w:pPr>
      <w:r w:rsidRPr="00C54F05">
        <w:t>Nazočni od vjerovnika:</w:t>
      </w:r>
      <w:r w:rsidR="00224227">
        <w:t xml:space="preserve"> </w:t>
      </w:r>
      <w:r w:rsidR="005973E3">
        <w:t xml:space="preserve">za RH </w:t>
      </w:r>
      <w:r w:rsidR="006B3E3E">
        <w:t>Igranka Šumera</w:t>
      </w:r>
      <w:r w:rsidR="005973E3">
        <w:t xml:space="preserve"> </w:t>
      </w:r>
      <w:r w:rsidR="00224227">
        <w:t>zamjenica u ŽDO</w:t>
      </w:r>
    </w:p>
    <w:p w:rsidRDefault="00793082" w:rsidP="00793082" w:rsidR="00793082">
      <w:pPr>
        <w:ind w:hanging="360" w:left="360"/>
        <w:jc w:val="both"/>
      </w:pPr>
    </w:p>
    <w:p w:rsidRDefault="001B5640" w:rsidP="002B2A2A" w:rsidR="001B5640" w:rsidRPr="00C54F05">
      <w:pPr>
        <w:jc w:val="both"/>
      </w:pPr>
      <w:r>
        <w:t>Utvrđuje se da je na današnjoj skupštini</w:t>
      </w:r>
      <w:r w:rsidR="002B2A2A">
        <w:t xml:space="preserve"> prisutan samo jedan vjerovnik, pa stoga isti ima </w:t>
      </w:r>
      <w:r>
        <w:t>100% prava glasa.</w:t>
      </w:r>
    </w:p>
    <w:p w:rsidRDefault="00B50BB6" w:rsidP="00B50BB6" w:rsidR="00B50BB6" w:rsidRPr="00C54F05">
      <w:pPr>
        <w:ind w:left="720"/>
        <w:jc w:val="both"/>
      </w:pPr>
    </w:p>
    <w:p w:rsidRDefault="009E003C" w:rsidP="001648F1" w:rsidR="001648F1" w:rsidRPr="00C54F05">
      <w:pPr>
        <w:jc w:val="both"/>
      </w:pPr>
      <w:r w:rsidRPr="00C54F05">
        <w:t>Utvrđuje se da je oglas o održavanju današnje skupštine vjerovnika objavljen</w:t>
      </w:r>
      <w:r w:rsidR="002316EC">
        <w:t xml:space="preserve"> na e-oglasnoj ploči suda</w:t>
      </w:r>
      <w:r w:rsidRPr="00C54F05">
        <w:t xml:space="preserve"> </w:t>
      </w:r>
      <w:r w:rsidR="002316EC">
        <w:t>dana</w:t>
      </w:r>
      <w:r w:rsidRPr="00C54F05">
        <w:t xml:space="preserve"> </w:t>
      </w:r>
      <w:r w:rsidR="00CD4AA0">
        <w:t>1</w:t>
      </w:r>
      <w:r w:rsidR="00FE181A">
        <w:t>2</w:t>
      </w:r>
      <w:r w:rsidR="00651E9B">
        <w:t xml:space="preserve">. </w:t>
      </w:r>
      <w:r w:rsidR="004027C6">
        <w:t>travnja</w:t>
      </w:r>
      <w:r w:rsidR="004041A5">
        <w:t xml:space="preserve"> 2018</w:t>
      </w:r>
      <w:r w:rsidR="005F0790">
        <w:t>.</w:t>
      </w:r>
      <w:r w:rsidR="00E4499D" w:rsidRPr="00C54F05">
        <w:t xml:space="preserve"> </w:t>
      </w:r>
      <w:r w:rsidRPr="00C54F05">
        <w:t>sa dnevnim redom</w:t>
      </w:r>
      <w:r w:rsidR="001648F1" w:rsidRPr="00C54F05">
        <w:t>:</w:t>
      </w:r>
    </w:p>
    <w:p w:rsidRDefault="001648F1" w:rsidP="001648F1" w:rsidR="001648F1" w:rsidRPr="00C54F05">
      <w:pPr>
        <w:jc w:val="both"/>
      </w:pPr>
    </w:p>
    <w:p w:rsidRDefault="00E2001D" w:rsidP="00100258" w:rsidR="00100258" w:rsidRPr="009F0768">
      <w:pPr>
        <w:numPr>
          <w:ilvl w:val="0"/>
          <w:numId w:val="17"/>
        </w:numPr>
        <w:overflowPunct w:val="false"/>
        <w:autoSpaceDE w:val="false"/>
        <w:autoSpaceDN w:val="false"/>
        <w:adjustRightInd w:val="false"/>
        <w:jc w:val="both"/>
      </w:pPr>
      <w:r>
        <w:t>Izjašnjavanje o prijedlogu stečajnog upravitelja za obustavu i zaključenje ovog stečajnog postupka zbog nedostatnosti mase za namirenje troškova stečajnog postupka.</w:t>
      </w:r>
      <w:r w:rsidR="00100258" w:rsidRPr="009F0768">
        <w:t xml:space="preserve"> </w:t>
      </w:r>
    </w:p>
    <w:p w:rsidRDefault="0007348F" w:rsidP="00F96D5F" w:rsidR="0007348F">
      <w:pPr>
        <w:jc w:val="both"/>
      </w:pPr>
    </w:p>
    <w:p w:rsidRDefault="0007348F" w:rsidP="00F96D5F" w:rsidR="0007348F">
      <w:pPr>
        <w:jc w:val="both"/>
      </w:pPr>
      <w:r>
        <w:t xml:space="preserve">Stečajni upravitelj </w:t>
      </w:r>
      <w:r w:rsidR="006B3E3E">
        <w:t>navodi da je u međuvremenu stupio u posjed vozila i to dva, a riječ je o vozilu marke Citroen c5 iz 2001. i vozilu marke Škoda Praktik iz 2008., a oba vozila su u takvom stanju da više košta njihovo dovoženje u otpad nego njihova vrijednost, nisu u voznom stanju, a nalaze se u servisima, oba vozila su odjavljena, stoga ostaje kod prijedloga za obustavu i zaključenje ovog postupka budući je imovina neunovčiva i bez vrijednosti.</w:t>
      </w:r>
    </w:p>
    <w:p w:rsidRDefault="006B3E3E" w:rsidP="00F96D5F" w:rsidR="006B3E3E">
      <w:pPr>
        <w:jc w:val="both"/>
      </w:pPr>
    </w:p>
    <w:p w:rsidRDefault="006B3E3E" w:rsidP="00F96D5F" w:rsidR="006B3E3E">
      <w:pPr>
        <w:jc w:val="both"/>
      </w:pPr>
      <w:r>
        <w:t>Zamjenica ŽDO-a Šibenik navodi da je suglasna s prijedlogom stečajnog upravitelja.</w:t>
      </w:r>
    </w:p>
    <w:p w:rsidRDefault="002B2A2A" w:rsidP="00F96D5F" w:rsidR="002B2A2A">
      <w:pPr>
        <w:tabs>
          <w:tab w:pos="0" w:val="left"/>
          <w:tab w:pos="360" w:val="left"/>
        </w:tabs>
      </w:pPr>
    </w:p>
    <w:p w:rsidRDefault="00F96D5F" w:rsidP="00F96D5F" w:rsidR="00F96D5F" w:rsidRPr="001C322E">
      <w:pPr>
        <w:tabs>
          <w:tab w:pos="0" w:val="left"/>
          <w:tab w:pos="360" w:val="left"/>
        </w:tabs>
      </w:pPr>
      <w:r w:rsidRPr="001C322E">
        <w:t xml:space="preserve">Dovršeno u </w:t>
      </w:r>
      <w:r w:rsidR="004027C6">
        <w:t>8</w:t>
      </w:r>
      <w:r w:rsidR="00651E9B">
        <w:t>,</w:t>
      </w:r>
      <w:r w:rsidR="006B3E3E">
        <w:t>53</w:t>
      </w:r>
      <w:r>
        <w:t xml:space="preserve"> </w:t>
      </w:r>
      <w:r w:rsidRPr="001C322E">
        <w:t xml:space="preserve"> sati.</w:t>
      </w: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  <w:r w:rsidRPr="001C322E">
        <w:t>ZAPISNIČAR</w:t>
      </w:r>
      <w:r w:rsidRPr="001C322E">
        <w:tab/>
      </w:r>
      <w:r w:rsidRPr="001C322E">
        <w:tab/>
        <w:t xml:space="preserve"> </w:t>
      </w:r>
      <w:r>
        <w:tab/>
      </w:r>
      <w:r w:rsidR="007B1162">
        <w:tab/>
      </w:r>
      <w:r w:rsidRPr="001C322E">
        <w:t>SUDAC</w:t>
      </w:r>
      <w:r w:rsidRPr="001C322E">
        <w:tab/>
        <w:t xml:space="preserve">          </w:t>
      </w:r>
      <w:r>
        <w:tab/>
      </w:r>
      <w:r>
        <w:tab/>
      </w:r>
      <w:r w:rsidRPr="001C322E">
        <w:t xml:space="preserve">STEČAJNI UPRAVITELJ </w:t>
      </w:r>
      <w:r w:rsidRPr="001C322E">
        <w:tab/>
      </w: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</w:p>
    <w:p w:rsidRDefault="00F96D5F" w:rsidP="00F96D5F" w:rsidR="00F96D5F">
      <w:pPr>
        <w:tabs>
          <w:tab w:pos="0" w:val="left"/>
          <w:tab w:pos="360" w:val="left"/>
        </w:tabs>
        <w:jc w:val="both"/>
      </w:pP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</w:p>
    <w:p w:rsidRDefault="00F96D5F" w:rsidP="00E008CF" w:rsidR="009E003C">
      <w:pPr>
        <w:tabs>
          <w:tab w:pos="0" w:val="left"/>
          <w:tab w:pos="360" w:val="left"/>
        </w:tabs>
        <w:jc w:val="both"/>
      </w:pPr>
      <w:r w:rsidRPr="001C322E">
        <w:t>VJEROVNICI</w:t>
      </w:r>
    </w:p>
    <w:p w:rsidRDefault="001B5640" w:rsidP="00E008CF" w:rsidR="001B5640">
      <w:pPr>
        <w:tabs>
          <w:tab w:pos="0" w:val="left"/>
          <w:tab w:pos="360" w:val="left"/>
        </w:tabs>
        <w:jc w:val="both"/>
      </w:pPr>
    </w:p>
    <w:p w:rsidRDefault="001B5640" w:rsidP="00E008CF" w:rsidR="001B5640">
      <w:pPr>
        <w:tabs>
          <w:tab w:pos="0" w:val="left"/>
          <w:tab w:pos="360" w:val="left"/>
        </w:tabs>
        <w:jc w:val="both"/>
      </w:pPr>
    </w:p>
    <w:p w:rsidRDefault="001B5640" w:rsidP="00E008CF" w:rsidR="001B5640">
      <w:pPr>
        <w:tabs>
          <w:tab w:pos="0" w:val="left"/>
          <w:tab w:pos="360" w:val="left"/>
        </w:tabs>
        <w:jc w:val="both"/>
      </w:pPr>
    </w:p>
    <w:p w:rsidRDefault="001B5640" w:rsidP="00E008CF" w:rsidR="001B5640">
      <w:pPr>
        <w:tabs>
          <w:tab w:pos="0" w:val="left"/>
          <w:tab w:pos="360" w:val="left"/>
        </w:tabs>
        <w:jc w:val="both"/>
      </w:pPr>
    </w:p>
    <w:p w:rsidRDefault="001B5640" w:rsidP="00E008CF" w:rsidR="001B5640" w:rsidRPr="00C54F05">
      <w:pPr>
        <w:tabs>
          <w:tab w:pos="0" w:val="left"/>
          <w:tab w:pos="360" w:val="left"/>
        </w:tabs>
        <w:jc w:val="both"/>
      </w:pPr>
    </w:p>
    <w:sectPr w:rsidSect="00F30D73" w:rsidR="001B5640" w:rsidRPr="00C54F0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3B4" w:rsidP="000F0D50" w:rsidR="004823B4">
      <w:r>
        <w:separator/>
      </w:r>
    </w:p>
  </w:endnote>
  <w:endnote w:id="0" w:type="continuationSeparator">
    <w:p w:rsidRDefault="004823B4" w:rsidP="000F0D50" w:rsidR="004823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3B4" w:rsidP="000F0D50" w:rsidR="004823B4">
      <w:r>
        <w:separator/>
      </w:r>
    </w:p>
  </w:footnote>
  <w:footnote w:id="0" w:type="continuationSeparator">
    <w:p w:rsidRDefault="004823B4" w:rsidP="000F0D50" w:rsidR="004823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23B4" w:rsidP="00805CD1" w:rsidR="004823B4" w:rsidRPr="00F3314C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6B3E3E">
      <w:rPr>
        <w:noProof/>
      </w:rPr>
      <w:t>2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07348F">
      <w:t>719</w:t>
    </w:r>
    <w:r w:rsidR="002316EC" w:rsidRPr="00F30D73">
      <w:t>/</w:t>
    </w:r>
    <w:r w:rsidR="00A65177">
      <w:t>1</w:t>
    </w:r>
    <w:r w:rsidR="00445665">
      <w:t>6</w:t>
    </w:r>
    <w:r w:rsidR="00A65177">
      <w:t>-</w:t>
    </w:r>
    <w:r w:rsidR="0007348F">
      <w:t>66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927D03"/>
    <w:multiLevelType w:val="hybridMultilevel"/>
    <w:tmpl w:val="E8EAE2E8"/>
    <w:lvl w:tplc="49D274F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6747005"/>
    <w:multiLevelType w:val="hybridMultilevel"/>
    <w:tmpl w:val="01B2700E"/>
    <w:lvl w:tplc="2C80B3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6FC4322"/>
    <w:multiLevelType w:val="hybridMultilevel"/>
    <w:tmpl w:val="50A08158"/>
    <w:lvl w:tplc="413887A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273300F7"/>
    <w:multiLevelType w:val="hybridMultilevel"/>
    <w:tmpl w:val="9FE4984E"/>
    <w:lvl w:tplc="533A3E0C" w:ilvl="0">
      <w:start w:val="1"/>
      <w:numFmt w:val="upperRoman"/>
      <w:lvlText w:val="%1."/>
      <w:lvlJc w:val="left"/>
      <w:pPr>
        <w:ind w:hanging="360" w:left="720"/>
      </w:pPr>
      <w:rPr>
        <w:rFonts w:cs="Arial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82E3281"/>
    <w:multiLevelType w:val="hybridMultilevel"/>
    <w:tmpl w:val="E1285D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7BE2549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645E3B"/>
    <w:multiLevelType w:val="hybridMultilevel"/>
    <w:tmpl w:val="137E1D74"/>
    <w:lvl w:tplc="E9EE0BA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C93323"/>
    <w:multiLevelType w:val="hybridMultilevel"/>
    <w:tmpl w:val="785E417E"/>
    <w:lvl w:tplc="C472C5D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BAB1C27"/>
    <w:multiLevelType w:val="hybridMultilevel"/>
    <w:tmpl w:val="2684DDF8"/>
    <w:lvl w:tplc="9800A00A" w:ilvl="0">
      <w:start w:val="5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8A2303"/>
    <w:multiLevelType w:val="hybridMultilevel"/>
    <w:tmpl w:val="1660B4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A8270E3"/>
    <w:multiLevelType w:val="hybridMultilevel"/>
    <w:tmpl w:val="10EC7E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B214CC2"/>
    <w:multiLevelType w:val="hybridMultilevel"/>
    <w:tmpl w:val="682CB8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90D6DC4"/>
    <w:multiLevelType w:val="hybridMultilevel"/>
    <w:tmpl w:val="0E123302"/>
    <w:lvl w:tplc="E1727BC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DA51494"/>
    <w:multiLevelType w:val="hybridMultilevel"/>
    <w:tmpl w:val="28F813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2B260B1"/>
    <w:multiLevelType w:val="hybridMultilevel"/>
    <w:tmpl w:val="47143B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4250F5F"/>
    <w:multiLevelType w:val="hybridMultilevel"/>
    <w:tmpl w:val="621E94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4355D04"/>
    <w:multiLevelType w:val="hybridMultilevel"/>
    <w:tmpl w:val="EA545680"/>
    <w:lvl w:tplc="E086EF0A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E16791B"/>
    <w:multiLevelType w:val="hybridMultilevel"/>
    <w:tmpl w:val="0570F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16"/>
  </w:num>
  <w:num w:numId="3">
    <w:abstractNumId w:val="12"/>
  </w:num>
  <w:num w:numId="4">
    <w:abstractNumId w:val="20"/>
  </w:num>
  <w:num w:numId="5">
    <w:abstractNumId w:val="4"/>
  </w:num>
  <w:num w:numId="6">
    <w:abstractNumId w:val="13"/>
  </w:num>
  <w:num w:numId="7">
    <w:abstractNumId w:val="5"/>
  </w:num>
  <w:num w:numId="8">
    <w:abstractNumId w:val="3"/>
  </w:num>
  <w:num w:numId="9">
    <w:abstractNumId w:val="6"/>
  </w:num>
  <w:num w:numId="10">
    <w:abstractNumId w:val="19"/>
  </w:num>
  <w:num w:numId="11">
    <w:abstractNumId w:val="1"/>
  </w:num>
  <w:num w:numId="12">
    <w:abstractNumId w:val="11"/>
  </w:num>
  <w:num w:numId="13">
    <w:abstractNumId w:val="22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7"/>
  </w:num>
  <w:num w:numId="18">
    <w:abstractNumId w:val="0"/>
  </w:num>
  <w:num w:numId="19">
    <w:abstractNumId w:val="8"/>
  </w:num>
  <w:num w:numId="20">
    <w:abstractNumId w:val="14"/>
  </w:num>
  <w:num w:numId="21">
    <w:abstractNumId w:val="21"/>
  </w:num>
  <w:num w:numId="22">
    <w:abstractNumId w:val="10"/>
  </w:num>
  <w:num w:numId="23">
    <w:abstractNumId w:val="9"/>
  </w:num>
  <w:num w:numId="24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03C"/>
    <w:rsid w:val="00015A04"/>
    <w:rsid w:val="00016368"/>
    <w:rsid w:val="000232CD"/>
    <w:rsid w:val="00027490"/>
    <w:rsid w:val="00037626"/>
    <w:rsid w:val="00053957"/>
    <w:rsid w:val="00054CFC"/>
    <w:rsid w:val="0007213B"/>
    <w:rsid w:val="000727EA"/>
    <w:rsid w:val="0007348F"/>
    <w:rsid w:val="00081A58"/>
    <w:rsid w:val="0008308B"/>
    <w:rsid w:val="000A752E"/>
    <w:rsid w:val="000C6530"/>
    <w:rsid w:val="000D2695"/>
    <w:rsid w:val="000F0D50"/>
    <w:rsid w:val="000F2F59"/>
    <w:rsid w:val="00100258"/>
    <w:rsid w:val="001058A1"/>
    <w:rsid w:val="00111F9E"/>
    <w:rsid w:val="001236AC"/>
    <w:rsid w:val="001648F1"/>
    <w:rsid w:val="0017355B"/>
    <w:rsid w:val="001B0D22"/>
    <w:rsid w:val="001B2564"/>
    <w:rsid w:val="001B5640"/>
    <w:rsid w:val="001C2763"/>
    <w:rsid w:val="001E71A6"/>
    <w:rsid w:val="00220CA9"/>
    <w:rsid w:val="00224227"/>
    <w:rsid w:val="002316EC"/>
    <w:rsid w:val="00251190"/>
    <w:rsid w:val="002632FB"/>
    <w:rsid w:val="00293FE2"/>
    <w:rsid w:val="002B2A2A"/>
    <w:rsid w:val="002F2B7F"/>
    <w:rsid w:val="00314050"/>
    <w:rsid w:val="003853F9"/>
    <w:rsid w:val="003B3D8E"/>
    <w:rsid w:val="003E22D0"/>
    <w:rsid w:val="003F2267"/>
    <w:rsid w:val="003F6C10"/>
    <w:rsid w:val="004027C6"/>
    <w:rsid w:val="0040393E"/>
    <w:rsid w:val="004041A5"/>
    <w:rsid w:val="0041624E"/>
    <w:rsid w:val="00431A46"/>
    <w:rsid w:val="00445665"/>
    <w:rsid w:val="00455E64"/>
    <w:rsid w:val="00472230"/>
    <w:rsid w:val="004823B4"/>
    <w:rsid w:val="00487C7F"/>
    <w:rsid w:val="004A0F8E"/>
    <w:rsid w:val="004A5B0A"/>
    <w:rsid w:val="00524D93"/>
    <w:rsid w:val="005377A0"/>
    <w:rsid w:val="00540349"/>
    <w:rsid w:val="005677A9"/>
    <w:rsid w:val="005954D0"/>
    <w:rsid w:val="005973E3"/>
    <w:rsid w:val="005B6150"/>
    <w:rsid w:val="005D268C"/>
    <w:rsid w:val="005F0790"/>
    <w:rsid w:val="00601ACD"/>
    <w:rsid w:val="00603FF6"/>
    <w:rsid w:val="00636F12"/>
    <w:rsid w:val="00651E9B"/>
    <w:rsid w:val="0065448E"/>
    <w:rsid w:val="00662BBC"/>
    <w:rsid w:val="0068761E"/>
    <w:rsid w:val="006A46AA"/>
    <w:rsid w:val="006B0187"/>
    <w:rsid w:val="006B3E3E"/>
    <w:rsid w:val="006E39E9"/>
    <w:rsid w:val="007058C7"/>
    <w:rsid w:val="00722A49"/>
    <w:rsid w:val="0074069B"/>
    <w:rsid w:val="00793082"/>
    <w:rsid w:val="007A72BF"/>
    <w:rsid w:val="007B1162"/>
    <w:rsid w:val="007B6F33"/>
    <w:rsid w:val="007D53DE"/>
    <w:rsid w:val="007D7102"/>
    <w:rsid w:val="00805CD1"/>
    <w:rsid w:val="008439AB"/>
    <w:rsid w:val="00890964"/>
    <w:rsid w:val="00891D49"/>
    <w:rsid w:val="008E380D"/>
    <w:rsid w:val="008E6570"/>
    <w:rsid w:val="009079B1"/>
    <w:rsid w:val="0091354A"/>
    <w:rsid w:val="00924AF5"/>
    <w:rsid w:val="009306F8"/>
    <w:rsid w:val="009447BE"/>
    <w:rsid w:val="00953054"/>
    <w:rsid w:val="00954B32"/>
    <w:rsid w:val="00965003"/>
    <w:rsid w:val="00965E98"/>
    <w:rsid w:val="009722E1"/>
    <w:rsid w:val="00991CCD"/>
    <w:rsid w:val="009A0A34"/>
    <w:rsid w:val="009B3DF2"/>
    <w:rsid w:val="009E003C"/>
    <w:rsid w:val="009E46B4"/>
    <w:rsid w:val="00A1606F"/>
    <w:rsid w:val="00A51E53"/>
    <w:rsid w:val="00A5237A"/>
    <w:rsid w:val="00A63B5E"/>
    <w:rsid w:val="00A65177"/>
    <w:rsid w:val="00A82096"/>
    <w:rsid w:val="00A85AD9"/>
    <w:rsid w:val="00A97876"/>
    <w:rsid w:val="00AB454C"/>
    <w:rsid w:val="00AD41F1"/>
    <w:rsid w:val="00AE6A7C"/>
    <w:rsid w:val="00AF6CB0"/>
    <w:rsid w:val="00B23026"/>
    <w:rsid w:val="00B234EA"/>
    <w:rsid w:val="00B24E75"/>
    <w:rsid w:val="00B30EDC"/>
    <w:rsid w:val="00B31817"/>
    <w:rsid w:val="00B3762A"/>
    <w:rsid w:val="00B50BB6"/>
    <w:rsid w:val="00B77F2A"/>
    <w:rsid w:val="00B85E9B"/>
    <w:rsid w:val="00BA5EFA"/>
    <w:rsid w:val="00BB376D"/>
    <w:rsid w:val="00BD0B31"/>
    <w:rsid w:val="00BE176D"/>
    <w:rsid w:val="00C54F05"/>
    <w:rsid w:val="00C75ADA"/>
    <w:rsid w:val="00C81A61"/>
    <w:rsid w:val="00CB7609"/>
    <w:rsid w:val="00CC1E52"/>
    <w:rsid w:val="00CD4AA0"/>
    <w:rsid w:val="00D4210E"/>
    <w:rsid w:val="00D42D80"/>
    <w:rsid w:val="00D43251"/>
    <w:rsid w:val="00D64038"/>
    <w:rsid w:val="00D722BB"/>
    <w:rsid w:val="00DB7D00"/>
    <w:rsid w:val="00DC6E0D"/>
    <w:rsid w:val="00DE5E55"/>
    <w:rsid w:val="00DF1422"/>
    <w:rsid w:val="00DF300C"/>
    <w:rsid w:val="00E008CF"/>
    <w:rsid w:val="00E2001D"/>
    <w:rsid w:val="00E20DC1"/>
    <w:rsid w:val="00E3035E"/>
    <w:rsid w:val="00E4499D"/>
    <w:rsid w:val="00E93CBD"/>
    <w:rsid w:val="00E9558D"/>
    <w:rsid w:val="00EC4814"/>
    <w:rsid w:val="00EC55C1"/>
    <w:rsid w:val="00EC65AF"/>
    <w:rsid w:val="00EF39C5"/>
    <w:rsid w:val="00F10468"/>
    <w:rsid w:val="00F24D9D"/>
    <w:rsid w:val="00F24E03"/>
    <w:rsid w:val="00F2515C"/>
    <w:rsid w:val="00F30096"/>
    <w:rsid w:val="00F30D73"/>
    <w:rsid w:val="00F3314C"/>
    <w:rsid w:val="00F44973"/>
    <w:rsid w:val="00F47C69"/>
    <w:rsid w:val="00F75108"/>
    <w:rsid w:val="00F95261"/>
    <w:rsid w:val="00F96D5F"/>
    <w:rsid w:val="00FA777A"/>
    <w:rsid w:val="00FB4A49"/>
    <w:rsid w:val="00FC495D"/>
    <w:rsid w:val="00FD6170"/>
    <w:rsid w:val="00FE181A"/>
    <w:rsid w:val="00FE45D4"/>
    <w:rsid w:val="00FF05C0"/>
    <w:rsid w:val="00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00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1C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1C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1C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1C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1C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1C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1C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1C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1C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1C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23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34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8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051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149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289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92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26. travnja 2018.</izvorni_sadrzaj>
    <derivirana_varijabla naziv="DomainObject.StvarniPocetakDatum_1">26. travnja 2018.</derivirana_varijabla>
  </DomainObject.StvarniPocetakDatum>
  <DomainObject.StvarniZavrsetakDatum>
    <izvorni_sadrzaj>26. travnja 2018.</izvorni_sadrzaj>
    <derivirana_varijabla naziv="DomainObject.StvarniZavrsetakDatum_1">26. travnja 2018.</derivirana_varijabla>
  </DomainObject.StvarniZavrsetakDatum>
  <DomainObject.PlaniraniZavrsetakDatum>
    <izvorni_sadrzaj>26. travnja 2018.</izvorni_sadrzaj>
    <derivirana_varijabla naziv="DomainObject.PlaniraniZavrsetakDatum_1">26. travnja 2018.</derivirana_varijabla>
  </DomainObject.PlaniraniZavrsetakDatum>
  <DomainObject.PlaniraniPocetakDatum>
    <izvorni_sadrzaj>26. travnja 2018.</izvorni_sadrzaj>
    <derivirana_varijabla naziv="DomainObject.PlaniraniPocetakDatum_1">26. travnja 2018.</derivirana_varijabla>
  </DomainObject.PlaniraniPocetakDatum>
  <DomainObject.StvarniPocetakVrijeme>
    <izvorni_sadrzaj>08:45</izvorni_sadrzaj>
    <derivirana_varijabla naziv="DomainObject.StvarniPocetakVrijeme_1">08:45</derivirana_varijabla>
  </DomainObject.StvarniPocetakVrijeme>
  <DomainObject.StvarniZavrsetakVrijeme>
    <izvorni_sadrzaj>08:53</izvorni_sadrzaj>
    <derivirana_varijabla naziv="DomainObject.StvarniZavrsetakVrijeme_1">08:53</derivirana_varijabla>
  </DomainObject.StvarniZavrsetakVrijeme>
  <DomainObject.PlaniraniZavrsetakVrijeme>
    <izvorni_sadrzaj>09:00</izvorni_sadrzaj>
    <derivirana_varijabla naziv="DomainObject.PlaniraniZavrsetakVrijeme_1">09:00</derivirana_varijabla>
  </DomainObject.PlaniraniZavrsetakVrijeme>
  <DomainObject.PlaniraniPocetakVrijeme>
    <izvorni_sadrzaj>08:45</izvorni_sadrzaj>
    <derivirana_varijabla naziv="DomainObject.PlaniraniPocetakVrijeme_1">08:45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travnja 2018.</izvorni_sadrzaj>
    <derivirana_varijabla naziv="DomainObject.Zapisnik.DatumKreiranja_1">26. travnja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St-477/2016-61</izvorni_sadrzaj>
    <derivirana_varijabla naziv="DomainObject.Zapisnik.Oznaka_1">St-477/2016-61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</izvorni_sadrzaj>
    <derivirana_varijabla naziv="DomainObject.Predmet.Broj_1">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travnja 2018.</izvorni_sadrzaj>
    <derivirana_varijabla naziv="DomainObject.Predmet.DatumRjesavanja_1">26.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St-477/2016</izvorni_sadrzaj>
    <derivirana_varijabla naziv="DomainObject.Predmet.OznakaBroj_1">St-477/2016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CD MEDIA ART j.d.o.o. za djelatnost marketinga</izvorni_sadrzaj>
    <derivirana_varijabla naziv="DomainObject.Predmet.ProtustrankaFormated_1">  CD MEDIA ART j.d.o.o. za djelatnost marketinga</derivirana_varijabla>
  </DomainObject.Predmet.ProtustrankaFormated>
  <DomainObject.Predmet.ProtustrankaFormatedOIB>
    <izvorni_sadrzaj>  CD MEDIA ART j.d.o.o. za djelatnost marketinga, OIB 07354111016</izvorni_sadrzaj>
    <derivirana_varijabla naziv="DomainObject.Predmet.ProtustrankaFormatedOIB_1">  CD MEDIA ART j.d.o.o. za djelatnost marketinga, OIB 07354111016</derivirana_varijabla>
  </DomainObject.Predmet.ProtustrankaFormatedOIB>
  <DomainObject.Predmet.ProtustrankaFormatedWithAdress>
    <izvorni_sadrzaj> CD MEDIA ART j.d.o.o. za djelatnost marketinga, Kamila Pamukovića 1, 22211 Vodice</izvorni_sadrzaj>
    <derivirana_varijabla naziv="DomainObject.Predmet.ProtustrankaFormatedWithAdress_1"> CD MEDIA ART j.d.o.o. za djelatnost marketinga, Kamila Pamukovića 1, 22211 Vodice</derivirana_varijabla>
  </DomainObject.Predmet.ProtustrankaFormatedWithAdress>
  <DomainObject.Predmet.ProtustrankaFormatedWithAdressOIB>
    <izvorni_sadrzaj> CD MEDIA ART j.d.o.o. za djelatnost marketinga, OIB 07354111016, Kamila Pamukovića 1, 22211 Vodice</izvorni_sadrzaj>
    <derivirana_varijabla naziv="DomainObject.Predmet.ProtustrankaFormatedWithAdressOIB_1"> CD MEDIA ART j.d.o.o. za djelatnost marketinga, OIB 07354111016, Kamila Pamukovića 1, 22211 Vodice</derivirana_varijabla>
  </DomainObject.Predmet.ProtustrankaFormatedWithAdressOIB>
  <DomainObject.Predmet.ProtustrankaWithAdress>
    <izvorni_sadrzaj>CD MEDIA ART j.d.o.o. za djelatnost marketinga Kamila Pamukovića 1, 22211 Vodice</izvorni_sadrzaj>
    <derivirana_varijabla naziv="DomainObject.Predmet.ProtustrankaWithAdress_1">CD MEDIA ART j.d.o.o. za djelatnost marketinga Kamila Pamukovića 1, 22211 Vodice</derivirana_varijabla>
  </DomainObject.Predmet.ProtustrankaWithAdress>
  <DomainObject.Predmet.ProtustrankaWithAdressOIB>
    <izvorni_sadrzaj>CD MEDIA ART j.d.o.o. za djelatnost marketinga, OIB 07354111016, Kamila Pamukovića 1, 22211 Vodice</izvorni_sadrzaj>
    <derivirana_varijabla naziv="DomainObject.Predmet.ProtustrankaWithAdressOIB_1">CD MEDIA ART j.d.o.o. za djelatnost marketinga, OIB 07354111016, Kamila Pamukovića 1, 22211 Vodice</derivirana_varijabla>
  </DomainObject.Predmet.ProtustrankaWithAdressOIB>
  <DomainObject.Predmet.ProtustrankaNazivFormated>
    <izvorni_sadrzaj>CD MEDIA ART j.d.o.o. za djelatnost marketinga</izvorni_sadrzaj>
    <derivirana_varijabla naziv="DomainObject.Predmet.ProtustrankaNazivFormated_1">CD MEDIA ART j.d.o.o. za djelatnost marketinga</derivirana_varijabla>
  </DomainObject.Predmet.ProtustrankaNazivFormated>
  <DomainObject.Predmet.ProtustrankaNazivFormatedOIB>
    <izvorni_sadrzaj>CD MEDIA ART j.d.o.o. za djelatnost marketinga, OIB 07354111016</izvorni_sadrzaj>
    <derivirana_varijabla naziv="DomainObject.Predmet.ProtustrankaNazivFormatedOIB_1">CD MEDIA ART j.d.o.o. za djelatnost marketinga, OIB 07354111016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CD MEDIA ART j.d.o.o. za djelatnost marketinga</item>
    </izvorni_sadrzaj>
    <derivirana_varijabla naziv="DomainObject.Predmet.ProtuStrankaListFormated_1">
      <item>CD MEDIA ART j.d.o.o. za djelatnost marketinga</item>
    </derivirana_varijabla>
  </DomainObject.Predmet.ProtuStrankaListFormated>
  <DomainObject.Predmet.ProtuStrankaListFormatedOIB>
    <izvorni_sadrzaj>
      <item>CD MEDIA ART j.d.o.o. za djelatnost marketinga, OIB 07354111016</item>
    </izvorni_sadrzaj>
    <derivirana_varijabla naziv="DomainObject.Predmet.ProtuStrankaListFormatedOIB_1">
      <item>CD MEDIA ART j.d.o.o. za djelatnost marketinga, OIB 07354111016</item>
    </derivirana_varijabla>
  </DomainObject.Predmet.ProtuStrankaListFormatedOIB>
  <DomainObject.Predmet.ProtuStrankaListFormatedWithAdress>
    <izvorni_sadrzaj>
      <item>CD MEDIA ART j.d.o.o. za djelatnost marketinga, Kamila Pamukovića 1, 22211 Vodice</item>
    </izvorni_sadrzaj>
    <derivirana_varijabla naziv="DomainObject.Predmet.ProtuStrankaListFormatedWithAdress_1">
      <item>CD MEDIA ART j.d.o.o. za djelatnost marketinga, Kamila Pamukovića 1, 22211 Vodice</item>
    </derivirana_varijabla>
  </DomainObject.Predmet.ProtuStrankaListFormatedWithAdress>
  <DomainObject.Predmet.ProtuStrankaListFormatedWithAdressOIB>
    <izvorni_sadrzaj>
      <item>CD MEDIA ART j.d.o.o. za djelatnost marketinga, OIB 07354111016, Kamila Pamukovića 1, 22211 Vodice</item>
    </izvorni_sadrzaj>
    <derivirana_varijabla naziv="DomainObject.Predmet.ProtuStrankaListFormatedWithAdressOIB_1">
      <item>CD MEDIA ART j.d.o.o. za djelatnost marketinga, OIB 07354111016, Kamila Pamukovića 1, 22211 Vodice</item>
    </derivirana_varijabla>
  </DomainObject.Predmet.ProtuStrankaListFormatedWithAdressOIB>
  <DomainObject.Predmet.ProtuStrankaListNazivFormated>
    <izvorni_sadrzaj>
      <item>CD MEDIA ART j.d.o.o. za djelatnost marketinga</item>
    </izvorni_sadrzaj>
    <derivirana_varijabla naziv="DomainObject.Predmet.ProtuStrankaListNazivFormated_1">
      <item>CD MEDIA ART j.d.o.o. za djelatnost marketinga</item>
    </derivirana_varijabla>
  </DomainObject.Predmet.ProtuStrankaListNazivFormated>
  <DomainObject.Predmet.ProtuStrankaListNazivFormatedOIB>
    <izvorni_sadrzaj>
      <item>CD MEDIA ART j.d.o.o. za djelatnost marketinga, OIB 07354111016</item>
    </izvorni_sadrzaj>
    <derivirana_varijabla naziv="DomainObject.Predmet.ProtuStrankaListNazivFormatedOIB_1">
      <item>CD MEDIA ART j.d.o.o. za djelatnost marketinga, OIB 07354111016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>St-477/2016-61</izvorni_sadrzaj>
    <derivirana_varijabla naziv="DomainObject.PoslovniBrojDokumenta_1">St-477/2016-61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CD MEDIA ART j.d.o.o. za djelatnost marketinga</izvorni_sadrzaj>
    <derivirana_varijabla naziv="DomainObject.Predmet.ProtustrankaIDrugi_1">CD MEDIA ART j.d.o.o. za djelatnost marketinga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CD MEDIA ART j.d.o.o. za djelatnost marketinga, OIB 07354111016, Kamila Pamukovića 1, 22211 Vodice</izvorni_sadrzaj>
    <derivirana_varijabla naziv="DomainObject.Predmet.ProtustrankaIDrugiAdressOIB_1">CD MEDIA ART j.d.o.o. za djelatnost marketinga, OIB 07354111016, Kamila Pamukovića 1,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travnja 2018.</izvorni_sadrzaj>
    <derivirana_varijabla naziv="DomainObject.Predmet.OdlukaRjesenje.DatumDonosenjaOdluke_1">26.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St-477/2016-60</izvorni_sadrzaj>
    <derivirana_varijabla naziv="DomainObject.Predmet.OdlukaRjesenje.Oznaka_1">St-477/2016-60</derivirana_varijabla>
  </DomainObject.Predmet.OdlukaRjesenje.Oznaka>
  <DomainObject.Predmet.SudioniciListNaziv>
    <izvorni_sadrzaj>
      <item>FINA - Podružnica Šibenik</item>
      <item>CD MEDIA ART j.d.o.o. za djelatnost marketinga</item>
    </izvorni_sadrzaj>
    <derivirana_varijabla naziv="DomainObject.Predmet.SudioniciListNaziv_1">
      <item>FINA - Podružnica Šibenik</item>
      <item>CD MEDIA ART j.d.o.o. za djelatnost marketinga</item>
    </derivirana_varijabla>
  </DomainObject.Predmet.SudioniciListNaziv>
  <DomainObject.Predmet.SudioniciListAdressOIB>
    <izvorni_sadrzaj>
      <item>FINA - Podružnica Šibenik, OIB 85821130368, Perivoj L. Marune 1,22000 Šibenik</item>
      <item>CD MEDIA ART j.d.o.o. za djelatnost marketinga, OIB 07354111016, Kamila Pamukovića 1,22211 Vodice</item>
    </izvorni_sadrzaj>
    <derivirana_varijabla naziv="DomainObject.Predmet.SudioniciListAdressOIB_1">
      <item>FINA - Podružnica Šibenik, OIB 85821130368, Perivoj L. Marune 1,22000 Šibenik</item>
      <item>CD MEDIA ART j.d.o.o. za djelatnost marketinga, OIB 07354111016, Kamila Pamukovića 1,22211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07354111016</item>
    </izvorni_sadrzaj>
    <derivirana_varijabla naziv="DomainObject.Predmet.SudioniciListNazivOIB_1">
      <item>, OIB 85821130368</item>
      <item>, OIB 07354111016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073589-55C3-4738-BC19-A8726E0283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231</properties:Words>
  <properties:Characters>1228</properties:Characters>
  <properties:Lines>49</properties:Lines>
  <properties:Paragraphs>17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2018-04-25T12:36:00Z</dcterms:created>
  <dc:creator>abajlo</dc:creator>
  <cp:lastModifiedBy>wsadmin</cp:lastModifiedBy>
  <cp:lastPrinted>2013-04-25T09:50:00Z</cp:lastPrinted>
  <dcterms:modified xmlns:xsi="http://www.w3.org/2001/XMLSchema-instance" xsi:type="dcterms:W3CDTF">2018-04-26T07:20:00Z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St-477/2016-61 / Zapisnik - Skupština vjerovnika (1St-477-16 skupština vjerovnika 26.4.2018.docx)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