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58fa" w14:paraId="18458f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573C2D">
        <w:rPr>
          <w:lang w:val="hr-HR"/>
        </w:rPr>
        <w:t xml:space="preserve">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73C2D">
        <w:rPr>
          <w:lang w:val="hr-HR"/>
        </w:rPr>
        <w:t>25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73C2D">
        <w:rPr>
          <w:lang w:val="hr-HR"/>
        </w:rPr>
        <w:t>PRESTIGE TURISTIČKA AGENCIJA jednostavno</w:t>
      </w:r>
      <w:r w:rsidR="005712AE">
        <w:rPr>
          <w:lang w:val="hr-HR"/>
        </w:rPr>
        <w:t xml:space="preserve"> društvo s ograničenom odgovornošću za trgovinu i usluge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712AE">
        <w:rPr>
          <w:lang w:val="hr-HR"/>
        </w:rPr>
        <w:t>0100</w:t>
      </w:r>
      <w:r w:rsidR="00AD4789">
        <w:rPr>
          <w:lang w:val="hr-HR"/>
        </w:rPr>
        <w:t>86980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D4789">
        <w:rPr>
          <w:lang w:val="hr-HR"/>
        </w:rPr>
        <w:t>06655439676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73C2D">
        <w:rPr>
          <w:lang w:val="hr-HR"/>
        </w:rPr>
        <w:t>25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73C2D">
        <w:rPr>
          <w:lang w:val="hr-HR"/>
        </w:rPr>
        <w:t>17.839,90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73C2D">
        <w:rPr>
          <w:lang w:val="hr-HR"/>
        </w:rPr>
        <w:t>Mato Mikić</w:t>
      </w:r>
      <w:r w:rsidR="005712AE">
        <w:rPr>
          <w:lang w:val="hr-HR"/>
        </w:rPr>
        <w:t xml:space="preserve">, iz </w:t>
      </w:r>
      <w:r w:rsidR="00573C2D">
        <w:rPr>
          <w:lang w:val="hr-HR"/>
        </w:rPr>
        <w:t xml:space="preserve">Dugog Sela </w:t>
      </w:r>
      <w:proofErr w:type="spellStart"/>
      <w:r w:rsidR="00573C2D">
        <w:rPr>
          <w:lang w:val="hr-HR"/>
        </w:rPr>
        <w:t>Lukačkog</w:t>
      </w:r>
      <w:proofErr w:type="spellEnd"/>
      <w:r w:rsidR="005712AE">
        <w:rPr>
          <w:lang w:val="hr-HR"/>
        </w:rPr>
        <w:t xml:space="preserve">, </w:t>
      </w:r>
      <w:r w:rsidR="00573C2D">
        <w:rPr>
          <w:lang w:val="hr-HR"/>
        </w:rPr>
        <w:t>Svetog Trojstva 22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73C2D">
        <w:rPr>
          <w:lang w:val="hr-HR"/>
        </w:rPr>
        <w:t>89081765254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73C2D">
        <w:rPr>
          <w:lang w:val="hr-HR"/>
        </w:rPr>
        <w:t>13</w:t>
      </w:r>
      <w:r w:rsidR="00E8008F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913E25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73C2D">
        <w:rPr>
          <w:lang w:val="hr-HR"/>
        </w:rPr>
        <w:t>13</w:t>
      </w:r>
      <w:r w:rsidR="00E8008F">
        <w:rPr>
          <w:lang w:val="hr-HR"/>
        </w:rPr>
        <w:t>.01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</w:p>
    <w:sectPr w:rsidR="000E2229" w:rsidRPr="00913E2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AC8" w:rsidR="000E7AC8">
      <w:r>
        <w:separator/>
      </w:r>
    </w:p>
  </w:endnote>
  <w:endnote w:id="0" w:type="continuationSeparator">
    <w:p w:rsidRDefault="000E7AC8" w:rsidR="000E7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AC8" w:rsidR="000E7AC8">
      <w:r>
        <w:separator/>
      </w:r>
    </w:p>
  </w:footnote>
  <w:footnote w:id="0" w:type="continuationSeparator">
    <w:p w:rsidRDefault="000E7AC8" w:rsidR="000E7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0E7AC8"/>
    <w:rsid w:val="00184DF0"/>
    <w:rsid w:val="001B397D"/>
    <w:rsid w:val="00230CD2"/>
    <w:rsid w:val="0032457F"/>
    <w:rsid w:val="003E0954"/>
    <w:rsid w:val="003E56D2"/>
    <w:rsid w:val="004525DA"/>
    <w:rsid w:val="004629E7"/>
    <w:rsid w:val="004B7E8E"/>
    <w:rsid w:val="0052619D"/>
    <w:rsid w:val="005712AE"/>
    <w:rsid w:val="00573C2D"/>
    <w:rsid w:val="005A21BE"/>
    <w:rsid w:val="00605F99"/>
    <w:rsid w:val="006107FD"/>
    <w:rsid w:val="00617995"/>
    <w:rsid w:val="00674F9D"/>
    <w:rsid w:val="006767EE"/>
    <w:rsid w:val="006A510D"/>
    <w:rsid w:val="006B32F7"/>
    <w:rsid w:val="007027AC"/>
    <w:rsid w:val="007E27E0"/>
    <w:rsid w:val="008259B1"/>
    <w:rsid w:val="00831DA7"/>
    <w:rsid w:val="008A217A"/>
    <w:rsid w:val="008E00AB"/>
    <w:rsid w:val="008E3DB0"/>
    <w:rsid w:val="00913E25"/>
    <w:rsid w:val="0097587E"/>
    <w:rsid w:val="00985844"/>
    <w:rsid w:val="009F1B25"/>
    <w:rsid w:val="00A475FF"/>
    <w:rsid w:val="00A73B9E"/>
    <w:rsid w:val="00AB4255"/>
    <w:rsid w:val="00AD4789"/>
    <w:rsid w:val="00B24E12"/>
    <w:rsid w:val="00B4414B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DD78DD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4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4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PRESTIGE TURISTIČKA AGENCIJA j.d.o.o. za trgovinu i usluge, Dugo Selo Lukačko</izvorni_sadrzaj>
    <derivirana_varijabla naziv="DomainObject.Predmet.ProtustrankaFormated_1">  PRESTIGE TURISTIČKA AGENCIJA j.d.o.o. za trgovinu i usluge, Dugo Selo Lukačko</derivirana_varijabla>
  </DomainObject.Predmet.ProtustrankaFormated>
  <DomainObject.Predmet.ProtustrankaFormatedOIB>
    <izvorni_sadrzaj>  PRESTIGE TURISTIČKA AGENCIJA j.d.o.o. za trgovinu i usluge, Dugo Selo Lukačko, OIB 06655439676</izvorni_sadrzaj>
    <derivirana_varijabla naziv="DomainObject.Predmet.ProtustrankaFormatedOIB_1">  PRESTIGE TURISTIČKA AGENCIJA j.d.o.o. za trgovinu i usluge, Dugo Selo Lukačko, OIB 06655439676</derivirana_varijabla>
  </DomainObject.Predmet.ProtustrankaFormatedOIB>
  <DomainObject.Predmet.ProtustrankaFormatedWithAdress>
    <izvorni_sadrzaj> PRESTIGE TURISTIČKA AGENCIJA j.d.o.o. za trgovinu i usluge, Dugo Selo Lukačko, Svetog Trojstva 22, 33406 Dugo Selo Lukačko</izvorni_sadrzaj>
    <derivirana_varijabla naziv="DomainObject.Predmet.ProtustrankaFormatedWithAdress_1"> PRESTIGE TURISTIČKA AGENCIJA j.d.o.o. za trgovinu i usluge, Dugo Selo Lukačko, Svetog Trojstva 22, 33406 Dugo Selo Lukačko</derivirana_varijabla>
  </DomainObject.Predmet.ProtustrankaFormatedWithAdress>
  <DomainObject.Predmet.ProtustrankaFormatedWithAdressOIB>
    <izvorni_sadrzaj> PRESTIGE TURISTIČKA AGENCIJA j.d.o.o. za trgovinu i usluge, Dugo Selo Lukačko, OIB 06655439676, Svetog Trojstva 22, 33406 Dugo Selo Lukačko</izvorni_sadrzaj>
    <derivirana_varijabla naziv="DomainObject.Predmet.ProtustrankaFormatedWithAdressOIB_1"> PRESTIGE TURISTIČKA AGENCIJA j.d.o.o. za trgovinu i usluge, Dugo Selo Lukačko, OIB 06655439676, Svetog Trojstva 22, 33406 Dugo Selo Lukačko</derivirana_varijabla>
  </DomainObject.Predmet.ProtustrankaFormatedWithAdressOIB>
  <DomainObject.Predmet.ProtustrankaWithAdress>
    <izvorni_sadrzaj>PRESTIGE TURISTIČKA AGENCIJA j.d.o.o. za trgovinu i usluge, Dugo Selo Lukačko Svetog Trojstva 22, 33406 Dugo Selo Lukačko</izvorni_sadrzaj>
    <derivirana_varijabla naziv="DomainObject.Predmet.ProtustrankaWithAdress_1">PRESTIGE TURISTIČKA AGENCIJA j.d.o.o. za trgovinu i usluge, Dugo Selo Lukačko Svetog Trojstva 22, 33406 Dugo Selo Lukačko</derivirana_varijabla>
  </DomainObject.Predmet.ProtustrankaWithAdress>
  <DomainObject.Predmet.ProtustrankaWithAdressOIB>
    <izvorni_sadrzaj>PRESTIGE TURISTIČKA AGENCIJA j.d.o.o. za trgovinu i usluge, Dugo Selo Lukačko, OIB 06655439676, Svetog Trojstva 22, 33406 Dugo Selo Lukačko</izvorni_sadrzaj>
    <derivirana_varijabla naziv="DomainObject.Predmet.ProtustrankaWithAdressOIB_1">PRESTIGE TURISTIČKA AGENCIJA j.d.o.o. za trgovinu i usluge, Dugo Selo Lukačko, OIB 06655439676, Svetog Trojstva 22, 33406 Dugo Selo Lukačko</derivirana_varijabla>
  </DomainObject.Predmet.ProtustrankaWithAdressOIB>
  <DomainObject.Predmet.ProtustrankaNazivFormated>
    <izvorni_sadrzaj>PRESTIGE TURISTIČKA AGENCIJA j.d.o.o. za trgovinu i usluge, Dugo Selo Lukačko</izvorni_sadrzaj>
    <derivirana_varijabla naziv="DomainObject.Predmet.ProtustrankaNazivFormated_1">PRESTIGE TURISTIČKA AGENCIJA j.d.o.o. za trgovinu i usluge, Dugo Selo Lukačko</derivirana_varijabla>
  </DomainObject.Predmet.ProtustrankaNazivFormated>
  <DomainObject.Predmet.ProtustrankaNazivFormatedOIB>
    <izvorni_sadrzaj>PRESTIGE TURISTIČKA AGENCIJA j.d.o.o. za trgovinu i usluge, Dugo Selo Lukačko, OIB 06655439676</izvorni_sadrzaj>
    <derivirana_varijabla naziv="DomainObject.Predmet.ProtustrankaNazivFormatedOIB_1">PRESTIGE TURISTIČKA AGENCIJA j.d.o.o. za trgovinu i usluge, Dugo Selo Lukačko, OIB 06655439676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PRESTIGE TURISTIČKA AGENCIJA j.d.o.o. za trgovinu i usluge, Dugo Selo Lukačko</item>
    </izvorni_sadrzaj>
    <derivirana_varijabla naziv="DomainObject.Predmet.ProtuStrankaListFormated_1">
      <item>PRESTIGE TURISTIČKA AGENCIJA j.d.o.o. za trgovinu i usluge, Dugo Selo Lukačko</item>
    </derivirana_varijabla>
  </DomainObject.Predmet.ProtuStrankaListFormated>
  <DomainObject.Predmet.ProtuStrankaListFormatedOIB>
    <izvorni_sadrzaj>
      <item>PRESTIGE TURISTIČKA AGENCIJA j.d.o.o. za trgovinu i usluge, Dugo Selo Lukačko, OIB 06655439676</item>
    </izvorni_sadrzaj>
    <derivirana_varijabla naziv="DomainObject.Predmet.ProtuStrankaListFormatedOIB_1">
      <item>PRESTIGE TURISTIČKA AGENCIJA j.d.o.o. za trgovinu i usluge, Dugo Selo Lukačko, OIB 06655439676</item>
    </derivirana_varijabla>
  </DomainObject.Predmet.ProtuStrankaListFormatedOIB>
  <DomainObject.Predmet.ProtuStrankaListFormatedWithAdress>
    <izvorni_sadrzaj>
      <item>PRESTIGE TURISTIČKA AGENCIJA j.d.o.o. za trgovinu i usluge, Dugo Selo Lukačko, Svetog Trojstva 22, 33406 Dugo Selo Lukačko</item>
    </izvorni_sadrzaj>
    <derivirana_varijabla naziv="DomainObject.Predmet.ProtuStrankaListFormatedWithAdress_1">
      <item>PRESTIGE TURISTIČKA AGENCIJA j.d.o.o. za trgovinu i usluge, Dugo Selo Lukačko, Svetog Trojstva 22, 33406 Dugo Selo Lukačko</item>
    </derivirana_varijabla>
  </DomainObject.Predmet.ProtuStrankaListFormatedWithAdress>
  <DomainObject.Predmet.ProtuStrankaListFormatedWithAdressOIB>
    <izvorni_sadrzaj>
      <item>PRESTIGE TURISTIČKA AGENCIJA j.d.o.o. za trgovinu i usluge, Dugo Selo Lukačko, OIB 06655439676, Svetog Trojstva 22, 33406 Dugo Selo Lukačko</item>
    </izvorni_sadrzaj>
    <derivirana_varijabla naziv="DomainObject.Predmet.ProtuStrankaListFormatedWithAdressOIB_1">
      <item>PRESTIGE TURISTIČKA AGENCIJA j.d.o.o. za trgovinu i usluge, Dugo Selo Lukačko, OIB 06655439676, Svetog Trojstva 22, 33406 Dugo Selo Lukačko</item>
    </derivirana_varijabla>
  </DomainObject.Predmet.ProtuStrankaListFormatedWithAdressOIB>
  <DomainObject.Predmet.ProtuStrankaListNazivFormated>
    <izvorni_sadrzaj>
      <item>PRESTIGE TURISTIČKA AGENCIJA j.d.o.o. za trgovinu i usluge, Dugo Selo Lukačko</item>
    </izvorni_sadrzaj>
    <derivirana_varijabla naziv="DomainObject.Predmet.ProtuStrankaListNazivFormated_1">
      <item>PRESTIGE TURISTIČKA AGENCIJA j.d.o.o. za trgovinu i usluge, Dugo Selo Lukačko</item>
    </derivirana_varijabla>
  </DomainObject.Predmet.ProtuStrankaListNazivFormated>
  <DomainObject.Predmet.ProtuStrankaListNazivFormatedOIB>
    <izvorni_sadrzaj>
      <item>PRESTIGE TURISTIČKA AGENCIJA j.d.o.o. za trgovinu i usluge, Dugo Selo Lukačko, OIB 06655439676</item>
    </izvorni_sadrzaj>
    <derivirana_varijabla naziv="DomainObject.Predmet.ProtuStrankaListNazivFormatedOIB_1">
      <item>PRESTIGE TURISTIČKA AGENCIJA j.d.o.o. za trgovinu i usluge, Dugo Selo Lukačko, OIB 06655439676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PRESTIGE TURISTIČKA AGENCIJA j.d.o.o. za trgovinu i usluge, Dugo Selo Lukačko</izvorni_sadrzaj>
    <derivirana_varijabla naziv="DomainObject.Predmet.ProtustrankaIDrugi_1">PRESTIGE TURISTIČKA AGENCIJA j.d.o.o. za trgovinu i usluge, Dugo Selo Lukačko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PRESTIGE TURISTIČKA AGENCIJA j.d.o.o. za trgovinu i usluge, Dugo Selo Lukačko, OIB 06655439676, Svetog Trojstva 22, 33406 Dugo Selo Lukačko</izvorni_sadrzaj>
    <derivirana_varijabla naziv="DomainObject.Predmet.ProtustrankaIDrugiAdressOIB_1">PRESTIGE TURISTIČKA AGENCIJA j.d.o.o. za trgovinu i usluge, Dugo Selo Lukačko, OIB 06655439676, Svetog Trojstva 22, 33406 Dugo Selo Lukačko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PRESTIGE TURISTIČKA AGENCIJA j.d.o.o. za trgovinu i usluge, Dugo Selo Lukačko</item>
    </izvorni_sadrzaj>
    <derivirana_varijabla naziv="DomainObject.Predmet.SudioniciListNaziv_1">
      <item>FINA, RC ZAGREB, Podružnica Bjelovar</item>
      <item>PRESTIGE TURISTIČKA AGENCIJA j.d.o.o. za trgovinu i usluge, Dugo Selo Lukačko</item>
    </derivirana_varijabla>
  </DomainObject.Predmet.SudioniciListNaziv>
  <DomainObject.Predmet.SudioniciListAdressOIB>
    <izvorni_sadrzaj>
      <item>FINA, RC ZAGREB, Podružnica Bjelovar, OIB 85821130368, F. Supila 4,43000 Bjelovar</item>
      <item>PRESTIGE TURISTIČKA AGENCIJA j.d.o.o. za trgovinu i usluge, Dugo Selo Lukačko, OIB 06655439676, Svetog Trojstva 22,33406 Dugo Selo Lukačko</item>
    </izvorni_sadrzaj>
    <derivirana_varijabla naziv="DomainObject.Predmet.SudioniciListAdressOIB_1">
      <item>FINA, RC ZAGREB, Podružnica Bjelovar, OIB 85821130368, F. Supila 4,43000 Bjelovar</item>
      <item>PRESTIGE TURISTIČKA AGENCIJA j.d.o.o. za trgovinu i usluge, Dugo Selo Lukačko, OIB 06655439676, Svetog Trojstva 22,33406 Dugo Selo Lukačko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06655439676</item>
    </izvorni_sadrzaj>
    <derivirana_varijabla naziv="DomainObject.Predmet.SudioniciListNazivOIB_1">
      <item>, OIB 85821130368</item>
      <item>, OIB 06655439676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5A140-5E65-4215-9FA0-889051307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1751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2016-01-13T13:13:00Z</dcterms:created>
  <dc:creator>ssabljic</dc:creator>
  <cp:lastModifiedBy>Miroslav Lovreković</cp:lastModifiedBy>
  <cp:lastPrinted>2016-01-08T14:02:00Z</cp:lastPrinted>
  <dcterms:modified xmlns:xsi="http://www.w3.org/2001/XMLSchema-instance" xsi:type="dcterms:W3CDTF">2016-01-13T13:32:00Z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