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dc03" w14:paraId="64ddc03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175ED2">
        <w:rPr>
          <w:lang w:val="hr-HR"/>
        </w:rPr>
        <w:t xml:space="preserve">  </w:t>
      </w:r>
      <w:r w:rsidR="001E7AE1">
        <w:rPr>
          <w:lang w:val="hr-HR"/>
        </w:rPr>
        <w:t>Broj: 2/St-824/2016-19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EF42AC" w:rsidR="00B96089" w:rsidRPr="00091FC7">
      <w:pPr>
        <w:ind w:firstLine="708"/>
        <w:jc w:val="both"/>
        <w:rPr>
          <w:color w:themeColor="text1" w:val="000000"/>
        </w:rPr>
      </w:pPr>
      <w:r w:rsidRPr="004B3E5B">
        <w:rPr>
          <w:color w:themeColor="text1" w:val="000000"/>
          <w:lang w:val="hr-HR"/>
        </w:rPr>
        <w:t>TRGOVAČKI SUD U OSIJEKU, STALNA SLUŽBA U SLAVONSKOM BRODU, po stečajno</w:t>
      </w:r>
      <w:r w:rsidR="00E76030" w:rsidRPr="004B3E5B">
        <w:rPr>
          <w:color w:themeColor="text1" w:val="000000"/>
          <w:lang w:val="hr-HR"/>
        </w:rPr>
        <w:t>m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sucu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Davorinu Pavičić</w:t>
      </w:r>
      <w:r w:rsidRPr="004B3E5B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4B3E5B">
        <w:rPr>
          <w:color w:themeColor="text1" w:val="000000"/>
          <w:lang w:val="hr-HR"/>
        </w:rPr>
        <w:t>Osijek</w:t>
      </w:r>
      <w:r w:rsidR="00D524E8" w:rsidRPr="004B3E5B">
        <w:rPr>
          <w:color w:themeColor="text1" w:val="000000"/>
          <w:lang w:val="hr-HR"/>
        </w:rPr>
        <w:t>, Podružnica</w:t>
      </w:r>
      <w:r w:rsidRPr="004B3E5B">
        <w:rPr>
          <w:color w:themeColor="text1" w:val="000000"/>
          <w:lang w:val="hr-HR"/>
        </w:rPr>
        <w:t xml:space="preserve"> </w:t>
      </w:r>
      <w:r w:rsidR="00D524E8" w:rsidRPr="004B3E5B">
        <w:rPr>
          <w:color w:themeColor="text1" w:val="000000"/>
          <w:lang w:val="hr-HR"/>
        </w:rPr>
        <w:t>Sl. Brod</w:t>
      </w:r>
      <w:r w:rsidRPr="004B3E5B">
        <w:rPr>
          <w:color w:themeColor="text1" w:val="000000"/>
          <w:lang w:val="hr-HR"/>
        </w:rPr>
        <w:t xml:space="preserve">, za otvaranje stečajnog postupka nad stečajnim dužnikom </w:t>
      </w:r>
      <w:r w:rsidR="00EF42AC" w:rsidRPr="00EF42AC">
        <w:rPr>
          <w:color w:themeColor="text1" w:val="000000"/>
        </w:rPr>
        <w:t>SLASTIČARNICA ANTIKA j.d.o.o. za proizvodnju i trg</w:t>
      </w:r>
      <w:r w:rsidR="00EF42AC">
        <w:rPr>
          <w:color w:themeColor="text1" w:val="000000"/>
        </w:rPr>
        <w:t xml:space="preserve">ovinu slastičarskih proizvoda, </w:t>
      </w:r>
      <w:r w:rsidR="00EF42AC" w:rsidRPr="00EF42AC">
        <w:rPr>
          <w:color w:themeColor="text1" w:val="000000"/>
        </w:rPr>
        <w:t>OIB: 52322570272 sa sjedištem u Republika Hrvatske 1a, Požega</w:t>
      </w:r>
      <w:r w:rsidRPr="004B3E5B">
        <w:rPr>
          <w:color w:themeColor="text1" w:val="000000"/>
          <w:lang w:val="hr-HR"/>
        </w:rPr>
        <w:t xml:space="preserve">, dana </w:t>
      </w:r>
      <w:r w:rsidR="00EA4455">
        <w:rPr>
          <w:color w:themeColor="text1" w:val="000000"/>
          <w:lang w:val="hr-HR"/>
        </w:rPr>
        <w:t>31</w:t>
      </w:r>
      <w:r w:rsidRPr="004B3E5B">
        <w:rPr>
          <w:color w:themeColor="text1" w:val="000000"/>
          <w:lang w:val="hr-HR"/>
        </w:rPr>
        <w:t xml:space="preserve">. </w:t>
      </w:r>
      <w:r w:rsidR="00E55ACF" w:rsidRPr="004B3E5B">
        <w:rPr>
          <w:color w:themeColor="text1" w:val="000000"/>
          <w:lang w:val="hr-HR"/>
        </w:rPr>
        <w:t>listopada</w:t>
      </w:r>
      <w:r w:rsidRPr="004B3E5B">
        <w:rPr>
          <w:color w:themeColor="text1" w:val="000000"/>
          <w:lang w:val="hr-HR"/>
        </w:rPr>
        <w:t xml:space="preserve"> 2018. godine</w:t>
      </w:r>
      <w:r w:rsidR="00F970E3" w:rsidRPr="004B3E5B">
        <w:rPr>
          <w:color w:themeColor="text1" w:val="000000"/>
          <w:lang w:val="hr-HR"/>
        </w:rPr>
        <w:t xml:space="preserve"> </w:t>
      </w:r>
      <w:r w:rsidR="002B7584" w:rsidRPr="004B3E5B">
        <w:rPr>
          <w:color w:themeColor="text1" w:val="000000"/>
          <w:lang w:val="hr-HR"/>
        </w:rPr>
        <w:t xml:space="preserve"> </w:t>
      </w:r>
      <w:r w:rsidR="00B120D5" w:rsidRPr="004B3E5B">
        <w:rPr>
          <w:color w:themeColor="text1" w:val="000000"/>
          <w:lang w:val="hr-HR"/>
        </w:rPr>
        <w:t xml:space="preserve"> </w:t>
      </w:r>
    </w:p>
    <w:p w:rsidRDefault="004119D4" w:rsidP="00867F9F" w:rsidR="005F7B14" w:rsidRPr="0092120A">
      <w:pPr>
        <w:ind w:firstLine="708"/>
        <w:jc w:val="both"/>
        <w:rPr>
          <w:color w:val="FF0000"/>
          <w:lang w:val="hr-HR"/>
        </w:rPr>
      </w:pPr>
      <w:r w:rsidRPr="0092120A">
        <w:rPr>
          <w:color w:val="FF0000"/>
          <w:lang w:val="hr-HR"/>
        </w:rPr>
        <w:t xml:space="preserve"> </w:t>
      </w: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5F7B14" w:rsidP="00B96089" w:rsidR="005F7B14">
      <w:pPr>
        <w:jc w:val="center"/>
        <w:rPr>
          <w:lang w:val="hr-HR"/>
        </w:rPr>
      </w:pPr>
    </w:p>
    <w:p w:rsidRDefault="00B96089" w:rsidP="00B37289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86679B" w:rsidRPr="0086679B">
        <w:rPr>
          <w:rFonts w:cs="Times New Roman" w:hAnsi="Times New Roman" w:ascii="Times New Roman"/>
          <w:b/>
          <w:sz w:val="24"/>
          <w:szCs w:val="24"/>
        </w:rPr>
        <w:t>FLURIM BEĆIRI, OIB: 75302194046, Požega, ŽUPANIJSKA 12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EF42AC">
        <w:rPr>
          <w:b/>
          <w:lang w:val="hr-HR"/>
        </w:rPr>
        <w:t>824</w:t>
      </w:r>
      <w:r w:rsidR="0052659F" w:rsidRPr="0052659F">
        <w:rPr>
          <w:b/>
          <w:lang w:val="hr-HR"/>
        </w:rPr>
        <w:t>/</w:t>
      </w:r>
      <w:r w:rsidR="00EF42AC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EF42AC">
        <w:rPr>
          <w:b/>
          <w:lang w:val="hr-HR"/>
        </w:rPr>
        <w:t>824</w:t>
      </w:r>
      <w:r w:rsidR="0052659F">
        <w:rPr>
          <w:b/>
          <w:lang w:val="hr-HR"/>
        </w:rPr>
        <w:t>-</w:t>
      </w:r>
      <w:r w:rsidR="00EF42AC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1E7AE1" w:rsidRPr="001E7AE1">
        <w:rPr>
          <w:b/>
        </w:rPr>
        <w:t>FLURIM BEĆIRI, OIB: 75302194046, Požega, ŽUPANIJSKA 12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1E7AE1" w:rsidRPr="001E7AE1">
        <w:rPr>
          <w:b/>
        </w:rPr>
        <w:t>FLURIM BEĆIRI, OIB: 75302194046, Požega, ŽUPANIJSKA 12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655255">
        <w:rPr>
          <w:lang w:val="hr-HR"/>
        </w:rPr>
        <w:t xml:space="preserve"> </w:t>
      </w:r>
      <w:r w:rsidR="009B2490">
        <w:rPr>
          <w:lang w:val="hr-HR"/>
        </w:rPr>
        <w:t xml:space="preserve"> </w:t>
      </w:r>
      <w:r w:rsidR="0041399F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lastRenderedPageBreak/>
        <w:t xml:space="preserve"> </w:t>
      </w:r>
      <w:r w:rsidR="00A21FBE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EF42AC">
        <w:rPr>
          <w:b/>
          <w:lang w:val="hr-HR"/>
        </w:rPr>
        <w:t>824</w:t>
      </w:r>
      <w:r w:rsidR="006E2E70">
        <w:rPr>
          <w:b/>
          <w:lang w:val="hr-HR"/>
        </w:rPr>
        <w:t>-</w:t>
      </w:r>
      <w:r w:rsidR="00EF42AC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EF42AC">
        <w:rPr>
          <w:b/>
          <w:lang w:val="hr-HR"/>
        </w:rPr>
        <w:t>824</w:t>
      </w:r>
      <w:r w:rsidR="006E2E70">
        <w:rPr>
          <w:b/>
          <w:lang w:val="hr-HR"/>
        </w:rPr>
        <w:t>-</w:t>
      </w:r>
      <w:r w:rsidR="00EF42AC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1E7AE1" w:rsidRPr="001E7AE1">
        <w:rPr>
          <w:b/>
        </w:rPr>
        <w:t>FLURIM BEĆIRI, OIB: 75302194046, Požega, ŽUPANIJSKA 12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655255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  <w:r w:rsidR="00151F65">
        <w:rPr>
          <w:lang w:val="hr-HR"/>
        </w:rPr>
        <w:t xml:space="preserve"> </w:t>
      </w:r>
      <w:r w:rsidR="00833AC0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A21FBE">
        <w:rPr>
          <w:lang w:val="hr-HR"/>
        </w:rPr>
        <w:t>110</w:t>
      </w:r>
      <w:r>
        <w:rPr>
          <w:lang w:val="hr-HR"/>
        </w:rPr>
        <w:t xml:space="preserve">. st. </w:t>
      </w:r>
      <w:r w:rsidR="00A21FBE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50531A">
        <w:rPr>
          <w:lang w:val="hr-HR"/>
        </w:rPr>
        <w:t>1</w:t>
      </w:r>
      <w:r>
        <w:rPr>
          <w:lang w:val="hr-HR"/>
        </w:rPr>
        <w:t xml:space="preserve">. </w:t>
      </w:r>
      <w:r w:rsidR="0050531A">
        <w:rPr>
          <w:lang w:val="hr-HR"/>
        </w:rPr>
        <w:t>rujna</w:t>
      </w:r>
      <w:r>
        <w:rPr>
          <w:lang w:val="hr-HR"/>
        </w:rPr>
        <w:t xml:space="preserve"> </w:t>
      </w:r>
      <w:r w:rsidR="0050531A">
        <w:rPr>
          <w:lang w:val="hr-HR"/>
        </w:rPr>
        <w:t>2015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50531A">
        <w:rPr>
          <w:lang w:val="hr-HR"/>
        </w:rPr>
        <w:t>672</w:t>
      </w:r>
      <w:r>
        <w:rPr>
          <w:lang w:val="hr-HR"/>
        </w:rPr>
        <w:t xml:space="preserve"> dana, u iznosu </w:t>
      </w:r>
      <w:r w:rsidR="00A21FBE">
        <w:rPr>
          <w:lang w:val="hr-HR"/>
        </w:rPr>
        <w:t xml:space="preserve">od </w:t>
      </w:r>
      <w:r w:rsidR="0050531A">
        <w:rPr>
          <w:lang w:val="hr-HR"/>
        </w:rPr>
        <w:t>12.247,93</w:t>
      </w:r>
      <w:r w:rsidR="004A3BCA">
        <w:rPr>
          <w:lang w:val="hr-HR"/>
        </w:rPr>
        <w:t xml:space="preserve"> </w:t>
      </w:r>
      <w:r>
        <w:rPr>
          <w:lang w:val="hr-HR"/>
        </w:rPr>
        <w:t>kn, te da ima</w:t>
      </w:r>
      <w:r w:rsidR="00DB1022">
        <w:rPr>
          <w:lang w:val="hr-HR"/>
        </w:rPr>
        <w:t xml:space="preserve"> </w:t>
      </w:r>
      <w:r w:rsidR="0050531A">
        <w:rPr>
          <w:lang w:val="hr-HR"/>
        </w:rPr>
        <w:t>jednu zaposlenu osobu.</w:t>
      </w:r>
      <w:r w:rsidR="00DB1022">
        <w:rPr>
          <w:lang w:val="hr-HR"/>
        </w:rPr>
        <w:t xml:space="preserve">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podneska ne proizlazi da je zaplijenila odnosno osigurala novčana sredstva za namirenje troškova stečajnog postupka u iznosu od 5.000,00 </w:t>
      </w:r>
      <w:r w:rsidR="00CC7DA5">
        <w:rPr>
          <w:lang w:val="hr-HR"/>
        </w:rPr>
        <w:t>k</w:t>
      </w:r>
      <w:r>
        <w:rPr>
          <w:lang w:val="hr-HR"/>
        </w:rPr>
        <w:t>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F2018">
        <w:rPr>
          <w:lang w:val="hr-HR"/>
        </w:rPr>
        <w:t>,</w:t>
      </w:r>
      <w:r w:rsidR="00B96089">
        <w:rPr>
          <w:lang w:val="hr-HR"/>
        </w:rPr>
        <w:t xml:space="preserve"> </w:t>
      </w:r>
      <w:r w:rsidR="00A55071">
        <w:rPr>
          <w:lang w:val="hr-HR"/>
        </w:rPr>
        <w:t>31</w:t>
      </w:r>
      <w:r w:rsidR="00B96089">
        <w:rPr>
          <w:lang w:val="hr-HR"/>
        </w:rPr>
        <w:t xml:space="preserve">. </w:t>
      </w:r>
      <w:r w:rsidR="007F2018">
        <w:rPr>
          <w:lang w:val="hr-HR"/>
        </w:rPr>
        <w:t>listopada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50531A" w:rsidRPr="0050531A">
        <w:rPr>
          <w:b/>
        </w:rPr>
        <w:t>FLURIM BEĆIRI, Požega, ŽUPANIJSKA 12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6AE" w:rsidP="00AF1998" w:rsidR="00E106AE">
      <w:r>
        <w:separator/>
      </w:r>
    </w:p>
  </w:endnote>
  <w:endnote w:id="0" w:type="continuationSeparator">
    <w:p w:rsidRDefault="00E106AE" w:rsidP="00AF1998" w:rsidR="00E10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2FA" w:rsidRPr="002872FA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6AE" w:rsidP="00AF1998" w:rsidR="00E106AE">
      <w:r>
        <w:separator/>
      </w:r>
    </w:p>
  </w:footnote>
  <w:footnote w:id="0" w:type="continuationSeparator">
    <w:p w:rsidRDefault="00E106AE" w:rsidP="00AF1998" w:rsidR="00E106A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63A4C"/>
    <w:rsid w:val="00091FC7"/>
    <w:rsid w:val="000A5D8F"/>
    <w:rsid w:val="000C65D8"/>
    <w:rsid w:val="00122D8E"/>
    <w:rsid w:val="00127A4C"/>
    <w:rsid w:val="00135F71"/>
    <w:rsid w:val="00151F65"/>
    <w:rsid w:val="00156D7A"/>
    <w:rsid w:val="001744AC"/>
    <w:rsid w:val="00175626"/>
    <w:rsid w:val="00175ED2"/>
    <w:rsid w:val="001A4E4C"/>
    <w:rsid w:val="001D41DF"/>
    <w:rsid w:val="001E7AE1"/>
    <w:rsid w:val="001F3536"/>
    <w:rsid w:val="001F3D3E"/>
    <w:rsid w:val="001F7AF7"/>
    <w:rsid w:val="00216126"/>
    <w:rsid w:val="0021648F"/>
    <w:rsid w:val="00253EDC"/>
    <w:rsid w:val="00266321"/>
    <w:rsid w:val="002872FA"/>
    <w:rsid w:val="002A0BF3"/>
    <w:rsid w:val="002B32E9"/>
    <w:rsid w:val="002B7584"/>
    <w:rsid w:val="002F402E"/>
    <w:rsid w:val="00314DAC"/>
    <w:rsid w:val="003314E7"/>
    <w:rsid w:val="00340D67"/>
    <w:rsid w:val="00350EB0"/>
    <w:rsid w:val="00354697"/>
    <w:rsid w:val="003E3AC1"/>
    <w:rsid w:val="003F7CFB"/>
    <w:rsid w:val="00411760"/>
    <w:rsid w:val="004119D4"/>
    <w:rsid w:val="0041399F"/>
    <w:rsid w:val="00443B1F"/>
    <w:rsid w:val="00447C4A"/>
    <w:rsid w:val="004545A1"/>
    <w:rsid w:val="00486B82"/>
    <w:rsid w:val="00497192"/>
    <w:rsid w:val="004A3BCA"/>
    <w:rsid w:val="004B2BC9"/>
    <w:rsid w:val="004B3E5B"/>
    <w:rsid w:val="004C04DB"/>
    <w:rsid w:val="004C21B9"/>
    <w:rsid w:val="004F399A"/>
    <w:rsid w:val="004F4ECA"/>
    <w:rsid w:val="0050531A"/>
    <w:rsid w:val="0052076E"/>
    <w:rsid w:val="00525DBB"/>
    <w:rsid w:val="0052659F"/>
    <w:rsid w:val="00544D94"/>
    <w:rsid w:val="00555B64"/>
    <w:rsid w:val="005678E0"/>
    <w:rsid w:val="00585D58"/>
    <w:rsid w:val="00592701"/>
    <w:rsid w:val="005A5F74"/>
    <w:rsid w:val="005E581D"/>
    <w:rsid w:val="005F4EED"/>
    <w:rsid w:val="005F7B14"/>
    <w:rsid w:val="00625645"/>
    <w:rsid w:val="00655255"/>
    <w:rsid w:val="00681ABC"/>
    <w:rsid w:val="00694762"/>
    <w:rsid w:val="006D49AA"/>
    <w:rsid w:val="006E2E70"/>
    <w:rsid w:val="0071404E"/>
    <w:rsid w:val="00741961"/>
    <w:rsid w:val="0075051D"/>
    <w:rsid w:val="007623DB"/>
    <w:rsid w:val="00775A1C"/>
    <w:rsid w:val="007905B2"/>
    <w:rsid w:val="007A1BDC"/>
    <w:rsid w:val="007C27BD"/>
    <w:rsid w:val="007D41A4"/>
    <w:rsid w:val="007F2018"/>
    <w:rsid w:val="007F4D34"/>
    <w:rsid w:val="007F6C7C"/>
    <w:rsid w:val="00801E3C"/>
    <w:rsid w:val="00827FC6"/>
    <w:rsid w:val="00833AC0"/>
    <w:rsid w:val="00835EE4"/>
    <w:rsid w:val="0086679B"/>
    <w:rsid w:val="00867F9F"/>
    <w:rsid w:val="00874CBA"/>
    <w:rsid w:val="008B3A9E"/>
    <w:rsid w:val="00917018"/>
    <w:rsid w:val="0092120A"/>
    <w:rsid w:val="00927C30"/>
    <w:rsid w:val="00942714"/>
    <w:rsid w:val="0094367F"/>
    <w:rsid w:val="009566C8"/>
    <w:rsid w:val="009576B3"/>
    <w:rsid w:val="00963F6A"/>
    <w:rsid w:val="009717C1"/>
    <w:rsid w:val="00972427"/>
    <w:rsid w:val="00974E84"/>
    <w:rsid w:val="009A7DE4"/>
    <w:rsid w:val="009B2490"/>
    <w:rsid w:val="009C1F6A"/>
    <w:rsid w:val="00A2143C"/>
    <w:rsid w:val="00A21FBE"/>
    <w:rsid w:val="00A40F64"/>
    <w:rsid w:val="00A46F81"/>
    <w:rsid w:val="00A55071"/>
    <w:rsid w:val="00A57BAF"/>
    <w:rsid w:val="00A7390A"/>
    <w:rsid w:val="00AC54F1"/>
    <w:rsid w:val="00AE1804"/>
    <w:rsid w:val="00AF1998"/>
    <w:rsid w:val="00AF6155"/>
    <w:rsid w:val="00B120D5"/>
    <w:rsid w:val="00B15C4F"/>
    <w:rsid w:val="00B24916"/>
    <w:rsid w:val="00B3045D"/>
    <w:rsid w:val="00B37289"/>
    <w:rsid w:val="00B57BEE"/>
    <w:rsid w:val="00B73A5A"/>
    <w:rsid w:val="00B76446"/>
    <w:rsid w:val="00B96089"/>
    <w:rsid w:val="00BB03DB"/>
    <w:rsid w:val="00C15AD9"/>
    <w:rsid w:val="00C21100"/>
    <w:rsid w:val="00C24C5C"/>
    <w:rsid w:val="00C52370"/>
    <w:rsid w:val="00C57AC2"/>
    <w:rsid w:val="00C60DEC"/>
    <w:rsid w:val="00C776EE"/>
    <w:rsid w:val="00C82F16"/>
    <w:rsid w:val="00CB20A9"/>
    <w:rsid w:val="00CC7DA5"/>
    <w:rsid w:val="00CD2CA2"/>
    <w:rsid w:val="00CE716E"/>
    <w:rsid w:val="00CF178E"/>
    <w:rsid w:val="00CF753C"/>
    <w:rsid w:val="00D07D88"/>
    <w:rsid w:val="00D27503"/>
    <w:rsid w:val="00D35E78"/>
    <w:rsid w:val="00D524E8"/>
    <w:rsid w:val="00D82D1A"/>
    <w:rsid w:val="00D9216D"/>
    <w:rsid w:val="00D9437A"/>
    <w:rsid w:val="00DB1022"/>
    <w:rsid w:val="00DB7AD2"/>
    <w:rsid w:val="00DC7E7D"/>
    <w:rsid w:val="00DD669A"/>
    <w:rsid w:val="00DE476A"/>
    <w:rsid w:val="00E106AE"/>
    <w:rsid w:val="00E14EEB"/>
    <w:rsid w:val="00E3635B"/>
    <w:rsid w:val="00E42AFC"/>
    <w:rsid w:val="00E439BD"/>
    <w:rsid w:val="00E4703B"/>
    <w:rsid w:val="00E55ACF"/>
    <w:rsid w:val="00E76030"/>
    <w:rsid w:val="00E8418D"/>
    <w:rsid w:val="00E870D4"/>
    <w:rsid w:val="00E92454"/>
    <w:rsid w:val="00EA4455"/>
    <w:rsid w:val="00ED59A3"/>
    <w:rsid w:val="00EE3E21"/>
    <w:rsid w:val="00EF2901"/>
    <w:rsid w:val="00EF42AC"/>
    <w:rsid w:val="00F0307F"/>
    <w:rsid w:val="00F044B7"/>
    <w:rsid w:val="00F0528F"/>
    <w:rsid w:val="00F564CF"/>
    <w:rsid w:val="00F970E3"/>
    <w:rsid w:val="00FB2E38"/>
    <w:rsid w:val="00FC1E74"/>
    <w:rsid w:val="00FC23C4"/>
    <w:rsid w:val="00FC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87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2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2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2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2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87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2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2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2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2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12247.93</izvorni_sadrzaj>
    <derivirana_varijabla naziv="DomainObject.Predmet.InicijalnaVrijednost_1">12247.93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čk. 444 st. 2 SZ</izvorni_sadrzaj>
    <derivirana_varijabla naziv="DomainObject.Predmet.PrimjedbaSuca_1">čk. 444 st. 2 SZ</derivirana_varijabla>
  </DomainObject.Predmet.PrimjedbaSuca>
  <DomainObject.Predmet.ProtustrankaFormated>
    <izvorni_sadrzaj>  SLASTIČARNICA ANTIKA j.d.o.o. za proizvodnju i trgovinu slastičarskih proizvoda</izvorni_sadrzaj>
    <derivirana_varijabla naziv="DomainObject.Predmet.ProtustrankaFormated_1">  SLASTIČARNICA ANTIKA j.d.o.o. za proizvodnju i trgovinu slastičarskih proizvoda</derivirana_varijabla>
  </DomainObject.Predmet.ProtustrankaFormated>
  <DomainObject.Predmet.ProtustrankaFormatedOIB>
    <izvorni_sadrzaj>  SLASTIČARNICA ANTIKA j.d.o.o. za proizvodnju i trgovinu slastičarskih proizvoda, OIB 52322570272</izvorni_sadrzaj>
    <derivirana_varijabla naziv="DomainObject.Predmet.ProtustrankaFormatedOIB_1">  SLASTIČARNICA ANTIKA j.d.o.o. za proizvodnju i trgovinu slastičarskih proizvoda, OIB 52322570272</derivirana_varijabla>
  </DomainObject.Predmet.ProtustrankaFormatedOIB>
  <DomainObject.Predmet.ProtustrankaFormatedWithAdress>
    <izvorni_sadrzaj> SLASTIČARNICA ANTIKA j.d.o.o. za proizvodnju i trgovinu slastičarskih proizvoda, Republike Hrvatske 1 a , 34000 Požega</izvorni_sadrzaj>
    <derivirana_varijabla naziv="DomainObject.Predmet.ProtustrankaFormatedWithAdress_1"> SLASTIČARNICA ANTIKA j.d.o.o. za proizvodnju i trgovinu slastičarskih proizvoda, Republike Hrvatske 1 a , 34000 Požega</derivirana_varijabla>
  </DomainObject.Predmet.ProtustrankaFormatedWithAdress>
  <DomainObject.Predmet.ProtustrankaFormatedWithAdressOIB>
    <izvorni_sadrzaj> SLASTIČARNICA ANTIKA j.d.o.o. za proizvodnju i trgovinu slastičarskih proizvoda, OIB 52322570272, Republike Hrvatske 1 a , 34000 Požega</izvorni_sadrzaj>
    <derivirana_varijabla naziv="DomainObject.Predmet.ProtustrankaFormatedWithAdressOIB_1"> SLASTIČARNICA ANTIKA j.d.o.o. za proizvodnju i trgovinu slastičarskih proizvoda, OIB 52322570272, Republike Hrvatske 1 a , 34000 Požega</derivirana_varijabla>
  </DomainObject.Predmet.ProtustrankaFormatedWithAdressOIB>
  <DomainObject.Predmet.ProtustrankaWithAdress>
    <izvorni_sadrzaj>SLASTIČARNICA ANTIKA j.d.o.o. za proizvodnju i trgovinu slastičarskih proizvoda Republike Hrvatske 1 a , 34000 Požega</izvorni_sadrzaj>
    <derivirana_varijabla naziv="DomainObject.Predmet.ProtustrankaWithAdress_1">SLASTIČARNICA ANTIKA j.d.o.o. za proizvodnju i trgovinu slastičarskih proizvoda Republike Hrvatske 1 a , 34000 Požega</derivirana_varijabla>
  </DomainObject.Predmet.ProtustrankaWithAdress>
  <DomainObject.Predmet.ProtustrankaWithAdressOIB>
    <izvorni_sadrzaj>SLASTIČARNICA ANTIKA j.d.o.o. za proizvodnju i trgovinu slastičarskih proizvoda, OIB 52322570272, Republike Hrvatske 1 a , 34000 Požega</izvorni_sadrzaj>
    <derivirana_varijabla naziv="DomainObject.Predmet.ProtustrankaWithAdressOIB_1">SLASTIČARNICA ANTIKA j.d.o.o. za proizvodnju i trgovinu slastičarskih proizvoda, OIB 52322570272, Republike Hrvatske 1 a , 34000 Požega</derivirana_varijabla>
  </DomainObject.Predmet.ProtustrankaWithAdressOIB>
  <DomainObject.Predmet.ProtustrankaNazivFormated>
    <izvorni_sadrzaj>SLASTIČARNICA ANTIKA j.d.o.o. za proizvodnju i trgovinu slastičarskih proizvoda</izvorni_sadrzaj>
    <derivirana_varijabla naziv="DomainObject.Predmet.ProtustrankaNazivFormated_1">SLASTIČARNICA ANTIKA j.d.o.o. za proizvodnju i trgovinu slastičarskih proizvoda</derivirana_varijabla>
  </DomainObject.Predmet.ProtustrankaNazivFormated>
  <DomainObject.Predmet.ProtustrankaNazivFormatedOIB>
    <izvorni_sadrzaj>SLASTIČARNICA ANTIKA j.d.o.o. za proizvodnju i trgovinu slastičarskih proizvoda, OIB 52322570272</izvorni_sadrzaj>
    <derivirana_varijabla naziv="DomainObject.Predmet.ProtustrankaNazivFormatedOIB_1">SLASTIČARNICA ANTIKA j.d.o.o. za proizvodnju i trgovinu slastičarskih proizvoda, OIB 52322570272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SLASTIČARNICA ANTIKA j.d.o.o. za proizvodnju i trgovinu slastičarskih proizvoda</item>
    </izvorni_sadrzaj>
    <derivirana_varijabla naziv="DomainObject.Predmet.ProtuStrankaListFormated_1">
      <item>SLASTIČARNICA ANTIKA j.d.o.o. za proizvodnju i trgovinu slastičarskih proizvoda</item>
    </derivirana_varijabla>
  </DomainObject.Predmet.ProtuStrankaListFormated>
  <DomainObject.Predmet.ProtuStrankaListFormatedOIB>
    <izvorni_sadrzaj>
      <item>SLASTIČARNICA ANTIKA j.d.o.o. za proizvodnju i trgovinu slastičarskih proizvoda, OIB 52322570272</item>
    </izvorni_sadrzaj>
    <derivirana_varijabla naziv="DomainObject.Predmet.ProtuStrankaListFormatedOIB_1">
      <item>SLASTIČARNICA ANTIKA j.d.o.o. za proizvodnju i trgovinu slastičarskih proizvoda, OIB 52322570272</item>
    </derivirana_varijabla>
  </DomainObject.Predmet.ProtuStrankaListFormatedOIB>
  <DomainObject.Predmet.ProtuStrankaListFormatedWithAdress>
    <izvorni_sadrzaj>
      <item>SLASTIČARNICA ANTIKA j.d.o.o. za proizvodnju i trgovinu slastičarskih proizvoda, Republike Hrvatske 1 a , 34000 Požega</item>
    </izvorni_sadrzaj>
    <derivirana_varijabla naziv="DomainObject.Predmet.ProtuStrankaListFormatedWithAdress_1">
      <item>SLASTIČARNICA ANTIKA j.d.o.o. za proizvodnju i trgovinu slastičarskih proizvoda, Republike Hrvatske 1 a , 34000 Požega</item>
    </derivirana_varijabla>
  </DomainObject.Predmet.ProtuStrankaListFormatedWithAdress>
  <DomainObject.Predmet.ProtuStrankaListFormatedWithAdressOIB>
    <izvorni_sadrzaj>
      <item>SLASTIČARNICA ANTIKA j.d.o.o. za proizvodnju i trgovinu slastičarskih proizvoda, OIB 52322570272, Republike Hrvatske 1 a , 34000 Požega</item>
    </izvorni_sadrzaj>
    <derivirana_varijabla naziv="DomainObject.Predmet.ProtuStrankaListFormatedWithAdressOIB_1">
      <item>SLASTIČARNICA ANTIKA j.d.o.o. za proizvodnju i trgovinu slastičarskih proizvoda, OIB 52322570272, Republike Hrvatske 1 a , 34000 Požega</item>
    </derivirana_varijabla>
  </DomainObject.Predmet.ProtuStrankaListFormatedWithAdressOIB>
  <DomainObject.Predmet.ProtuStrankaListNazivFormated>
    <izvorni_sadrzaj>
      <item>SLASTIČARNICA ANTIKA j.d.o.o. za proizvodnju i trgovinu slastičarskih proizvoda</item>
    </izvorni_sadrzaj>
    <derivirana_varijabla naziv="DomainObject.Predmet.ProtuStrankaListNazivFormated_1">
      <item>SLASTIČARNICA ANTIKA j.d.o.o. za proizvodnju i trgovinu slastičarskih proizvoda</item>
    </derivirana_varijabla>
  </DomainObject.Predmet.ProtuStrankaListNazivFormated>
  <DomainObject.Predmet.ProtuStrankaListNazivFormatedOIB>
    <izvorni_sadrzaj>
      <item>SLASTIČARNICA ANTIKA j.d.o.o. za proizvodnju i trgovinu slastičarskih proizvoda, OIB 52322570272</item>
    </izvorni_sadrzaj>
    <derivirana_varijabla naziv="DomainObject.Predmet.ProtuStrankaListNazivFormatedOIB_1">
      <item>SLASTIČARNICA ANTIKA j.d.o.o. za proizvodnju i trgovinu slastičarskih proizvoda, OIB 52322570272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SLASTIČARNICA ANTIKA j.d.o.o. za proizvodnju i trgovinu slastičarskih proizvoda</izvorni_sadrzaj>
    <derivirana_varijabla naziv="DomainObject.Predmet.ProtustrankaIDrugi_1">SLASTIČARNICA ANTIKA j.d.o.o. za proizvodnju i trgovinu slastičarskih proizvoda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SLASTIČARNICA ANTIKA j.d.o.o. za proizvodnju i trgovinu slastičarskih proizvoda, OIB 52322570272, Republike Hrvatske 1 a , 34000 Požega</izvorni_sadrzaj>
    <derivirana_varijabla naziv="DomainObject.Predmet.ProtustrankaIDrugiAdressOIB_1">SLASTIČARNICA ANTIKA j.d.o.o. za proizvodnju i trgovinu slastičarskih proizvoda, OIB 52322570272, Republike Hrvatske 1 a 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SLASTIČARNICA ANTIKA j.d.o.o. za proizvodnju i trgovinu slastičarskih proizvoda</item>
    </izvorni_sadrzaj>
    <derivirana_varijabla naziv="DomainObject.Predmet.SudioniciListNaziv_1">
      <item>FINANCIJSKA AGENCIJA RC OSIJEK</item>
      <item>SLASTIČARNICA ANTIKA j.d.o.o. za proizvodnju i trgovinu slastičarskih proizvoda</item>
    </derivirana_varijabla>
  </DomainObject.Predmet.SudioniciListNaziv>
  <DomainObject.Predmet.SudioniciListAdressOIB>
    <izvorni_sadrzaj>
      <item>FINANCIJSKA AGENCIJA RC OSIJEK, OIB 85821130368, L.Jagera 3,31000 Osijek</item>
      <item>SLASTIČARNICA ANTIKA j.d.o.o. za proizvodnju i trgovinu slastičarskih proizvoda, OIB 52322570272, Republike Hrvatske 1 a ,34000 Požega</item>
    </izvorni_sadrzaj>
    <derivirana_varijabla naziv="DomainObject.Predmet.SudioniciListAdressOIB_1">
      <item>FINANCIJSKA AGENCIJA RC OSIJEK, OIB 85821130368, L.Jagera 3,31000 Osijek</item>
      <item>SLASTIČARNICA ANTIKA j.d.o.o. za proizvodnju i trgovinu slastičarskih proizvoda, OIB 52322570272, Republike Hrvatske 1 a 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52322570272</item>
    </izvorni_sadrzaj>
    <derivirana_varijabla naziv="DomainObject.Predmet.SudioniciListNazivOIB_1">
      <item>, OIB 85821130368</item>
      <item>, OIB 52322570272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St-824/2016-16</izvorni_sadrzaj>
    <derivirana_varijabla naziv="DomainObject.PredzadnjaOdlukaIzPredmeta.Oznaka_1">St-824/2016-16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936</properties:Words>
  <properties:Characters>5081</properties:Characters>
  <properties:Lines>153</properties:Lines>
  <properties:Paragraphs>41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2018-10-30T09:54:00Z</dcterms:created>
  <dc:creator>wsadmin</dc:creator>
  <cp:lastModifiedBy>wsadmin</cp:lastModifiedBy>
  <cp:lastPrinted>2018-10-31T08:21:00Z</cp:lastPrinted>
  <dcterms:modified xmlns:xsi="http://www.w3.org/2001/XMLSchema-instance" xsi:type="dcterms:W3CDTF">2018-10-31T09:39:00Z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