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BF4526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FD62AC">
                    <w:t>1865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016884" w14:paraId="e01688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FD62AC">
        <w:t xml:space="preserve"> SLATKO I UKUSNO j.d.o.o. za usluge, Zagreb, Ulica Bašćanske ploče 45, MBS: 081132757, OIB: 48266742250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965596">
        <w:t>20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D62AC">
        <w:t>SLATKO I UKUSNO j.d.o.o. za usluge, Zagreb, Ulica Bašćanske ploče 45, MBS: 081132757, OIB: 48266742250</w:t>
      </w:r>
      <w:r>
        <w:t xml:space="preserve">, na temelju neizvršenih osnova za plaćanje iznosi </w:t>
      </w:r>
      <w:r w:rsidR="00FD62AC">
        <w:t>5.928,45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051110">
        <w:t xml:space="preserve"> </w:t>
      </w:r>
      <w:r w:rsidR="00FD62AC">
        <w:t>Iva Pavlović Miškulin, Zagreb, Ulica Bašćanske ploče 45, OIB: 70214301006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D62AC">
        <w:t>1865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965596">
        <w:t>20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7014D3">
        <w:t>19</w:t>
      </w:r>
      <w:r w:rsidR="001C5274">
        <w:t>.02.</w:t>
      </w:r>
    </w:p>
    <w:p w:rsidRDefault="005C7712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110"/>
    <w:rsid w:val="00051D79"/>
    <w:rsid w:val="000A04E3"/>
    <w:rsid w:val="000D4EF7"/>
    <w:rsid w:val="000E3CD9"/>
    <w:rsid w:val="000E6B72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558E6"/>
    <w:rsid w:val="00274EC6"/>
    <w:rsid w:val="00281B2E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37198"/>
    <w:rsid w:val="00577D4F"/>
    <w:rsid w:val="0059612B"/>
    <w:rsid w:val="005A3617"/>
    <w:rsid w:val="005B5061"/>
    <w:rsid w:val="005C4A7F"/>
    <w:rsid w:val="005C7712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014D3"/>
    <w:rsid w:val="00720319"/>
    <w:rsid w:val="00740D9B"/>
    <w:rsid w:val="0075404A"/>
    <w:rsid w:val="007667D7"/>
    <w:rsid w:val="00783908"/>
    <w:rsid w:val="007C75AC"/>
    <w:rsid w:val="007F2601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65596"/>
    <w:rsid w:val="009B098A"/>
    <w:rsid w:val="009C4D46"/>
    <w:rsid w:val="009D424F"/>
    <w:rsid w:val="009E203A"/>
    <w:rsid w:val="00A12EFC"/>
    <w:rsid w:val="00A324F9"/>
    <w:rsid w:val="00A958D2"/>
    <w:rsid w:val="00AA24C9"/>
    <w:rsid w:val="00AB536E"/>
    <w:rsid w:val="00AD49C6"/>
    <w:rsid w:val="00AD67F8"/>
    <w:rsid w:val="00B456CC"/>
    <w:rsid w:val="00B6125C"/>
    <w:rsid w:val="00B871C0"/>
    <w:rsid w:val="00B96DED"/>
    <w:rsid w:val="00BF4526"/>
    <w:rsid w:val="00C13E72"/>
    <w:rsid w:val="00C3258D"/>
    <w:rsid w:val="00C41168"/>
    <w:rsid w:val="00C4530A"/>
    <w:rsid w:val="00C728B4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B18A9"/>
    <w:rsid w:val="00EC0A93"/>
    <w:rsid w:val="00EF1A85"/>
    <w:rsid w:val="00EF5648"/>
    <w:rsid w:val="00F254BB"/>
    <w:rsid w:val="00F264FF"/>
    <w:rsid w:val="00F57A94"/>
    <w:rsid w:val="00F73689"/>
    <w:rsid w:val="00FD62AC"/>
    <w:rsid w:val="00FE4F32"/>
    <w:rsid w:val="00FE57B5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7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7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7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7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7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7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7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7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7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SLATKO I UKUSNO jednostavno društvo s ograničenom odgovornošću za usluge</izvorni_sadrzaj>
    <derivirana_varijabla naziv="DomainObject.Predmet.ProtustrankaFormated_1">  SLATKO I UKUSNO jednostavno društvo s ograničenom odgovornošću za usluge</derivirana_varijabla>
  </DomainObject.Predmet.ProtustrankaFormated>
  <DomainObject.Predmet.ProtustrankaFormatedOIB>
    <izvorni_sadrzaj>  SLATKO I UKUSNO jednostavno društvo s ograničenom odgovornošću za usluge, OIB 48266742250</izvorni_sadrzaj>
    <derivirana_varijabla naziv="DomainObject.Predmet.ProtustrankaFormatedOIB_1">  SLATKO I UKUSNO jednostavno društvo s ograničenom odgovornošću za usluge, OIB 48266742250</derivirana_varijabla>
  </DomainObject.Predmet.ProtustrankaFormatedOIB>
  <DomainObject.Predmet.ProtustrankaFormatedWithAdress>
    <izvorni_sadrzaj> SLATKO I UKUSNO jednostavno društvo s ograničenom odgovornošću za usluge, Ulica Bašćanske ploče 45, 10000 Zagreb</izvorni_sadrzaj>
    <derivirana_varijabla naziv="DomainObject.Predmet.ProtustrankaFormatedWithAdress_1"> SLATKO I UKUSNO jednostavno društvo s ograničenom odgovornošću za usluge, Ulica Bašćanske ploče 45, 10000 Zagreb</derivirana_varijabla>
  </DomainObject.Predmet.ProtustrankaFormatedWithAdress>
  <DomainObject.Predmet.ProtustrankaFormatedWithAdressOIB>
    <izvorni_sadrzaj> SLATKO I UKUSNO jednostavno društvo s ograničenom odgovornošću za usluge, OIB 48266742250, Ulica Bašćanske ploče 45, 10000 Zagreb</izvorni_sadrzaj>
    <derivirana_varijabla naziv="DomainObject.Predmet.ProtustrankaFormatedWithAdressOIB_1"> SLATKO I UKUSNO jednostavno društvo s ograničenom odgovornošću za usluge, OIB 48266742250, Ulica Bašćanske ploče 45, 10000 Zagreb</derivirana_varijabla>
  </DomainObject.Predmet.ProtustrankaFormatedWithAdressOIB>
  <DomainObject.Predmet.ProtustrankaWithAdress>
    <izvorni_sadrzaj>SLATKO I UKUSNO jednostavno društvo s ograničenom odgovornošću za usluge Ulica Bašćanske ploče 45, 10000 Zagreb</izvorni_sadrzaj>
    <derivirana_varijabla naziv="DomainObject.Predmet.ProtustrankaWithAdress_1">SLATKO I UKUSNO jednostavno društvo s ograničenom odgovornošću za usluge Ulica Bašćanske ploče 45, 10000 Zagreb</derivirana_varijabla>
  </DomainObject.Predmet.ProtustrankaWithAdress>
  <DomainObject.Predmet.ProtustrankaWithAdressOIB>
    <izvorni_sadrzaj>SLATKO I UKUSNO jednostavno društvo s ograničenom odgovornošću za usluge, OIB 48266742250, Ulica Bašćanske ploče 45, 10000 Zagreb</izvorni_sadrzaj>
    <derivirana_varijabla naziv="DomainObject.Predmet.ProtustrankaWithAdressOIB_1">SLATKO I UKUSNO jednostavno društvo s ograničenom odgovornošću za usluge, OIB 48266742250, Ulica Bašćanske ploče 45, 10000 Zagreb</derivirana_varijabla>
  </DomainObject.Predmet.ProtustrankaWithAdressOIB>
  <DomainObject.Predmet.ProtustrankaNazivFormated>
    <izvorni_sadrzaj>SLATKO I UKUSNO jednostavno društvo s ograničenom odgovornošću za usluge</izvorni_sadrzaj>
    <derivirana_varijabla naziv="DomainObject.Predmet.ProtustrankaNazivFormated_1">SLATKO I UKUSNO jednostavno društvo s ograničenom odgovornošću za usluge</derivirana_varijabla>
  </DomainObject.Predmet.ProtustrankaNazivFormated>
  <DomainObject.Predmet.ProtustrankaNazivFormatedOIB>
    <izvorni_sadrzaj>SLATKO I UKUSNO jednostavno društvo s ograničenom odgovornošću za usluge, OIB 48266742250</izvorni_sadrzaj>
    <derivirana_varijabla naziv="DomainObject.Predmet.ProtustrankaNazivFormatedOIB_1">SLATKO I UKUSNO jednostavno društvo s ograničenom odgovornošću za usluge, OIB 48266742250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SLATKO I UKUSNO jednostavno društvo s ograničenom odgovornošću za usluge</item>
    </izvorni_sadrzaj>
    <derivirana_varijabla naziv="DomainObject.Predmet.ProtuStrankaListFormated_1">
      <item>SLATKO I UKUSNO jednostavno društvo s ograničenom odgovornošću za usluge</item>
    </derivirana_varijabla>
  </DomainObject.Predmet.ProtuStrankaListFormated>
  <DomainObject.Predmet.ProtuStrankaListFormatedOIB>
    <izvorni_sadrzaj>
      <item>SLATKO I UKUSNO jednostavno društvo s ograničenom odgovornošću za usluge, OIB 48266742250</item>
    </izvorni_sadrzaj>
    <derivirana_varijabla naziv="DomainObject.Predmet.ProtuStrankaListFormatedOIB_1">
      <item>SLATKO I UKUSNO jednostavno društvo s ograničenom odgovornošću za usluge, OIB 48266742250</item>
    </derivirana_varijabla>
  </DomainObject.Predmet.ProtuStrankaListFormatedOIB>
  <DomainObject.Predmet.ProtuStrankaListFormatedWithAdress>
    <izvorni_sadrzaj>
      <item>SLATKO I UKUSNO jednostavno društvo s ograničenom odgovornošću za usluge, Ulica Bašćanske ploče 45, 10000 Zagreb</item>
    </izvorni_sadrzaj>
    <derivirana_varijabla naziv="DomainObject.Predmet.ProtuStrankaListFormatedWithAdress_1">
      <item>SLATKO I UKUSNO jednostavno društvo s ograničenom odgovornošću za usluge, Ulica Bašćanske ploče 45, 10000 Zagreb</item>
    </derivirana_varijabla>
  </DomainObject.Predmet.ProtuStrankaListFormatedWithAdress>
  <DomainObject.Predmet.ProtuStrankaListFormatedWithAdressOIB>
    <izvorni_sadrzaj>
      <item>SLATKO I UKUSNO jednostavno društvo s ograničenom odgovornošću za usluge, OIB 48266742250, Ulica Bašćanske ploče 45, 10000 Zagreb</item>
    </izvorni_sadrzaj>
    <derivirana_varijabla naziv="DomainObject.Predmet.ProtuStrankaListFormatedWithAdressOIB_1">
      <item>SLATKO I UKUSNO jednostavno društvo s ograničenom odgovornošću za usluge, OIB 48266742250, Ulica Bašćanske ploče 45, 10000 Zagreb</item>
    </derivirana_varijabla>
  </DomainObject.Predmet.ProtuStrankaListFormatedWithAdressOIB>
  <DomainObject.Predmet.ProtuStrankaListNazivFormated>
    <izvorni_sadrzaj>
      <item>SLATKO I UKUSNO jednostavno društvo s ograničenom odgovornošću za usluge</item>
    </izvorni_sadrzaj>
    <derivirana_varijabla naziv="DomainObject.Predmet.ProtuStrankaListNazivFormated_1">
      <item>SLATKO I UKUSNO jednostavno društvo s ograničenom odgovornošću za usluge</item>
    </derivirana_varijabla>
  </DomainObject.Predmet.ProtuStrankaListNazivFormated>
  <DomainObject.Predmet.ProtuStrankaListNazivFormatedOIB>
    <izvorni_sadrzaj>
      <item>SLATKO I UKUSNO jednostavno društvo s ograničenom odgovornošću za usluge, OIB 48266742250</item>
    </izvorni_sadrzaj>
    <derivirana_varijabla naziv="DomainObject.Predmet.ProtuStrankaListNazivFormatedOIB_1">
      <item>SLATKO I UKUSNO jednostavno društvo s ograničenom odgovornošću za usluge, OIB 48266742250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SLATKO I UKUSNO jednostavno društvo s ograničenom odgovornošću za usluge</izvorni_sadrzaj>
    <derivirana_varijabla naziv="DomainObject.Predmet.ProtustrankaIDrugi_1">SLATKO I UKUSNO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SLATKO I UKUSNO jednostavno društvo s ograničenom odgovornošću za usluge, OIB 48266742250, Ulica Bašćanske ploče 45, 10000 Zagreb</izvorni_sadrzaj>
    <derivirana_varijabla naziv="DomainObject.Predmet.ProtustrankaIDrugiAdressOIB_1">SLATKO I UKUSNO jednostavno društvo s ograničenom odgovornošću za usluge, OIB 48266742250, Ulica Bašćanske ploče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SLATKO I UKUSNO jednostavno društvo s ograničenom odgovornošću za usluge</item>
      <item>FINA Regionalni centar Zagreb</item>
    </izvorni_sadrzaj>
    <derivirana_varijabla naziv="DomainObject.Predmet.SudioniciListNaziv_1">
      <item>SLATKO I UKUSNO jednostavno društvo s ograničenom odgovornošću za usluge</item>
      <item>FINA Regionalni centar Zagreb</item>
    </derivirana_varijabla>
  </DomainObject.Predmet.SudioniciListNaziv>
  <DomainObject.Predmet.SudioniciListAdressOIB>
    <izvorni_sadrzaj>
      <item>SLATKO I UKUSNO jednostavno društvo s ograničenom odgovornošću za usluge, OIB 48266742250, Ulica Bašćanske ploče 45,10000 Zagreb</item>
      <item>FINA Regionalni centar Zagreb, OIB 85821130368, Trg svibanjskih žrtava 1995. 1,10000 Zagreb</item>
    </izvorni_sadrzaj>
    <derivirana_varijabla naziv="DomainObject.Predmet.SudioniciListAdressOIB_1">
      <item>SLATKO I UKUSNO jednostavno društvo s ograničenom odgovornošću za usluge, OIB 48266742250, Ulica Bašćanske ploče 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48266742250</item>
      <item>, OIB 85821130368</item>
    </izvorni_sadrzaj>
    <derivirana_varijabla naziv="DomainObject.Predmet.SudioniciListNazivOIB_1">
      <item>, OIB 48266742250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2165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2018-12-20T07:43:00Z</dcterms:created>
  <dc:creator>Snježana Andrijanić</dc:creator>
  <cp:lastModifiedBy>Sanda Gučić</cp:lastModifiedBy>
  <cp:lastPrinted>2018-12-20T07:40:00Z</cp:lastPrinted>
  <dcterms:modified xmlns:xsi="http://www.w3.org/2001/XMLSchema-instance" xsi:type="dcterms:W3CDTF">2018-12-20T07:43:00Z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(St-1865-18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