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5727" w14:paraId="16f5727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EF014B">
        <w:rPr>
          <w:rFonts w:hAnsi="Times New Roman" w:ascii="Times New Roman"/>
          <w:bCs/>
        </w:rPr>
        <w:t>-96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4466DD" w:rsidP="00F240FD" w:rsidR="007A6B7D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14. </w:t>
      </w:r>
      <w:r w:rsidRPr="004466DD">
        <w:rPr>
          <w:rFonts w:hAnsi="Times New Roman" w:ascii="Times New Roman"/>
        </w:rPr>
        <w:t xml:space="preserve">suvlasnički dio: 5/100 ETAŽNO VLASNIŠTVO (E-14) – Dvosobni stan u etaži  </w:t>
      </w:r>
      <w:r>
        <w:rPr>
          <w:rFonts w:hAnsi="Times New Roman" w:ascii="Times New Roman"/>
        </w:rPr>
        <w:t>potkrovlja 1 površine 44,79 čm.</w:t>
      </w:r>
    </w:p>
    <w:p w:rsidRDefault="004466DD" w:rsidP="00F240FD" w:rsidR="004466DD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4466DD" w:rsidRPr="004466DD">
        <w:rPr>
          <w:rFonts w:hAnsi="Times New Roman" w:ascii="Times New Roman"/>
          <w:b/>
        </w:rPr>
        <w:t xml:space="preserve">686.300,00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4466DD" w:rsidRPr="004466DD">
        <w:rPr>
          <w:rFonts w:hAnsi="Times New Roman" w:ascii="Times New Roman"/>
          <w:b/>
        </w:rPr>
        <w:t xml:space="preserve">686.300,00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21732C">
        <w:rPr>
          <w:rFonts w:hAnsi="Times New Roman" w:ascii="Times New Roman"/>
          <w:bCs/>
        </w:rPr>
        <w:t>1</w:t>
      </w:r>
      <w:r w:rsidR="00AE0C80">
        <w:rPr>
          <w:rFonts w:hAnsi="Times New Roman" w:ascii="Times New Roman"/>
          <w:bCs/>
        </w:rPr>
        <w:t>.000,00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EF014B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EF014B" w:rsidP="00EF014B" w:rsidR="00EF014B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F014B" w:rsidP="00EF014B" w:rsidR="00EF014B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EF014B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F014B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31C41"/>
    <w:rsid w:val="00044176"/>
    <w:rsid w:val="00084B99"/>
    <w:rsid w:val="000B55DC"/>
    <w:rsid w:val="0011092F"/>
    <w:rsid w:val="00154A9F"/>
    <w:rsid w:val="0019483E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C3094"/>
    <w:rsid w:val="003C5632"/>
    <w:rsid w:val="003F2C55"/>
    <w:rsid w:val="004115DB"/>
    <w:rsid w:val="004118A5"/>
    <w:rsid w:val="00412EA2"/>
    <w:rsid w:val="0043200E"/>
    <w:rsid w:val="00446694"/>
    <w:rsid w:val="004466DD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A6B7D"/>
    <w:rsid w:val="007C007C"/>
    <w:rsid w:val="007D5E26"/>
    <w:rsid w:val="007D719B"/>
    <w:rsid w:val="0080136D"/>
    <w:rsid w:val="0086551D"/>
    <w:rsid w:val="008740D3"/>
    <w:rsid w:val="00892AC6"/>
    <w:rsid w:val="008F6A85"/>
    <w:rsid w:val="00972EA4"/>
    <w:rsid w:val="009C0265"/>
    <w:rsid w:val="00AA473C"/>
    <w:rsid w:val="00AB6750"/>
    <w:rsid w:val="00AE0C80"/>
    <w:rsid w:val="00B45CEF"/>
    <w:rsid w:val="00B523A6"/>
    <w:rsid w:val="00B850DD"/>
    <w:rsid w:val="00B94F67"/>
    <w:rsid w:val="00BD5B9F"/>
    <w:rsid w:val="00C01C70"/>
    <w:rsid w:val="00C4180E"/>
    <w:rsid w:val="00C76702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EF014B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4B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4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4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F014B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F014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4B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F014B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F014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1.14</izvorni_sadrzaj>
    <derivirana_varijabla naziv="DomainObject.Primjedba_1">1.14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4741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2018-09-12T12:45:00Z</dcterms:created>
  <dc:creator>Monika Grbac</dc:creator>
  <cp:lastModifiedBy>Monika Grbac</cp:lastModifiedBy>
  <cp:lastPrinted>2018-09-13T07:34:00Z</cp:lastPrinted>
  <dcterms:modified xmlns:xsi="http://www.w3.org/2001/XMLSchema-instance" xsi:type="dcterms:W3CDTF">2018-09-13T07:34:00Z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