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f745e" w14:paraId="89f745e" w:rsidRDefault="00AE649C" w:rsidP="004F27AE" w:rsidR="00AE649C">
      <w:pPr>
        <w:pStyle w:val="NormaleSPIS"/>
        <w15:collapsed w:val="false"/>
      </w:pPr>
    </w:p>
    <w:p w:rsidRDefault="00AB4602" w:rsidP="00E04149" w:rsidR="00AE649C">
      <w:pPr>
        <w:pStyle w:val="NormaleSPIS"/>
        <w:spacing w:after="0"/>
        <w:ind w:firstLine="0"/>
      </w:pPr>
      <w:r w:rsidRPr="00E04149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04149">
        <w:t>REPUBLIKA HRVATSKA</w:t>
      </w:r>
    </w:p>
    <w:p w:rsidRDefault="00E04149" w:rsidP="00E04149" w:rsidR="00E04149">
      <w:pPr>
        <w:pStyle w:val="NormaleSPIS"/>
        <w:spacing w:after="0"/>
        <w:ind w:firstLine="0"/>
      </w:pPr>
      <w:r>
        <w:t>Trgovački sud u Varaždinu</w:t>
      </w:r>
    </w:p>
    <w:p w:rsidRDefault="00E04149" w:rsidP="00E04149" w:rsidR="00E04149">
      <w:pPr>
        <w:pStyle w:val="NormaleSPIS"/>
        <w:spacing w:after="0"/>
        <w:ind w:firstLine="0"/>
      </w:pPr>
      <w:r>
        <w:t>Varaždin, Braće Radić br. 2.</w:t>
      </w:r>
    </w:p>
    <w:p w:rsidRDefault="00E04149" w:rsidP="00E04149" w:rsidR="00E04149" w:rsidRPr="00E04149">
      <w:pPr>
        <w:pStyle w:val="NormaleSPIS"/>
        <w:ind w:firstLine="0"/>
      </w:pPr>
    </w:p>
    <w:p w:rsidRDefault="00E04149" w:rsidP="00E04149" w:rsidR="00E04149" w:rsidRPr="00E04149">
      <w:pPr>
        <w:pStyle w:val="FiksniRH"/>
        <w:spacing w:after="0" w:before="0"/>
        <w:jc w:val="center"/>
        <w:rPr>
          <w:b w:val="false"/>
        </w:rPr>
      </w:pPr>
      <w:r w:rsidRPr="00E04149">
        <w:rPr>
          <w:b w:val="false"/>
        </w:rPr>
        <w:t>R E P U B L I K A     H R V A T S K A</w:t>
      </w:r>
    </w:p>
    <w:p w:rsidRDefault="00E04149" w:rsidP="00E04149" w:rsidR="00E04149" w:rsidRPr="00E04149">
      <w:pPr>
        <w:pStyle w:val="SudNaziv"/>
        <w:rPr>
          <w:b w:val="false"/>
        </w:rPr>
      </w:pPr>
    </w:p>
    <w:p w:rsidRDefault="00E04149" w:rsidP="00E04149" w:rsidR="00E04149" w:rsidRPr="00E04149">
      <w:pPr>
        <w:spacing w:after="0"/>
        <w:jc w:val="center"/>
      </w:pPr>
      <w:r w:rsidRPr="00E04149">
        <w:t>R   J   E   Š   E   NJ   E</w:t>
      </w:r>
    </w:p>
    <w:p w:rsidRDefault="00E04149" w:rsidP="00E04149" w:rsidR="00E04149" w:rsidRPr="00E04149">
      <w:pPr>
        <w:spacing w:after="0"/>
        <w:jc w:val="both"/>
      </w:pPr>
    </w:p>
    <w:p w:rsidRDefault="00E04149" w:rsidP="00E04149" w:rsidR="00E04149" w:rsidRPr="00E04149">
      <w:pPr>
        <w:spacing w:after="0"/>
        <w:jc w:val="both"/>
      </w:pPr>
      <w:r w:rsidRPr="00E04149">
        <w:tab/>
      </w:r>
      <w:r w:rsidRPr="00E04149">
        <w:rPr>
          <w:rStyle w:val="Naglaeno"/>
          <w:b w:val="false"/>
        </w:rPr>
        <w:t xml:space="preserve">TRGOVAČKI SUD U VARAŽDINU, po sucu toga suda Hugu </w:t>
      </w:r>
      <w:proofErr w:type="spellStart"/>
      <w:r w:rsidRPr="00E04149">
        <w:rPr>
          <w:rStyle w:val="Naglaeno"/>
          <w:b w:val="false"/>
        </w:rPr>
        <w:t>Wedemeyeru</w:t>
      </w:r>
      <w:proofErr w:type="spellEnd"/>
      <w:r w:rsidRPr="00E04149">
        <w:rPr>
          <w:rStyle w:val="Naglaeno"/>
          <w:b w:val="false"/>
        </w:rPr>
        <w:t>, u stečajnom predmetu p</w:t>
      </w:r>
      <w:r w:rsidR="00CE1C55">
        <w:rPr>
          <w:rStyle w:val="Naglaeno"/>
          <w:b w:val="false"/>
        </w:rPr>
        <w:t xml:space="preserve">ovodom prijedloga predlagatelja </w:t>
      </w:r>
      <w:r w:rsidRPr="00E04149">
        <w:rPr>
          <w:rStyle w:val="Naglaeno"/>
          <w:b w:val="false"/>
        </w:rPr>
        <w:t xml:space="preserve">FINANCIJSKA AGENCIJA,  Regionalni centar Zagreb, Podružnica Varaždin, iz Varaždina, A. Cesarca br. 2, radi otvaranja stečajnog postupka nad dužnikom </w:t>
      </w:r>
      <w:r w:rsidR="00CE1C55">
        <w:rPr>
          <w:rStyle w:val="Naglaeno"/>
          <w:b w:val="false"/>
        </w:rPr>
        <w:t xml:space="preserve">BARDEX d.o.o. </w:t>
      </w:r>
      <w:r w:rsidRPr="00E04149">
        <w:rPr>
          <w:rStyle w:val="Naglaeno"/>
          <w:b w:val="false"/>
        </w:rPr>
        <w:t xml:space="preserve">, OIB: </w:t>
      </w:r>
      <w:r w:rsidR="00CE1C55">
        <w:rPr>
          <w:rStyle w:val="Naglaeno"/>
          <w:b w:val="false"/>
        </w:rPr>
        <w:t>83057208376</w:t>
      </w:r>
      <w:r w:rsidRPr="00E04149">
        <w:rPr>
          <w:rStyle w:val="Naglaeno"/>
          <w:b w:val="false"/>
        </w:rPr>
        <w:t xml:space="preserve">, MBS: </w:t>
      </w:r>
      <w:r w:rsidR="00CE1C55">
        <w:rPr>
          <w:rStyle w:val="Naglaeno"/>
          <w:b w:val="false"/>
        </w:rPr>
        <w:t xml:space="preserve">070003773, iz </w:t>
      </w:r>
      <w:proofErr w:type="spellStart"/>
      <w:r w:rsidR="00CE1C55">
        <w:rPr>
          <w:rStyle w:val="Naglaeno"/>
          <w:b w:val="false"/>
        </w:rPr>
        <w:t>Bartolovca</w:t>
      </w:r>
      <w:proofErr w:type="spellEnd"/>
      <w:r w:rsidR="00CE1C55">
        <w:rPr>
          <w:rStyle w:val="Naglaeno"/>
          <w:b w:val="false"/>
        </w:rPr>
        <w:t>, Varaždinska br. 16</w:t>
      </w:r>
      <w:r w:rsidRPr="00E04149">
        <w:rPr>
          <w:rStyle w:val="Naglaeno"/>
          <w:b w:val="false"/>
        </w:rPr>
        <w:t>,</w:t>
      </w:r>
      <w:r w:rsidRPr="00E04149">
        <w:t xml:space="preserve"> izvan</w:t>
      </w:r>
      <w:r>
        <w:t xml:space="preserve"> ročišta 4. svibnja</w:t>
      </w:r>
      <w:r w:rsidRPr="00E04149">
        <w:t xml:space="preserve"> 2017.</w:t>
      </w:r>
    </w:p>
    <w:p w:rsidRDefault="00E04149" w:rsidP="00E04149" w:rsidR="00E04149" w:rsidRPr="00E04149">
      <w:pPr>
        <w:spacing w:after="0"/>
        <w:jc w:val="both"/>
      </w:pPr>
    </w:p>
    <w:p w:rsidRDefault="00E04149" w:rsidP="00E04149" w:rsidR="00E04149" w:rsidRPr="00E04149">
      <w:pPr>
        <w:spacing w:after="0"/>
        <w:jc w:val="center"/>
      </w:pPr>
      <w:r w:rsidRPr="00E04149">
        <w:t>r  i  j  e  š  i  o       j  e</w:t>
      </w:r>
    </w:p>
    <w:p w:rsidRDefault="00E04149" w:rsidP="00E04149" w:rsidR="00E04149" w:rsidRPr="00E04149">
      <w:pPr>
        <w:spacing w:after="0"/>
        <w:jc w:val="center"/>
      </w:pPr>
    </w:p>
    <w:p w:rsidRDefault="00E04149" w:rsidP="00E04149" w:rsidR="00E04149" w:rsidRPr="00E04149">
      <w:pPr>
        <w:spacing w:after="0"/>
        <w:ind w:firstLine="708"/>
        <w:jc w:val="both"/>
      </w:pPr>
      <w:r w:rsidRPr="00E04149">
        <w:t>I/ Pozivaju se sve osobe koje imaju pravni interes da se provede stečajni postupak nad dužnikom</w:t>
      </w:r>
      <w:r w:rsidR="00763ADD">
        <w:rPr>
          <w:rStyle w:val="Naglaeno"/>
          <w:b w:val="false"/>
        </w:rPr>
        <w:t xml:space="preserve"> </w:t>
      </w:r>
      <w:r w:rsidR="00763ADD">
        <w:rPr>
          <w:rStyle w:val="Naglaeno"/>
          <w:b w:val="false"/>
        </w:rPr>
        <w:t xml:space="preserve">BARDEX d.o.o. </w:t>
      </w:r>
      <w:r w:rsidR="00763ADD" w:rsidRPr="00E04149">
        <w:rPr>
          <w:rStyle w:val="Naglaeno"/>
          <w:b w:val="false"/>
        </w:rPr>
        <w:t xml:space="preserve">, OIB: </w:t>
      </w:r>
      <w:r w:rsidR="00763ADD">
        <w:rPr>
          <w:rStyle w:val="Naglaeno"/>
          <w:b w:val="false"/>
        </w:rPr>
        <w:t>83057208376</w:t>
      </w:r>
      <w:r w:rsidR="00763ADD" w:rsidRPr="00E04149">
        <w:rPr>
          <w:rStyle w:val="Naglaeno"/>
          <w:b w:val="false"/>
        </w:rPr>
        <w:t xml:space="preserve">, MBS: </w:t>
      </w:r>
      <w:r w:rsidR="00763ADD">
        <w:rPr>
          <w:rStyle w:val="Naglaeno"/>
          <w:b w:val="false"/>
        </w:rPr>
        <w:t xml:space="preserve">070003773, iz </w:t>
      </w:r>
      <w:proofErr w:type="spellStart"/>
      <w:r w:rsidR="00763ADD">
        <w:rPr>
          <w:rStyle w:val="Naglaeno"/>
          <w:b w:val="false"/>
        </w:rPr>
        <w:t>Bartolovca</w:t>
      </w:r>
      <w:proofErr w:type="spellEnd"/>
      <w:r w:rsidR="00763ADD">
        <w:rPr>
          <w:rStyle w:val="Naglaeno"/>
          <w:b w:val="false"/>
        </w:rPr>
        <w:t>, Varaždinska br. 16</w:t>
      </w:r>
      <w:r w:rsidRPr="00E04149">
        <w:t>, unatoč utvrđenoj nedostatnosti stečajne mase, da uplate predujam koji je dostatan za pokriće troškova kako prethodnog, tako i otvorenog stečajnog postupka.</w:t>
      </w:r>
    </w:p>
    <w:p w:rsidRDefault="00E04149" w:rsidP="00E04149" w:rsidR="00E04149" w:rsidRPr="00E04149">
      <w:pPr>
        <w:spacing w:after="0"/>
        <w:ind w:firstLine="708"/>
        <w:jc w:val="both"/>
      </w:pPr>
    </w:p>
    <w:p w:rsidRDefault="00E04149" w:rsidP="00E04149" w:rsidR="00E04149" w:rsidRPr="00E04149">
      <w:pPr>
        <w:spacing w:after="0"/>
        <w:ind w:firstLine="708"/>
        <w:jc w:val="both"/>
      </w:pPr>
      <w:r w:rsidRPr="00E04149">
        <w:t>II/  Predujam u iznosu od 10.000,00 kuna uplaćuje se na žiro-račun Trgovačkog suda u Varaždinu broj : HR40 2390 0011 3000 0275 4 otvoren kod Hrvatske poštanske banke</w:t>
      </w:r>
      <w:r>
        <w:t xml:space="preserve"> d.d., pozivom na broj spisa 965</w:t>
      </w:r>
      <w:r w:rsidRPr="00E04149">
        <w:t>-16. – u koloni svrha uplate, a najkasnije u roku od 15 dana, računajući od osmog dana od dana objave rješenja na e-oglasnoj ploči ovoga suda, s time da se nakon uplate u spis priloži dokaz – virmanska uplatnica.</w:t>
      </w:r>
    </w:p>
    <w:p w:rsidRDefault="00E04149" w:rsidP="00E04149" w:rsidR="00E04149" w:rsidRPr="00E04149">
      <w:pPr>
        <w:spacing w:after="0"/>
        <w:ind w:firstLine="708"/>
        <w:jc w:val="both"/>
      </w:pPr>
    </w:p>
    <w:p w:rsidRDefault="00E04149" w:rsidP="00E04149" w:rsidR="00E04149" w:rsidRPr="00E04149">
      <w:pPr>
        <w:spacing w:after="0"/>
        <w:ind w:firstLine="708"/>
        <w:jc w:val="both"/>
      </w:pPr>
      <w:r w:rsidRPr="00E04149">
        <w:t>III/ Ako pozvane osobe iz točke I ovog rješenja ne uplate navedeni iznos predujma u roku iz točke II ovog rješenja, stečajni sudac će donijeti rješenje o otvaranju i istodobnom zaključenju stečajnog postupka nad dužnikom</w:t>
      </w:r>
      <w:r w:rsidR="00763ADD">
        <w:rPr>
          <w:rStyle w:val="Naglaeno"/>
          <w:b w:val="false"/>
        </w:rPr>
        <w:t xml:space="preserve"> </w:t>
      </w:r>
      <w:r w:rsidR="00763ADD">
        <w:rPr>
          <w:rStyle w:val="Naglaeno"/>
          <w:b w:val="false"/>
        </w:rPr>
        <w:t xml:space="preserve">BARDEX d.o.o. </w:t>
      </w:r>
      <w:r w:rsidR="00763ADD" w:rsidRPr="00E04149">
        <w:rPr>
          <w:rStyle w:val="Naglaeno"/>
          <w:b w:val="false"/>
        </w:rPr>
        <w:t xml:space="preserve">, OIB: </w:t>
      </w:r>
      <w:r w:rsidR="00763ADD">
        <w:rPr>
          <w:rStyle w:val="Naglaeno"/>
          <w:b w:val="false"/>
        </w:rPr>
        <w:t>83057208376</w:t>
      </w:r>
      <w:r w:rsidR="00763ADD" w:rsidRPr="00E04149">
        <w:rPr>
          <w:rStyle w:val="Naglaeno"/>
          <w:b w:val="false"/>
        </w:rPr>
        <w:t xml:space="preserve">, MBS: </w:t>
      </w:r>
      <w:r w:rsidR="00763ADD">
        <w:rPr>
          <w:rStyle w:val="Naglaeno"/>
          <w:b w:val="false"/>
        </w:rPr>
        <w:t xml:space="preserve">070003773, iz </w:t>
      </w:r>
      <w:proofErr w:type="spellStart"/>
      <w:r w:rsidR="00763ADD">
        <w:rPr>
          <w:rStyle w:val="Naglaeno"/>
          <w:b w:val="false"/>
        </w:rPr>
        <w:t>Bartolovca</w:t>
      </w:r>
      <w:proofErr w:type="spellEnd"/>
      <w:r w:rsidR="00763ADD">
        <w:rPr>
          <w:rStyle w:val="Naglaeno"/>
          <w:b w:val="false"/>
        </w:rPr>
        <w:t>, Varaždinska br. 16</w:t>
      </w:r>
      <w:r w:rsidRPr="00E04149">
        <w:t>.</w:t>
      </w:r>
    </w:p>
    <w:p w:rsidRDefault="00E04149" w:rsidP="00E04149" w:rsidR="00E04149" w:rsidRPr="00E04149">
      <w:pPr>
        <w:spacing w:after="0"/>
        <w:ind w:firstLine="708"/>
        <w:jc w:val="both"/>
      </w:pPr>
    </w:p>
    <w:p w:rsidRDefault="00E04149" w:rsidP="00E04149" w:rsidR="00E04149" w:rsidRPr="00E04149">
      <w:pPr>
        <w:spacing w:after="0"/>
        <w:jc w:val="both"/>
      </w:pPr>
      <w:r w:rsidRPr="00E04149">
        <w:t xml:space="preserve">        </w:t>
      </w:r>
      <w:r w:rsidRPr="00E04149">
        <w:tab/>
        <w:t>IV/ Ako se uplati navedeni iznos predujma u određenom roku iz točke II ovog rješenja, stečajni sudac će otvoriti i provesti stečajni postupak nad dužnikom</w:t>
      </w:r>
      <w:r w:rsidR="00763ADD">
        <w:rPr>
          <w:rStyle w:val="Naglaeno"/>
          <w:b w:val="false"/>
        </w:rPr>
        <w:t xml:space="preserve"> </w:t>
      </w:r>
      <w:r w:rsidR="00763ADD">
        <w:rPr>
          <w:rStyle w:val="Naglaeno"/>
          <w:b w:val="false"/>
        </w:rPr>
        <w:t xml:space="preserve">BARDEX d.o.o. </w:t>
      </w:r>
      <w:r w:rsidR="00763ADD" w:rsidRPr="00E04149">
        <w:rPr>
          <w:rStyle w:val="Naglaeno"/>
          <w:b w:val="false"/>
        </w:rPr>
        <w:t xml:space="preserve">, OIB: </w:t>
      </w:r>
      <w:r w:rsidR="00763ADD">
        <w:rPr>
          <w:rStyle w:val="Naglaeno"/>
          <w:b w:val="false"/>
        </w:rPr>
        <w:t>83057208376</w:t>
      </w:r>
      <w:r w:rsidR="00763ADD" w:rsidRPr="00E04149">
        <w:rPr>
          <w:rStyle w:val="Naglaeno"/>
          <w:b w:val="false"/>
        </w:rPr>
        <w:t xml:space="preserve">, MBS: </w:t>
      </w:r>
      <w:r w:rsidR="00763ADD">
        <w:rPr>
          <w:rStyle w:val="Naglaeno"/>
          <w:b w:val="false"/>
        </w:rPr>
        <w:t xml:space="preserve">070003773, iz </w:t>
      </w:r>
      <w:proofErr w:type="spellStart"/>
      <w:r w:rsidR="00763ADD">
        <w:rPr>
          <w:rStyle w:val="Naglaeno"/>
          <w:b w:val="false"/>
        </w:rPr>
        <w:t>Bartolovca</w:t>
      </w:r>
      <w:proofErr w:type="spellEnd"/>
      <w:r w:rsidR="00763ADD">
        <w:rPr>
          <w:rStyle w:val="Naglaeno"/>
          <w:b w:val="false"/>
        </w:rPr>
        <w:t>, Varaždinska br. 16</w:t>
      </w:r>
      <w:r w:rsidRPr="00E04149">
        <w:t>.</w:t>
      </w:r>
    </w:p>
    <w:p w:rsidRDefault="00E04149" w:rsidP="00E04149" w:rsidR="00E04149" w:rsidRPr="00E04149">
      <w:pPr>
        <w:spacing w:after="0"/>
        <w:jc w:val="center"/>
      </w:pPr>
    </w:p>
    <w:p w:rsidRDefault="00E04149" w:rsidP="00E04149" w:rsidR="00E04149" w:rsidRPr="00E04149">
      <w:pPr>
        <w:spacing w:after="0"/>
        <w:jc w:val="center"/>
      </w:pPr>
    </w:p>
    <w:p w:rsidRDefault="00E04149" w:rsidP="00E04149" w:rsidR="00E04149" w:rsidRPr="00E04149">
      <w:pPr>
        <w:spacing w:after="0"/>
        <w:jc w:val="center"/>
      </w:pPr>
      <w:r w:rsidRPr="00E04149">
        <w:t>Obrazloženje</w:t>
      </w:r>
    </w:p>
    <w:p w:rsidRDefault="00E04149" w:rsidP="00E04149" w:rsidR="00E04149" w:rsidRPr="00E04149">
      <w:pPr>
        <w:spacing w:after="0"/>
        <w:jc w:val="both"/>
      </w:pPr>
    </w:p>
    <w:p w:rsidRDefault="00E04149" w:rsidP="00E04149" w:rsidR="00E04149" w:rsidRPr="00E04149">
      <w:pPr>
        <w:spacing w:after="0"/>
        <w:jc w:val="both"/>
        <w:rPr>
          <w:rStyle w:val="Naglaeno"/>
          <w:b w:val="false"/>
        </w:rPr>
      </w:pPr>
      <w:r w:rsidRPr="00E04149">
        <w:tab/>
        <w:t xml:space="preserve">Predlagatelj Financijska agencija </w:t>
      </w:r>
      <w:r w:rsidR="00261CE2">
        <w:t>podnio je ovome sudu 11. kolovoza</w:t>
      </w:r>
      <w:r w:rsidRPr="00E04149">
        <w:t xml:space="preserve"> 2016. prijedlog za otvaranje stečajnog postupka nad dužnikom</w:t>
      </w:r>
      <w:r w:rsidR="00261CE2">
        <w:rPr>
          <w:rStyle w:val="Naglaeno"/>
          <w:b w:val="false"/>
        </w:rPr>
        <w:t xml:space="preserve"> </w:t>
      </w:r>
      <w:r w:rsidR="00261CE2">
        <w:rPr>
          <w:rStyle w:val="Naglaeno"/>
          <w:b w:val="false"/>
        </w:rPr>
        <w:t xml:space="preserve">BARDEX d.o.o. </w:t>
      </w:r>
      <w:r w:rsidR="00261CE2" w:rsidRPr="00E04149">
        <w:rPr>
          <w:rStyle w:val="Naglaeno"/>
          <w:b w:val="false"/>
        </w:rPr>
        <w:t xml:space="preserve">, OIB: </w:t>
      </w:r>
      <w:r w:rsidR="00261CE2">
        <w:rPr>
          <w:rStyle w:val="Naglaeno"/>
          <w:b w:val="false"/>
        </w:rPr>
        <w:t>83057208376</w:t>
      </w:r>
      <w:r w:rsidR="00261CE2" w:rsidRPr="00E04149">
        <w:rPr>
          <w:rStyle w:val="Naglaeno"/>
          <w:b w:val="false"/>
        </w:rPr>
        <w:t xml:space="preserve">, MBS: </w:t>
      </w:r>
      <w:r w:rsidR="00261CE2">
        <w:rPr>
          <w:rStyle w:val="Naglaeno"/>
          <w:b w:val="false"/>
        </w:rPr>
        <w:t xml:space="preserve">070003773, iz </w:t>
      </w:r>
      <w:proofErr w:type="spellStart"/>
      <w:r w:rsidR="00261CE2">
        <w:rPr>
          <w:rStyle w:val="Naglaeno"/>
          <w:b w:val="false"/>
        </w:rPr>
        <w:t>Bartolovca</w:t>
      </w:r>
      <w:proofErr w:type="spellEnd"/>
      <w:r w:rsidR="00261CE2">
        <w:rPr>
          <w:rStyle w:val="Naglaeno"/>
          <w:b w:val="false"/>
        </w:rPr>
        <w:t>, Varaždinska br. 16</w:t>
      </w:r>
      <w:r w:rsidRPr="00E04149">
        <w:rPr>
          <w:rStyle w:val="Naglaeno"/>
          <w:b w:val="false"/>
        </w:rPr>
        <w:t>, pa je zbog navedenog ovaj sud rješenje</w:t>
      </w:r>
      <w:r w:rsidR="00261CE2">
        <w:rPr>
          <w:rStyle w:val="Naglaeno"/>
          <w:b w:val="false"/>
        </w:rPr>
        <w:t>m poslovni broj 6 St-965/16-3</w:t>
      </w:r>
      <w:r w:rsidRPr="00E04149">
        <w:rPr>
          <w:rStyle w:val="Naglaeno"/>
          <w:b w:val="false"/>
        </w:rPr>
        <w:t xml:space="preserve"> od </w:t>
      </w:r>
      <w:r w:rsidR="00261CE2">
        <w:rPr>
          <w:rStyle w:val="Naglaeno"/>
          <w:b w:val="false"/>
        </w:rPr>
        <w:t>18. siječnja 2017.</w:t>
      </w:r>
      <w:r w:rsidRPr="00E04149">
        <w:rPr>
          <w:rStyle w:val="Naglaeno"/>
          <w:b w:val="false"/>
        </w:rPr>
        <w:t xml:space="preserve"> pokrenuo  prethodni postupak radi utvrđivanja uvjeta za otvaranje stečajnog postupka, te je ujedno, između ostalog, odredio i ročište radi izjašnjenja o tom prijedlogu.</w:t>
      </w:r>
    </w:p>
    <w:p w:rsidRDefault="00E04149" w:rsidP="00E04149" w:rsidR="00261CE2">
      <w:pPr>
        <w:spacing w:after="0"/>
        <w:jc w:val="both"/>
        <w:rPr>
          <w:rStyle w:val="Naglaeno"/>
          <w:b w:val="false"/>
        </w:rPr>
      </w:pPr>
      <w:r w:rsidRPr="00E04149">
        <w:rPr>
          <w:rStyle w:val="Naglaeno"/>
          <w:b w:val="false"/>
        </w:rPr>
        <w:lastRenderedPageBreak/>
        <w:tab/>
        <w:t>Na navedenom ročištu</w:t>
      </w:r>
      <w:r w:rsidR="00261CE2">
        <w:rPr>
          <w:rStyle w:val="Naglaeno"/>
          <w:b w:val="false"/>
        </w:rPr>
        <w:t xml:space="preserve"> održanom 14. veljače 2017.</w:t>
      </w:r>
      <w:r w:rsidRPr="00E04149">
        <w:rPr>
          <w:rStyle w:val="Naglaeno"/>
          <w:b w:val="false"/>
        </w:rPr>
        <w:t xml:space="preserve"> direktor društva dužnika </w:t>
      </w:r>
      <w:r w:rsidR="00261CE2">
        <w:rPr>
          <w:rStyle w:val="Naglaeno"/>
          <w:b w:val="false"/>
        </w:rPr>
        <w:t xml:space="preserve">Dražen </w:t>
      </w:r>
      <w:proofErr w:type="spellStart"/>
      <w:r w:rsidR="00261CE2">
        <w:rPr>
          <w:rStyle w:val="Naglaeno"/>
          <w:b w:val="false"/>
        </w:rPr>
        <w:t>Žganec</w:t>
      </w:r>
      <w:proofErr w:type="spellEnd"/>
      <w:r w:rsidRPr="00E04149">
        <w:rPr>
          <w:rStyle w:val="Naglaeno"/>
          <w:b w:val="false"/>
        </w:rPr>
        <w:t xml:space="preserve"> naveo je da</w:t>
      </w:r>
      <w:r w:rsidR="00261CE2">
        <w:rPr>
          <w:rStyle w:val="Naglaeno"/>
          <w:b w:val="false"/>
        </w:rPr>
        <w:t xml:space="preserve"> društvo dužnika ne posluje od prošle godine, da nije sastavio </w:t>
      </w:r>
      <w:proofErr w:type="spellStart"/>
      <w:r w:rsidR="00261CE2">
        <w:rPr>
          <w:rStyle w:val="Naglaeno"/>
          <w:b w:val="false"/>
        </w:rPr>
        <w:t>prokazni</w:t>
      </w:r>
      <w:proofErr w:type="spellEnd"/>
      <w:r w:rsidR="00261CE2">
        <w:rPr>
          <w:rStyle w:val="Naglaeno"/>
          <w:b w:val="false"/>
        </w:rPr>
        <w:t xml:space="preserve"> popis imovine iz razloga što nije prikupio svu dokumentaciju društva, te je zamolio da mu se dodijeli rok od 8 dana radi dostave u spis </w:t>
      </w:r>
      <w:proofErr w:type="spellStart"/>
      <w:r w:rsidR="00261CE2">
        <w:rPr>
          <w:rStyle w:val="Naglaeno"/>
          <w:b w:val="false"/>
        </w:rPr>
        <w:t>prokaznog</w:t>
      </w:r>
      <w:proofErr w:type="spellEnd"/>
      <w:r w:rsidR="00261CE2">
        <w:rPr>
          <w:rStyle w:val="Naglaeno"/>
          <w:b w:val="false"/>
        </w:rPr>
        <w:t xml:space="preserve"> popisa imovine. </w:t>
      </w:r>
    </w:p>
    <w:p w:rsidRDefault="00261CE2" w:rsidP="00E04149" w:rsidR="00261CE2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 xml:space="preserve">Sud je udovoljio navedenoj zamolbi direktora društva dužnika, a isti je 14. ožujka 2017. u spis dostavio </w:t>
      </w:r>
      <w:proofErr w:type="spellStart"/>
      <w:r>
        <w:rPr>
          <w:rStyle w:val="Naglaeno"/>
          <w:b w:val="false"/>
        </w:rPr>
        <w:t>prokazni</w:t>
      </w:r>
      <w:proofErr w:type="spellEnd"/>
      <w:r>
        <w:rPr>
          <w:rStyle w:val="Naglaeno"/>
          <w:b w:val="false"/>
        </w:rPr>
        <w:t xml:space="preserve"> popis imovine društva dužnika uvidom u koji je sud utvrdio da društvo nije vlasnik niti pokretne, a niti nepokretne imovine.</w:t>
      </w:r>
    </w:p>
    <w:p w:rsidRDefault="00E04149" w:rsidP="00E04149" w:rsidR="00E04149" w:rsidRPr="00E04149">
      <w:pPr>
        <w:spacing w:after="0"/>
        <w:jc w:val="both"/>
        <w:rPr>
          <w:rStyle w:val="Naglaeno"/>
          <w:b w:val="false"/>
        </w:rPr>
      </w:pPr>
      <w:r w:rsidRPr="00E04149">
        <w:rPr>
          <w:rStyle w:val="Naglaeno"/>
          <w:b w:val="false"/>
        </w:rPr>
        <w:tab/>
        <w:t>Odredbom čl. 132. st. 1. i st. 2. Stečajnog zakona (Narodne novine br. 71/15., dalje : SZ-a)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 da u roku od 15 dana uplate predujam za namirenje troškova prethodnoga i otvorenoga stečajnoga postupka. Ako osobe iz st. 1. ovoga članka ne predujme zatraženi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E04149" w:rsidP="00E04149" w:rsidR="00E04149" w:rsidRPr="00E04149">
      <w:pPr>
        <w:spacing w:after="0"/>
        <w:jc w:val="both"/>
      </w:pPr>
      <w:r w:rsidRPr="00E04149">
        <w:rPr>
          <w:rStyle w:val="Naglaeno"/>
          <w:b w:val="false"/>
        </w:rPr>
        <w:tab/>
        <w:t>Zbog svega iznijetog, a budući da je sud</w:t>
      </w:r>
      <w:r w:rsidR="00001BE1">
        <w:rPr>
          <w:rStyle w:val="Naglaeno"/>
          <w:b w:val="false"/>
        </w:rPr>
        <w:t xml:space="preserve">, kako je navedeno, uvidom u predmetni </w:t>
      </w:r>
      <w:proofErr w:type="spellStart"/>
      <w:r w:rsidR="00001BE1">
        <w:rPr>
          <w:rStyle w:val="Naglaeno"/>
          <w:b w:val="false"/>
        </w:rPr>
        <w:t>prokazni</w:t>
      </w:r>
      <w:proofErr w:type="spellEnd"/>
      <w:r w:rsidR="00001BE1">
        <w:rPr>
          <w:rStyle w:val="Naglaeno"/>
          <w:b w:val="false"/>
        </w:rPr>
        <w:t xml:space="preserve"> popis imovine</w:t>
      </w:r>
      <w:r w:rsidRPr="00E04149">
        <w:rPr>
          <w:rStyle w:val="Naglaeno"/>
          <w:b w:val="false"/>
        </w:rPr>
        <w:t xml:space="preserve"> društva dužnika utvrdio da imovina dužnika koja bi ušla u stečajnu masu nije dovoljna ni za namirenje troškova stečajnoga postupka</w:t>
      </w:r>
      <w:r w:rsidR="00001BE1">
        <w:rPr>
          <w:rStyle w:val="Naglaeno"/>
          <w:b w:val="false"/>
        </w:rPr>
        <w:t xml:space="preserve"> iz razloga što imovine uopće nema</w:t>
      </w:r>
      <w:r w:rsidRPr="00E04149">
        <w:rPr>
          <w:rStyle w:val="Naglaeno"/>
          <w:b w:val="false"/>
        </w:rPr>
        <w:t>, valjalo je temeljem citirane odredbe čl. 132. st. 1. i st. 2. SZ-a, odlučiti kao u izreci ovog rješenja.</w:t>
      </w:r>
    </w:p>
    <w:p w:rsidRDefault="00E04149" w:rsidP="00E04149" w:rsidR="00E04149" w:rsidRPr="00E04149">
      <w:pPr>
        <w:spacing w:after="0"/>
        <w:jc w:val="both"/>
      </w:pPr>
      <w:r w:rsidRPr="00E04149">
        <w:tab/>
      </w:r>
    </w:p>
    <w:p w:rsidRDefault="00E04149" w:rsidP="00E04149" w:rsidR="00E04149" w:rsidRPr="00E04149">
      <w:pPr>
        <w:spacing w:after="0"/>
        <w:jc w:val="center"/>
      </w:pPr>
      <w:r>
        <w:t>U Varaždinu, 4. svibnja</w:t>
      </w:r>
      <w:r w:rsidRPr="00E04149">
        <w:t xml:space="preserve"> 2017.</w:t>
      </w:r>
    </w:p>
    <w:p w:rsidRDefault="00E04149" w:rsidP="00E04149" w:rsidR="00E04149" w:rsidRPr="00E04149">
      <w:pPr>
        <w:spacing w:after="0"/>
        <w:jc w:val="center"/>
      </w:pPr>
    </w:p>
    <w:p w:rsidRDefault="00E04149" w:rsidP="00E04149" w:rsidR="00E04149" w:rsidRPr="00E04149">
      <w:pPr>
        <w:spacing w:after="0"/>
        <w:jc w:val="center"/>
      </w:pPr>
    </w:p>
    <w:p w:rsidRDefault="00E04149" w:rsidP="00E04149" w:rsidR="00E0414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Pr="00E04149">
        <w:t xml:space="preserve">  SUDAC :</w:t>
      </w:r>
    </w:p>
    <w:p w:rsidRDefault="001F5ED6" w:rsidP="00E04149" w:rsidR="001F5ED6" w:rsidRPr="00E04149">
      <w:pPr>
        <w:spacing w:after="0"/>
        <w:jc w:val="both"/>
      </w:pPr>
    </w:p>
    <w:p w:rsidRDefault="00E04149" w:rsidP="00E04149" w:rsidR="00E0414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Pr="00E04149">
        <w:t xml:space="preserve">      Hugo </w:t>
      </w:r>
      <w:proofErr w:type="spellStart"/>
      <w:r w:rsidRPr="00E04149">
        <w:t>Wedemeyer</w:t>
      </w:r>
      <w:proofErr w:type="spellEnd"/>
      <w:r w:rsidRPr="00E04149">
        <w:t>, v.r.</w:t>
      </w:r>
    </w:p>
    <w:p w:rsidRDefault="00E04149" w:rsidP="00E04149" w:rsidR="00E04149">
      <w:pPr>
        <w:spacing w:after="0"/>
        <w:jc w:val="both"/>
      </w:pPr>
    </w:p>
    <w:p w:rsidRDefault="00E04149" w:rsidP="00E04149" w:rsidR="00E04149" w:rsidRPr="00E0414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bookmarkStart w:name="_GoBack" w:id="0"/>
      <w:bookmarkEnd w:id="0"/>
    </w:p>
    <w:p w:rsidRDefault="00E04149" w:rsidP="00E04149" w:rsidR="00E04149" w:rsidRPr="00E04149">
      <w:pPr>
        <w:spacing w:after="0"/>
        <w:jc w:val="both"/>
      </w:pPr>
      <w:r w:rsidRPr="00E04149">
        <w:rPr>
          <w:u w:val="single"/>
        </w:rPr>
        <w:t>UPUTA   O   PRAVNOM   LIJEKU:</w:t>
      </w:r>
    </w:p>
    <w:p w:rsidRDefault="00E04149" w:rsidP="00E04149" w:rsidR="00E04149" w:rsidRPr="00E04149">
      <w:pPr>
        <w:spacing w:after="0"/>
        <w:jc w:val="both"/>
      </w:pPr>
    </w:p>
    <w:p w:rsidRDefault="00E04149" w:rsidP="00E04149" w:rsidR="00E04149" w:rsidRPr="00E04149">
      <w:pPr>
        <w:spacing w:after="0"/>
        <w:jc w:val="both"/>
      </w:pPr>
      <w:r w:rsidRPr="00E04149">
        <w:tab/>
        <w:t>Protiv ovog rješenja, osobe koje imaju pravni interes mogu uložiti žalbu u roku od osam (8) dana, računajući od osmog dana od dana objave rješenja. Žalba se predaje putem ovog suda u tri (3) primjerka, s time da o žalbi odlučuje Visoki trgovački sud Republike Hrvatske u Zagrebu</w:t>
      </w:r>
    </w:p>
    <w:p w:rsidRDefault="00E04149" w:rsidP="00E04149" w:rsidR="00E04149" w:rsidRPr="00E04149">
      <w:pPr>
        <w:spacing w:after="0"/>
        <w:jc w:val="both"/>
      </w:pPr>
    </w:p>
    <w:p w:rsidRDefault="00E04149" w:rsidP="00E04149" w:rsidR="00E04149" w:rsidRPr="00E04149">
      <w:pPr>
        <w:spacing w:after="0"/>
        <w:jc w:val="both"/>
      </w:pPr>
    </w:p>
    <w:p w:rsidRDefault="00E04149" w:rsidP="00E04149" w:rsidR="00E04149" w:rsidRPr="00E04149">
      <w:pPr>
        <w:spacing w:after="0"/>
        <w:jc w:val="both"/>
      </w:pPr>
      <w:r w:rsidRPr="00E04149">
        <w:t>DNA :</w:t>
      </w:r>
    </w:p>
    <w:p w:rsidRDefault="00E04149" w:rsidP="00E04149" w:rsidR="00E04149" w:rsidRPr="00E04149">
      <w:pPr>
        <w:spacing w:after="0"/>
        <w:jc w:val="both"/>
      </w:pPr>
      <w:r w:rsidRPr="00E04149">
        <w:t xml:space="preserve"> </w:t>
      </w:r>
    </w:p>
    <w:p w:rsidRDefault="00E04149" w:rsidP="00E04149" w:rsidR="00E04149" w:rsidRPr="00E04149">
      <w:pPr>
        <w:spacing w:after="0"/>
        <w:jc w:val="both"/>
      </w:pPr>
      <w:r w:rsidRPr="00E04149">
        <w:t>e-Oglasna ploča ovoga suda (čl. 132. st. 3. SZ-a),</w:t>
      </w:r>
      <w:r w:rsidRPr="00E04149">
        <w:tab/>
      </w:r>
    </w:p>
    <w:p w:rsidRDefault="00E04149" w:rsidP="00E04149" w:rsidR="00E04149" w:rsidRPr="00E04149">
      <w:pPr>
        <w:spacing w:after="0"/>
        <w:jc w:val="both"/>
      </w:pPr>
    </w:p>
    <w:p w:rsidRDefault="00E04149" w:rsidP="00E04149" w:rsidR="00E04149" w:rsidRPr="00E04149">
      <w:pPr>
        <w:spacing w:after="0"/>
        <w:jc w:val="both"/>
      </w:pPr>
    </w:p>
    <w:p w:rsidRDefault="00E04149" w:rsidP="00E04149" w:rsidR="00E04149" w:rsidRPr="00E04149">
      <w:pPr>
        <w:spacing w:after="0"/>
        <w:jc w:val="both"/>
      </w:pPr>
      <w:r w:rsidRPr="00E04149">
        <w:t>Pisarnica - kal. pravomoćnosti – 15 dana,</w:t>
      </w:r>
    </w:p>
    <w:p w:rsidRDefault="00E04149" w:rsidP="00E04149" w:rsidR="00E04149" w:rsidRPr="00E04149">
      <w:pPr>
        <w:spacing w:after="0"/>
        <w:jc w:val="both"/>
      </w:pPr>
    </w:p>
    <w:p w:rsidRDefault="00E04149" w:rsidP="00E04149" w:rsidR="00E04149" w:rsidRPr="00E04149">
      <w:pPr>
        <w:spacing w:after="0"/>
        <w:jc w:val="center"/>
      </w:pPr>
      <w:r>
        <w:t>U Varaždinu, 4. svibnja</w:t>
      </w:r>
      <w:r w:rsidRPr="00E04149">
        <w:t xml:space="preserve"> 2017.</w:t>
      </w:r>
    </w:p>
    <w:p w:rsidRDefault="00E04149" w:rsidP="00E04149" w:rsidR="00E04149" w:rsidRPr="00E04149">
      <w:pPr>
        <w:spacing w:after="0"/>
        <w:jc w:val="both"/>
      </w:pPr>
      <w:r w:rsidRPr="00E04149">
        <w:tab/>
      </w:r>
      <w:r w:rsidRPr="00E04149">
        <w:tab/>
      </w:r>
      <w:r w:rsidRPr="00E04149">
        <w:tab/>
      </w:r>
      <w:r w:rsidRPr="00E04149">
        <w:tab/>
      </w:r>
      <w:r w:rsidRPr="00E04149">
        <w:tab/>
      </w:r>
      <w:r w:rsidRPr="00E04149">
        <w:tab/>
      </w:r>
      <w:r w:rsidRPr="00E04149">
        <w:tab/>
        <w:t xml:space="preserve">                                SUDAC :</w:t>
      </w:r>
    </w:p>
    <w:p w:rsidRDefault="00AE649C" w:rsidP="004F27AE" w:rsidR="00AE649C" w:rsidRPr="00E04149">
      <w:pPr>
        <w:pStyle w:val="NormaleSPIS"/>
      </w:pPr>
    </w:p>
    <w:sectPr w:rsidSect="0032366B" w:rsidR="00AE649C" w:rsidRPr="00E04149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5C9" w:rsidP="00537B78" w:rsidR="00DB25C9">
      <w:r>
        <w:separator/>
      </w:r>
    </w:p>
  </w:endnote>
  <w:endnote w:id="0" w:type="continuationSeparator">
    <w:p w:rsidRDefault="00DB25C9" w:rsidP="00537B78" w:rsidR="00DB2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4121431"/>
      <w:docPartObj>
        <w:docPartGallery w:val="Page Numbers (Bottom of Page)"/>
        <w:docPartUnique/>
      </w:docPartObj>
    </w:sdtPr>
    <w:sdtContent>
      <w:p w:rsidRDefault="00E04149" w:rsidR="00E04149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5ED6">
          <w:t>2</w:t>
        </w:r>
        <w:r>
          <w:fldChar w:fldCharType="end"/>
        </w:r>
      </w:p>
    </w:sdtContent>
  </w:sdt>
  <w:p w:rsidRDefault="00E04149" w:rsidR="00E0414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5C9" w:rsidP="00537B78" w:rsidR="00DB25C9">
      <w:r>
        <w:separator/>
      </w:r>
    </w:p>
  </w:footnote>
  <w:footnote w:id="0" w:type="continuationSeparator">
    <w:p w:rsidRDefault="00DB25C9" w:rsidP="00537B78" w:rsidR="00DB25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4149" w:rsidR="008333A9">
    <w:pPr>
      <w:pStyle w:val="Zaglavlje"/>
    </w:pPr>
    <w:r>
      <w:rPr>
        <w:rStyle w:val="PozadinaSvijetloCrvena"/>
        <w:shd w:fill="auto" w:color="auto" w:val="clear"/>
      </w:rPr>
      <w:t>POSL. BROJ : 6 St-965/16-12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1BE1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ED6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1CE2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3ADD"/>
    <w:rsid w:val="007648FB"/>
    <w:rsid w:val="00770DA1"/>
    <w:rsid w:val="0077233C"/>
    <w:rsid w:val="00772A26"/>
    <w:rsid w:val="007731D0"/>
    <w:rsid w:val="0077341D"/>
    <w:rsid w:val="00773542"/>
    <w:rsid w:val="007751CF"/>
    <w:rsid w:val="007758FE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1C11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1C55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25C9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149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8695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St-965/2016-12</izvorni_sadrzaj>
    <derivirana_varijabla naziv="DomainObject.Oznaka_1">St-965/2016-12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965</izvorni_sadrzaj>
    <derivirana_varijabla naziv="DomainObject.Predmet.Broj_1">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St-965/2016</izvorni_sadrzaj>
    <derivirana_varijabla naziv="DomainObject.Predmet.OznakaBroj_1">St-965/2016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BARDEX drvoprerađivačko, uslužno i exportno društvo s ograničenom odgovornošću</izvorni_sadrzaj>
    <derivirana_varijabla naziv="DomainObject.Predmet.ProtustrankaFormated_1">  BARDEX drvoprerađivačko, uslužno i exportno društvo s ograničenom odgovornošću</derivirana_varijabla>
  </DomainObject.Predmet.ProtustrankaFormated>
  <DomainObject.Predmet.ProtustrankaFormatedOIB>
    <izvorni_sadrzaj>  BARDEX drvoprerađivačko, uslužno i exportno društvo s ograničenom odgovornošću, OIB 83057208376</izvorni_sadrzaj>
    <derivirana_varijabla naziv="DomainObject.Predmet.ProtustrankaFormatedOIB_1">  BARDEX drvoprerađivačko, uslužno i exportno društvo s ograničenom odgovornošću, OIB 83057208376</derivirana_varijabla>
  </DomainObject.Predmet.ProtustrankaFormatedOIB>
  <DomainObject.Predmet.ProtustrankaFormatedWithAdress>
    <izvorni_sadrzaj> BARDEX drvoprerađivačko, uslužno i exportno društvo s ograničenom odgovornošću, Varaždinska 16, 42202 Bartolovec</izvorni_sadrzaj>
    <derivirana_varijabla naziv="DomainObject.Predmet.ProtustrankaFormatedWithAdress_1"> BARDEX drvoprerađivačko, uslužno i exportno društvo s ograničenom odgovornošću, Varaždinska 16, 42202 Bartolovec</derivirana_varijabla>
  </DomainObject.Predmet.ProtustrankaFormatedWithAdress>
  <DomainObject.Predmet.ProtustrankaFormatedWithAdressOIB>
    <izvorni_sadrzaj> BARDEX drvoprerađivačko, uslužno i exportno društvo s ograničenom odgovornošću, OIB 83057208376, Varaždinska 16, 42202 Bartolovec</izvorni_sadrzaj>
    <derivirana_varijabla naziv="DomainObject.Predmet.ProtustrankaFormatedWithAdressOIB_1"> BARDEX drvoprerađivačko, uslužno i exportno društvo s ograničenom odgovornošću, OIB 83057208376, Varaždinska 16, 42202 Bartolovec</derivirana_varijabla>
  </DomainObject.Predmet.ProtustrankaFormatedWithAdressOIB>
  <DomainObject.Predmet.ProtustrankaWithAdress>
    <izvorni_sadrzaj>BARDEX drvoprerađivačko, uslužno i exportno društvo s ograničenom odgovornošću Varaždinska 16, 42202 Bartolovec</izvorni_sadrzaj>
    <derivirana_varijabla naziv="DomainObject.Predmet.ProtustrankaWithAdress_1">BARDEX drvoprerađivačko, uslužno i exportno društvo s ograničenom odgovornošću Varaždinska 16, 42202 Bartolovec</derivirana_varijabla>
  </DomainObject.Predmet.ProtustrankaWithAdress>
  <DomainObject.Predmet.ProtustrankaWithAdressOIB>
    <izvorni_sadrzaj>BARDEX drvoprerađivačko, uslužno i exportno društvo s ograničenom odgovornošću, OIB 83057208376, Varaždinska 16, 42202 Bartolovec</izvorni_sadrzaj>
    <derivirana_varijabla naziv="DomainObject.Predmet.ProtustrankaWithAdressOIB_1">BARDEX drvoprerađivačko, uslužno i exportno društvo s ograničenom odgovornošću, OIB 83057208376, Varaždinska 16, 42202 Bartolovec</derivirana_varijabla>
  </DomainObject.Predmet.ProtustrankaWithAdressOIB>
  <DomainObject.Predmet.ProtustrankaNazivFormated>
    <izvorni_sadrzaj>BARDEX drvoprerađivačko, uslužno i exportno društvo s ograničenom odgovornošću</izvorni_sadrzaj>
    <derivirana_varijabla naziv="DomainObject.Predmet.ProtustrankaNazivFormated_1">BARDEX drvoprerađivačko, uslužno i exportno društvo s ograničenom odgovornošću</derivirana_varijabla>
  </DomainObject.Predmet.ProtustrankaNazivFormated>
  <DomainObject.Predmet.ProtustrankaNazivFormatedOIB>
    <izvorni_sadrzaj>BARDEX drvoprerađivačko, uslužno i exportno društvo s ograničenom odgovornošću, OIB 83057208376</izvorni_sadrzaj>
    <derivirana_varijabla naziv="DomainObject.Predmet.ProtustrankaNazivFormatedOIB_1">BARDEX drvoprerađivačko, uslužno i exportno društvo s ograničenom odgovornošću, OIB 83057208376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17396.22</izvorni_sadrzaj>
    <derivirana_varijabla naziv="DomainObject.Predmet.TrenutnaVrijednost_1">17396.22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BARDEX drvoprerađivačko, uslužno i exportno društvo s ograničenom odgovornošću</item>
    </izvorni_sadrzaj>
    <derivirana_varijabla naziv="DomainObject.Predmet.ProtuStrankaListFormated_1">
      <item>BARDEX drvoprerađivačko, uslužno i exportno društvo s ograničenom odgovornošću</item>
    </derivirana_varijabla>
  </DomainObject.Predmet.ProtuStrankaListFormated>
  <DomainObject.Predmet.ProtuStrankaListFormatedOIB>
    <izvorni_sadrzaj>
      <item>BARDEX drvoprerađivačko, uslužno i exportno društvo s ograničenom odgovornošću, OIB 83057208376</item>
    </izvorni_sadrzaj>
    <derivirana_varijabla naziv="DomainObject.Predmet.ProtuStrankaListFormatedOIB_1">
      <item>BARDEX drvoprerađivačko, uslužno i exportno društvo s ograničenom odgovornošću, OIB 83057208376</item>
    </derivirana_varijabla>
  </DomainObject.Predmet.ProtuStrankaListFormatedOIB>
  <DomainObject.Predmet.ProtuStrankaListFormatedWithAdress>
    <izvorni_sadrzaj>
      <item>BARDEX drvoprerađivačko, uslužno i exportno društvo s ograničenom odgovornošću, Varaždinska 16, 42202 Bartolovec</item>
    </izvorni_sadrzaj>
    <derivirana_varijabla naziv="DomainObject.Predmet.ProtuStrankaListFormatedWithAdress_1">
      <item>BARDEX drvoprerađivačko, uslužno i exportno društvo s ograničenom odgovornošću, Varaždinska 16, 42202 Bartolovec</item>
    </derivirana_varijabla>
  </DomainObject.Predmet.ProtuStrankaListFormatedWithAdress>
  <DomainObject.Predmet.ProtuStrankaListFormatedWithAdressOIB>
    <izvorni_sadrzaj>
      <item>BARDEX drvoprerađivačko, uslužno i exportno društvo s ograničenom odgovornošću, OIB 83057208376, Varaždinska 16, 42202 Bartolovec</item>
    </izvorni_sadrzaj>
    <derivirana_varijabla naziv="DomainObject.Predmet.ProtuStrankaListFormatedWithAdressOIB_1">
      <item>BARDEX drvoprerađivačko, uslužno i exportno društvo s ograničenom odgovornošću, OIB 83057208376, Varaždinska 16, 42202 Bartolovec</item>
    </derivirana_varijabla>
  </DomainObject.Predmet.ProtuStrankaListFormatedWithAdressOIB>
  <DomainObject.Predmet.ProtuStrankaListNazivFormated>
    <izvorni_sadrzaj>
      <item>BARDEX drvoprerađivačko, uslužno i exportno društvo s ograničenom odgovornošću</item>
    </izvorni_sadrzaj>
    <derivirana_varijabla naziv="DomainObject.Predmet.ProtuStrankaListNazivFormated_1">
      <item>BARDEX drvoprerađivačko, uslužno i exportno društvo s ograničenom odgovornošću</item>
    </derivirana_varijabla>
  </DomainObject.Predmet.ProtuStrankaListNazivFormated>
  <DomainObject.Predmet.ProtuStrankaListNazivFormatedOIB>
    <izvorni_sadrzaj>
      <item>BARDEX drvoprerađivačko, uslužno i exportno društvo s ograničenom odgovornošću, OIB 83057208376</item>
    </izvorni_sadrzaj>
    <derivirana_varijabla naziv="DomainObject.Predmet.ProtuStrankaListNazivFormatedOIB_1">
      <item>BARDEX drvoprerađivačko, uslužno i exportno društvo s ograničenom odgovornošću, OIB 83057208376</item>
    </derivirana_varijabla>
  </DomainObject.Predmet.ProtuStrankaListNazivFormatedOIB>
  <DomainObject.Predmet.OstaliListFormated>
    <izvorni_sadrzaj>
      <item>Sudski registar</item>
      <item>e-oglasna ploča</item>
      <item>Dražen Žganec</item>
      <item>Odvjetničko društvo BRLEČIĆ &amp; partneri, javno trgovačko društvo za obavljanje odvjetničkih poslova</item>
      <item>Stjepan Barbir</item>
      <item>Goran Ficko, odvjetnički vježbenik</item>
      <item>Iva Ostrognaj, odvjetnica</item>
    </izvorni_sadrzaj>
    <derivirana_varijabla naziv="DomainObject.Predmet.OstaliListFormated_1">
      <item>Sudski registar</item>
      <item>e-oglasna ploča</item>
      <item>Dražen Žganec</item>
      <item>Odvjetničko društvo BRLEČIĆ &amp; partneri, javno trgovačko društvo za obavljanje odvjetničkih poslova</item>
      <item>Stjepan Barbir</item>
      <item>Goran Ficko, odvjetnički vježbenik</item>
      <item>Iva Ostrognaj, odvjetnica</item>
    </derivirana_varijabla>
  </DomainObject.Predmet.OstaliListFormated>
  <DomainObject.Predmet.OstaliListFormatedOIB>
    <izvorni_sadrzaj>
      <item>Sudski registar</item>
      <item>e-oglasna ploča</item>
      <item>Dražen Žganec, OIB 03973147323</item>
      <item>Odvjetničko društvo BRLEČIĆ &amp; partneri, javno trgovačko društvo za obavljanje odvjetničkih poslova, OIB 75277763692</item>
      <item>Stjepan Barbir, OIB 60970187230</item>
      <item>Goran Ficko, odvjetnički vježbenik</item>
      <item>Iva Ostrognaj, odvjetnica</item>
    </izvorni_sadrzaj>
    <derivirana_varijabla naziv="DomainObject.Predmet.OstaliListFormatedOIB_1">
      <item>Sudski registar</item>
      <item>e-oglasna ploča</item>
      <item>Dražen Žganec, OIB 03973147323</item>
      <item>Odvjetničko društvo BRLEČIĆ &amp; partneri, javno trgovačko društvo za obavljanje odvjetničkih poslova, OIB 75277763692</item>
      <item>Stjepan Barbir, OIB 60970187230</item>
      <item>Goran Ficko, odvjetnički vježbenik</item>
      <item>Iva Ostrognaj, odvjetnica</item>
    </derivirana_varijabla>
  </DomainObject.Predmet.OstaliListFormatedOIB>
  <DomainObject.Predmet.OstaliListFormatedWithAdress>
    <izvorni_sadrzaj>
      <item>Sudski registar</item>
      <item>e-oglasna ploča</item>
      <item>Dražen Žganec, Varaždinska 16, 42202 Bartolovec</item>
      <item>Odvjetničko društvo BRLEČIĆ &amp; partneri, javno trgovačko društvo za obavljanje odvjetničkih poslova, Optujska ulica 25/1, 42000 Varaždin</item>
      <item>Stjepan Barbir, Varaždinska Ulica 16, 42202 Bartolovec</item>
      <item>Goran Ficko, odvjetnički vježbenik</item>
      <item>Iva Ostrognaj, odvjetnica</item>
    </izvorni_sadrzaj>
    <derivirana_varijabla naziv="DomainObject.Predmet.OstaliListFormatedWithAdress_1">
      <item>Sudski registar</item>
      <item>e-oglasna ploča</item>
      <item>Dražen Žganec, Varaždinska 16, 42202 Bartolovec</item>
      <item>Odvjetničko društvo BRLEČIĆ &amp; partneri, javno trgovačko društvo za obavljanje odvjetničkih poslova, Optujska ulica 25/1, 42000 Varaždin</item>
      <item>Stjepan Barbir, Varaždinska Ulica 16, 42202 Bartolovec</item>
      <item>Goran Ficko, odvjetnički vježbenik</item>
      <item>Iva Ostrognaj, odvjetnica</item>
    </derivirana_varijabla>
  </DomainObject.Predmet.OstaliListFormatedWithAdress>
  <DomainObject.Predmet.OstaliListFormatedWithAdressOIB>
    <izvorni_sadrzaj>
      <item>Sudski registar</item>
      <item>e-oglasna ploča</item>
      <item>Dražen Žganec, OIB 03973147323, Varaždinska 16, 42202 Bartolovec</item>
      <item>Odvjetničko društvo BRLEČIĆ &amp; partneri, javno trgovačko društvo za obavljanje odvjetničkih poslova, OIB 75277763692, Optujska ulica 25/1, 42000 Varaždin</item>
      <item>Stjepan Barbir, OIB 60970187230, Varaždinska Ulica 16, 42202 Bartolovec</item>
      <item>Goran Ficko, odvjetnički vježbenik</item>
      <item>Iva Ostrognaj, odvjetnica</item>
    </izvorni_sadrzaj>
    <derivirana_varijabla naziv="DomainObject.Predmet.OstaliListFormatedWithAdressOIB_1">
      <item>Sudski registar</item>
      <item>e-oglasna ploča</item>
      <item>Dražen Žganec, OIB 03973147323, Varaždinska 16, 42202 Bartolovec</item>
      <item>Odvjetničko društvo BRLEČIĆ &amp; partneri, javno trgovačko društvo za obavljanje odvjetničkih poslova, OIB 75277763692, Optujska ulica 25/1, 42000 Varaždin</item>
      <item>Stjepan Barbir, OIB 60970187230, Varaždinska Ulica 16, 42202 Bartolovec</item>
      <item>Goran Ficko, odvjetnički vježbenik</item>
      <item>Iva Ostrognaj, odvjetnica</item>
    </derivirana_varijabla>
  </DomainObject.Predmet.OstaliListFormatedWithAdressOIB>
  <DomainObject.Predmet.OstaliListNazivFormated>
    <izvorni_sadrzaj>
      <item>Sudski registar</item>
      <item>e-oglasna ploča</item>
      <item>Dražen Žganec</item>
      <item>Odvjetničko društvo BRLEČIĆ &amp; partneri, javno trgovačko društvo za obavljanje odvjetničkih poslova</item>
      <item>Stjepan Barbir</item>
      <item>Goran Ficko, odvjetnički vježbenik</item>
      <item>Iva Ostrognaj, odvjetnica</item>
    </izvorni_sadrzaj>
    <derivirana_varijabla naziv="DomainObject.Predmet.OstaliListNazivFormated_1">
      <item>Sudski registar</item>
      <item>e-oglasna ploča</item>
      <item>Dražen Žganec</item>
      <item>Odvjetničko društvo BRLEČIĆ &amp; partneri, javno trgovačko društvo za obavljanje odvjetničkih poslova</item>
      <item>Stjepan Barbir</item>
      <item>Goran Ficko, odvjetnički vježbenik</item>
      <item>Iva Ostrognaj, odvjetnica</item>
    </derivirana_varijabla>
  </DomainObject.Predmet.OstaliListNazivFormated>
  <DomainObject.Predmet.OstaliListNazivFormatedOIB>
    <izvorni_sadrzaj>
      <item>Sudski registar</item>
      <item>e-oglasna ploča</item>
      <item>Dražen Žganec, OIB 03973147323</item>
      <item>Odvjetničko društvo BRLEČIĆ &amp; partneri, javno trgovačko društvo za obavljanje odvjetničkih poslova, OIB 75277763692</item>
      <item>Stjepan Barbir, OIB 60970187230</item>
      <item>Goran Ficko, odvjetnički vježbenik</item>
      <item>Iva Ostrognaj, odvjetnica</item>
    </izvorni_sadrzaj>
    <derivirana_varijabla naziv="DomainObject.Predmet.OstaliListNazivFormatedOIB_1">
      <item>Sudski registar</item>
      <item>e-oglasna ploča</item>
      <item>Dražen Žganec, OIB 03973147323</item>
      <item>Odvjetničko društvo BRLEČIĆ &amp; partneri, javno trgovačko društvo za obavljanje odvjetničkih poslova, OIB 75277763692</item>
      <item>Stjepan Barbir, OIB 60970187230</item>
      <item>Goran Ficko, odvjetnički vježbenik</item>
      <item>Iva Ostrognaj, 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>St-965/2016-12</izvorni_sadrzaj>
    <derivirana_varijabla naziv="DomainObject.PoslovniBrojDokumenta_1">St-965/2016-12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BARDEX drvoprerađivačko, uslužno i exportno društvo s ograničenom odgovornošću</izvorni_sadrzaj>
    <derivirana_varijabla naziv="DomainObject.Predmet.ProtustrankaIDrugi_1">BARDEX drvoprerađivačko, uslužno i exportno društvo s ograničenom odgovornošću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BARDEX drvoprerađivačko, uslužno i exportno društvo s ograničenom odgovornošću, OIB 83057208376, Varaždinska 16, 42202 Bartolovec</izvorni_sadrzaj>
    <derivirana_varijabla naziv="DomainObject.Predmet.ProtustrankaIDrugiAdressOIB_1">BARDEX drvoprerađivačko, uslužno i exportno društvo s ograničenom odgovornošću, OIB 83057208376, Varaždinska 16, 42202 Bartolovec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BARDEX drvoprerađivačko, uslužno i exportno društvo s ograničenom odgovornošću</item>
      <item>Sudski registar</item>
      <item>e-oglasna ploča</item>
      <item>Dražen Žganec</item>
      <item>Odvjetničko društvo BRLEČIĆ &amp; partneri, javno trgovačko društvo za obavljanje odvjetničkih poslova</item>
      <item>Stjepan Barbir</item>
      <item>Goran Ficko, odvjetnički vježbenik</item>
      <item>Iva Ostrognaj, odvjetnica</item>
    </izvorni_sadrzaj>
    <derivirana_varijabla naziv="DomainObject.Predmet.SudioniciListNaziv_1">
      <item>Financijska agencija</item>
      <item>BARDEX drvoprerađivačko, uslužno i exportno društvo s ograničenom odgovornošću</item>
      <item>Sudski registar</item>
      <item>e-oglasna ploča</item>
      <item>Dražen Žganec</item>
      <item>Odvjetničko društvo BRLEČIĆ &amp; partneri, javno trgovačko društvo za obavljanje odvjetničkih poslova</item>
      <item>Stjepan Barbir</item>
      <item>Goran Ficko, odvjetnički vježbenik</item>
      <item>Iva Ostrognaj, odvjetnica</item>
    </derivirana_varijabla>
  </DomainObject.Predmet.SudioniciListNaziv>
  <DomainObject.Predmet.SudioniciListAdressOIB>
    <izvorni_sadrzaj>
      <item>Financijska agencija, OIB 85821130368, Ulica grada Vukovara 70,10000 Zagreb</item>
      <item>BARDEX drvoprerađivačko, uslužno i exportno društvo s ograničenom odgovornošću, OIB 83057208376, Varaždinska 16,42202 Bartolovec</item>
      <item>Sudski registar</item>
      <item>e-oglasna ploča</item>
      <item>Dražen Žganec, OIB 03973147323, Varaždinska 16,42202 Bartolovec</item>
      <item>Odvjetničko društvo BRLEČIĆ &amp; partneri, javno trgovačko društvo za obavljanje odvjetničkih poslova, OIB 75277763692, Optujska ulica 25/1,42000 Varaždin</item>
      <item>Stjepan Barbir, OIB 60970187230, Varaždinska Ulica 16,42202 Bartolovec</item>
      <item>Goran Ficko, odvjetnički vježbenik</item>
      <item>Iva Ostrognaj, odvjetnica</item>
    </izvorni_sadrzaj>
    <derivirana_varijabla naziv="DomainObject.Predmet.SudioniciListAdressOIB_1">
      <item>Financijska agencija, OIB 85821130368, Ulica grada Vukovara 70,10000 Zagreb</item>
      <item>BARDEX drvoprerađivačko, uslužno i exportno društvo s ograničenom odgovornošću, OIB 83057208376, Varaždinska 16,42202 Bartolovec</item>
      <item>Sudski registar</item>
      <item>e-oglasna ploča</item>
      <item>Dražen Žganec, OIB 03973147323, Varaždinska 16,42202 Bartolovec</item>
      <item>Odvjetničko društvo BRLEČIĆ &amp; partneri, javno trgovačko društvo za obavljanje odvjetničkih poslova, OIB 75277763692, Optujska ulica 25/1,42000 Varaždin</item>
      <item>Stjepan Barbir, OIB 60970187230, Varaždinska Ulica 16,42202 Bartolovec</item>
      <item>Goran Ficko, odvjetnički vježbenik</item>
      <item>Iva Ostrognaj, odvjetnica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7C1F69-18F4-4E1A-B3FF-67BC3F2FC2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726</properties:Words>
  <properties:Characters>3794</properties:Characters>
  <properties:Lines>93</properties:Lines>
  <properties:Paragraphs>27</properties:Paragraphs>
  <properties:TotalTime>12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2017-05-04T08:20:00Z</cp:lastPrinted>
  <dcterms:modified xmlns:xsi="http://www.w3.org/2001/XMLSchema-instance" xsi:type="dcterms:W3CDTF">2017-05-04T08:22:00Z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St-965/2016-12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