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561c" w14:paraId="851561c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562740">
        <w:t>523</w:t>
      </w:r>
      <w:r w:rsidRPr="00C35B7E">
        <w:t>/</w:t>
      </w:r>
      <w:r w:rsidR="00B23A1B" w:rsidRPr="00C35B7E">
        <w:t>201</w:t>
      </w:r>
      <w:r w:rsidR="00C40DD6">
        <w:t>6</w:t>
      </w:r>
      <w:r w:rsidR="0055467A" w:rsidRPr="00C35B7E">
        <w:t>-</w:t>
      </w:r>
      <w:r w:rsidR="00562740">
        <w:t>7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</w:r>
      <w:r w:rsidR="00562740" w:rsidRPr="00B53450">
        <w:t xml:space="preserve">Trgovački sud u Varaždinu po sucu toga suda Maji Valušnig, kao stečajnom sucu, u stečajnom  predmetu, povodom prijedloga predlagatelja </w:t>
      </w:r>
      <w:r w:rsidR="00562740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562740" w:rsidRPr="009F3F15">
        <w:t>FOLIUS d.o.o., Prelog, Kalmana Mesarića 7, MBS: 070067451, OIB: 75807237385</w:t>
      </w:r>
      <w:r w:rsidRPr="00D6357F">
        <w:t xml:space="preserve">, dana </w:t>
      </w:r>
      <w:r w:rsidR="00C21890">
        <w:t>13</w:t>
      </w:r>
      <w:r w:rsidRPr="00D6357F">
        <w:t xml:space="preserve">. </w:t>
      </w:r>
      <w:r w:rsidR="00C40DD6">
        <w:t>svibnja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562740" w:rsidP="00804BB0" w:rsidR="0056274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21890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804BB0" w:rsidRPr="00C35B7E">
        <w:rPr>
          <w:b/>
          <w:u w:val="single"/>
        </w:rPr>
        <w:t xml:space="preserve">. </w:t>
      </w:r>
      <w:r w:rsidR="00C40DD6">
        <w:rPr>
          <w:b/>
          <w:u w:val="single"/>
        </w:rPr>
        <w:t>lipnja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E81AE6">
        <w:rPr>
          <w:b/>
          <w:u w:val="single"/>
        </w:rPr>
        <w:t>9</w:t>
      </w:r>
      <w:r w:rsidR="00CC2EF9" w:rsidRPr="00C35B7E">
        <w:rPr>
          <w:b/>
          <w:u w:val="single"/>
        </w:rPr>
        <w:t>,</w:t>
      </w:r>
      <w:r w:rsidR="00140E01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562740" w:rsidP="00562740" w:rsidR="00562740">
      <w:pPr>
        <w:spacing w:lineRule="auto" w:line="240" w:after="0"/>
        <w:jc w:val="both"/>
      </w:pPr>
      <w:r w:rsidRPr="00B53450">
        <w:t xml:space="preserve">- direktor dužnika </w:t>
      </w:r>
      <w:r>
        <w:t>Marjana Hižmen</w:t>
      </w:r>
      <w:r w:rsidRPr="00793B99">
        <w:t xml:space="preserve">, </w:t>
      </w:r>
      <w:r>
        <w:t>Prelog</w:t>
      </w:r>
      <w:r w:rsidRPr="00793B99">
        <w:t xml:space="preserve">, </w:t>
      </w:r>
      <w:r>
        <w:t>Dragutina Domjanića 21</w:t>
      </w:r>
    </w:p>
    <w:p w:rsidRDefault="00562740" w:rsidP="00562740" w:rsidR="00562740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C21890" w:rsidP="00C21890" w:rsidR="00C2189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C21890">
        <w:t>12</w:t>
      </w:r>
      <w:r w:rsidR="00CD6083" w:rsidRPr="00CD6083">
        <w:t xml:space="preserve">. </w:t>
      </w:r>
      <w:r w:rsidR="00C40DD6">
        <w:t>svibnja</w:t>
      </w:r>
      <w:r w:rsidR="00CD6083" w:rsidRPr="00CD6083">
        <w:t xml:space="preserve"> 2016. godine direktor</w:t>
      </w:r>
      <w:r w:rsidR="00562740">
        <w:t>ica dužnika nije pristupila</w:t>
      </w:r>
      <w:r w:rsidR="00CD6083" w:rsidRPr="00CD6083">
        <w:t xml:space="preserve"> iako je uredno pozvan</w:t>
      </w:r>
      <w:r w:rsidR="00562740">
        <w:t>a</w:t>
      </w:r>
      <w:r w:rsidR="00CD6083" w:rsidRPr="00CD6083">
        <w:t>, valjalo je odrediti novi termin ročišta i ponovno pozvati osobe iz točke I izreke, pri čemu se direktor</w:t>
      </w:r>
      <w:r w:rsidR="00562740">
        <w:t>ici</w:t>
      </w:r>
      <w:r w:rsidR="00CD6083" w:rsidRPr="00CD6083">
        <w:t xml:space="preserve">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C21890">
        <w:t>13</w:t>
      </w:r>
      <w:r w:rsidR="00066C4E" w:rsidRPr="00C35B7E">
        <w:t xml:space="preserve">. </w:t>
      </w:r>
      <w:r w:rsidR="00C40DD6">
        <w:t>svibnja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5390D" w:rsidR="0035390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  <w:r w:rsidR="0035390D">
        <w:t>, v.r.</w:t>
      </w:r>
    </w:p>
    <w:p w:rsidRDefault="00D42CF1" w:rsidP="0035390D" w:rsidR="00066C4E">
      <w:pPr>
        <w:spacing w:lineRule="auto" w:line="240" w:after="0"/>
        <w:jc w:val="both"/>
      </w:pPr>
      <w:r>
        <w:t xml:space="preserve"> </w:t>
      </w:r>
      <w:r w:rsidR="0035390D">
        <w:tab/>
      </w:r>
      <w:r w:rsidR="0035390D">
        <w:tab/>
      </w:r>
      <w:r w:rsidR="0035390D">
        <w:tab/>
      </w:r>
      <w:r w:rsidR="0035390D">
        <w:tab/>
      </w:r>
      <w:r w:rsidR="0035390D">
        <w:tab/>
      </w:r>
      <w:r w:rsidR="0035390D">
        <w:tab/>
      </w:r>
      <w:r w:rsidR="0035390D">
        <w:tab/>
        <w:t xml:space="preserve">Za točnost otpravka - ovlašteni službenik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62740" w:rsidP="00562740" w:rsidR="00562740" w:rsidRPr="00B53450">
      <w:pPr>
        <w:spacing w:lineRule="auto" w:line="240" w:after="0"/>
        <w:jc w:val="both"/>
      </w:pPr>
      <w:r w:rsidRPr="00B53450">
        <w:t xml:space="preserve">- </w:t>
      </w:r>
      <w:r w:rsidRPr="009F3F15">
        <w:t>FOLIUS d.o.</w:t>
      </w:r>
      <w:r>
        <w:t>o., Prelog, Kalmana Mesarića 7</w:t>
      </w:r>
    </w:p>
    <w:p w:rsidRDefault="00562740" w:rsidP="00562740" w:rsidR="00562740" w:rsidRPr="00B53450">
      <w:pPr>
        <w:spacing w:lineRule="auto" w:line="240" w:after="0"/>
        <w:jc w:val="both"/>
      </w:pPr>
      <w:r w:rsidRPr="00B53450">
        <w:t xml:space="preserve">- direktor dužnika </w:t>
      </w:r>
      <w:r>
        <w:t>Marjana Hižmen</w:t>
      </w:r>
      <w:r w:rsidRPr="00793B99">
        <w:t xml:space="preserve">, </w:t>
      </w:r>
      <w:r>
        <w:t>Prelog</w:t>
      </w:r>
      <w:r w:rsidRPr="00793B99">
        <w:t xml:space="preserve">, </w:t>
      </w:r>
      <w:r>
        <w:t>Dragutina Domjanića 21</w:t>
      </w:r>
    </w:p>
    <w:p w:rsidRDefault="00562740" w:rsidP="00562740" w:rsidR="00562740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E01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562740">
      <w:t>523</w:t>
    </w:r>
    <w:r w:rsidRPr="00C35B7E">
      <w:t>/</w:t>
    </w:r>
    <w:r w:rsidR="00B23A1B" w:rsidRPr="00C35B7E">
      <w:t>201</w:t>
    </w:r>
    <w:r w:rsidR="00C40DD6">
      <w:t>6</w:t>
    </w:r>
    <w:r w:rsidRPr="00C35B7E">
      <w:t>-</w:t>
    </w:r>
    <w:r w:rsidR="00562740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1BF9"/>
    <w:rsid w:val="00043FF2"/>
    <w:rsid w:val="00066C4E"/>
    <w:rsid w:val="00077412"/>
    <w:rsid w:val="000A275A"/>
    <w:rsid w:val="00104FDD"/>
    <w:rsid w:val="00110A6B"/>
    <w:rsid w:val="00140E01"/>
    <w:rsid w:val="00195D08"/>
    <w:rsid w:val="001A2133"/>
    <w:rsid w:val="001D0CA0"/>
    <w:rsid w:val="002464CD"/>
    <w:rsid w:val="002F4DC4"/>
    <w:rsid w:val="003275CE"/>
    <w:rsid w:val="0035390D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6239C"/>
    <w:rsid w:val="00562740"/>
    <w:rsid w:val="00583C9D"/>
    <w:rsid w:val="005C102C"/>
    <w:rsid w:val="005F04AA"/>
    <w:rsid w:val="005F515F"/>
    <w:rsid w:val="00602366"/>
    <w:rsid w:val="00605C60"/>
    <w:rsid w:val="00620156"/>
    <w:rsid w:val="006277AD"/>
    <w:rsid w:val="006820B7"/>
    <w:rsid w:val="006A4DA1"/>
    <w:rsid w:val="006A5264"/>
    <w:rsid w:val="006D7FF6"/>
    <w:rsid w:val="007123C6"/>
    <w:rsid w:val="00716D2A"/>
    <w:rsid w:val="007678B4"/>
    <w:rsid w:val="00777F98"/>
    <w:rsid w:val="0079236E"/>
    <w:rsid w:val="007B1B95"/>
    <w:rsid w:val="007C532B"/>
    <w:rsid w:val="00804BB0"/>
    <w:rsid w:val="008121A2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21856"/>
    <w:rsid w:val="00A639A0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21890"/>
    <w:rsid w:val="00C30BDC"/>
    <w:rsid w:val="00C35B7E"/>
    <w:rsid w:val="00C40DD6"/>
    <w:rsid w:val="00C4252D"/>
    <w:rsid w:val="00CC2EF9"/>
    <w:rsid w:val="00CD4711"/>
    <w:rsid w:val="00CD6083"/>
    <w:rsid w:val="00D113A9"/>
    <w:rsid w:val="00D42CF1"/>
    <w:rsid w:val="00D75765"/>
    <w:rsid w:val="00E01330"/>
    <w:rsid w:val="00E17CBA"/>
    <w:rsid w:val="00E81AE6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29.1.2016.</izvorni_sadrzaj>
    <derivirana_varijabla naziv="DomainObject.Predmet.Opis_1">Prijedlog za otvaranje st. postupka 29.1.2016.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FOLIUS društvo s ograničenom odgovornošću za trgovinu</izvorni_sadrzaj>
    <derivirana_varijabla naziv="DomainObject.Predmet.ProtustrankaFormated_1">  FOLIUS društvo s ograničenom odgovornošću za trgovinu</derivirana_varijabla>
  </DomainObject.Predmet.ProtustrankaFormated>
  <DomainObject.Predmet.ProtustrankaFormatedOIB>
    <izvorni_sadrzaj>  FOLIUS društvo s ograničenom odgovornošću za trgovinu, OIB 75807237385</izvorni_sadrzaj>
    <derivirana_varijabla naziv="DomainObject.Predmet.ProtustrankaFormatedOIB_1">  FOLIUS društvo s ograničenom odgovornošću za trgovinu, OIB 75807237385</derivirana_varijabla>
  </DomainObject.Predmet.ProtustrankaFormatedOIB>
  <DomainObject.Predmet.ProtustrankaFormatedWithAdress>
    <izvorni_sadrzaj> FOLIUS društvo s ograničenom odgovornošću za trgovinu, Kalmana Mesarića 7, 40323 Prelog</izvorni_sadrzaj>
    <derivirana_varijabla naziv="DomainObject.Predmet.ProtustrankaFormatedWithAdress_1"> FOLIUS društvo s ograničenom odgovornošću za trgovinu, Kalmana Mesarića 7, 40323 Prelog</derivirana_varijabla>
  </DomainObject.Predmet.ProtustrankaFormatedWithAdress>
  <DomainObject.Predmet.ProtustrankaFormatedWithAdressOIB>
    <izvorni_sadrzaj> FOLIUS društvo s ograničenom odgovornošću za trgovinu, OIB 75807237385, Kalmana Mesarića 7, 40323 Prelog</izvorni_sadrzaj>
    <derivirana_varijabla naziv="DomainObject.Predmet.ProtustrankaFormatedWithAdressOIB_1"> FOLIUS društvo s ograničenom odgovornošću za trgovinu, OIB 75807237385, Kalmana Mesarića 7, 40323 Prelog</derivirana_varijabla>
  </DomainObject.Predmet.ProtustrankaFormatedWithAdressOIB>
  <DomainObject.Predmet.ProtustrankaWithAdress>
    <izvorni_sadrzaj>FOLIUS društvo s ograničenom odgovornošću za trgovinu Kalmana Mesarića 7, 40323 Prelog</izvorni_sadrzaj>
    <derivirana_varijabla naziv="DomainObject.Predmet.ProtustrankaWithAdress_1">FOLIUS društvo s ograničenom odgovornošću za trgovinu Kalmana Mesarića 7, 40323 Prelog</derivirana_varijabla>
  </DomainObject.Predmet.ProtustrankaWithAdress>
  <DomainObject.Predmet.ProtustrankaWithAdressOIB>
    <izvorni_sadrzaj>FOLIUS društvo s ograničenom odgovornošću za trgovinu, OIB 75807237385, Kalmana Mesarića 7, 40323 Prelog</izvorni_sadrzaj>
    <derivirana_varijabla naziv="DomainObject.Predmet.ProtustrankaWithAdressOIB_1">FOLIUS društvo s ograničenom odgovornošću za trgovinu, OIB 75807237385, Kalmana Mesarića 7, 40323 Prelog</derivirana_varijabla>
  </DomainObject.Predmet.ProtustrankaWithAdressOIB>
  <DomainObject.Predmet.ProtustrankaNazivFormated>
    <izvorni_sadrzaj>FOLIUS društvo s ograničenom odgovornošću za trgovinu</izvorni_sadrzaj>
    <derivirana_varijabla naziv="DomainObject.Predmet.ProtustrankaNazivFormated_1">FOLIUS društvo s ograničenom odgovornošću za trgovinu</derivirana_varijabla>
  </DomainObject.Predmet.ProtustrankaNazivFormated>
  <DomainObject.Predmet.ProtustrankaNazivFormatedOIB>
    <izvorni_sadrzaj>FOLIUS društvo s ograničenom odgovornošću za trgovinu, OIB 75807237385</izvorni_sadrzaj>
    <derivirana_varijabla naziv="DomainObject.Predmet.ProtustrankaNazivFormatedOIB_1">FOLIUS društvo s ograničenom odgovornošću za trgovinu, OIB 75807237385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264209.27</izvorni_sadrzaj>
    <derivirana_varijabla naziv="DomainObject.Predmet.TrenutnaVrijednost_1">264209.27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FOLIUS društvo s ograničenom odgovornošću za trgovinu</item>
    </izvorni_sadrzaj>
    <derivirana_varijabla naziv="DomainObject.Predmet.ProtuStrankaListFormated_1">
      <item>FOLIUS društvo s ograničenom odgovornošću za trgovinu</item>
    </derivirana_varijabla>
  </DomainObject.Predmet.ProtuStrankaListFormated>
  <DomainObject.Predmet.ProtuStrankaListFormatedOIB>
    <izvorni_sadrzaj>
      <item>FOLIUS društvo s ograničenom odgovornošću za trgovinu, OIB 75807237385</item>
    </izvorni_sadrzaj>
    <derivirana_varijabla naziv="DomainObject.Predmet.ProtuStrankaListFormatedOIB_1">
      <item>FOLIUS društvo s ograničenom odgovornošću za trgovinu, OIB 75807237385</item>
    </derivirana_varijabla>
  </DomainObject.Predmet.ProtuStrankaListFormatedOIB>
  <DomainObject.Predmet.ProtuStrankaListFormatedWithAdress>
    <izvorni_sadrzaj>
      <item>FOLIUS društvo s ograničenom odgovornošću za trgovinu, Kalmana Mesarića 7, 40323 Prelog</item>
    </izvorni_sadrzaj>
    <derivirana_varijabla naziv="DomainObject.Predmet.ProtuStrankaListFormatedWithAdress_1">
      <item>FOLIUS društvo s ograničenom odgovornošću za trgovinu, Kalmana Mesarića 7, 40323 Prelog</item>
    </derivirana_varijabla>
  </DomainObject.Predmet.ProtuStrankaListFormatedWithAdress>
  <DomainObject.Predmet.ProtuStrankaListFormatedWithAdressOIB>
    <izvorni_sadrzaj>
      <item>FOLIUS društvo s ograničenom odgovornošću za trgovinu, OIB 75807237385, Kalmana Mesarića 7, 40323 Prelog</item>
    </izvorni_sadrzaj>
    <derivirana_varijabla naziv="DomainObject.Predmet.ProtuStrankaListFormatedWithAdressOIB_1">
      <item>FOLIUS društvo s ograničenom odgovornošću za trgovinu, OIB 75807237385, Kalmana Mesarića 7, 40323 Prelog</item>
    </derivirana_varijabla>
  </DomainObject.Predmet.ProtuStrankaListFormatedWithAdressOIB>
  <DomainObject.Predmet.ProtuStrankaListNazivFormated>
    <izvorni_sadrzaj>
      <item>FOLIUS društvo s ograničenom odgovornošću za trgovinu</item>
    </izvorni_sadrzaj>
    <derivirana_varijabla naziv="DomainObject.Predmet.ProtuStrankaListNazivFormated_1">
      <item>FOLIUS društvo s ograničenom odgovornošću za trgovinu</item>
    </derivirana_varijabla>
  </DomainObject.Predmet.ProtuStrankaListNazivFormated>
  <DomainObject.Predmet.ProtuStrankaListNazivFormatedOIB>
    <izvorni_sadrzaj>
      <item>FOLIUS društvo s ograničenom odgovornošću za trgovinu, OIB 75807237385</item>
    </izvorni_sadrzaj>
    <derivirana_varijabla naziv="DomainObject.Predmet.ProtuStrankaListNazivFormatedOIB_1">
      <item>FOLIUS društvo s ograničenom odgovornošću za trgovinu, OIB 75807237385</item>
    </derivirana_varijabla>
  </DomainObject.Predmet.ProtuStrankaListNazivFormatedOIB>
  <DomainObject.Predmet.OstaliListFormated>
    <izvorni_sadrzaj>
      <item>Marjana Hižmen</item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Marjana Hižmen</item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Marjana Hižmen, OIB 58829189992</item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Marjana Hižmen, OIB 58829189992</item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Marjana Hižmen,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Marjana Hižmen,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Marjana Hižmen, OIB 58829189992,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Marjana Hižmen, OIB 58829189992,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Marjana Hižmen</item>
      <item>Županijsko državno odvjetništvo u Varaždinu</item>
    </izvorni_sadrzaj>
    <derivirana_varijabla naziv="DomainObject.Predmet.OstaliListNazivFormated_1">
      <item>Marjana Hižmen</item>
      <item>Županijsko državno odvjetništvo u Varaždinu</item>
    </derivirana_varijabla>
  </DomainObject.Predmet.OstaliListNazivFormated>
  <DomainObject.Predmet.OstaliListNazivFormatedOIB>
    <izvorni_sadrzaj>
      <item>Marjana Hižmen, OIB 58829189992</item>
      <item>Županijsko državno odvjetništvo u Varaždinu</item>
    </izvorni_sadrzaj>
    <derivirana_varijabla naziv="DomainObject.Predmet.OstaliListNazivFormatedOIB_1">
      <item>Marjana Hižmen, OIB 58829189992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FOLIUS društvo s ograničenom odgovornošću za trgovinu</izvorni_sadrzaj>
    <derivirana_varijabla naziv="DomainObject.Predmet.ProtustrankaIDrugi_1">FOLIUS društvo s ograničenom odgovornošću za trgovinu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FOLIUS društvo s ograničenom odgovornošću za trgovinu, OIB 75807237385, Kalmana Mesarića 7, 40323 Prelog</izvorni_sadrzaj>
    <derivirana_varijabla naziv="DomainObject.Predmet.ProtustrankaIDrugiAdressOIB_1">FOLIUS društvo s ograničenom odgovornošću za trgovinu, OIB 75807237385, Kalmana Mesarića 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FOLIUS društvo s ograničenom odgovornošću za trgovinu</item>
      <item>RH MINISTARSTVO FINANCIJA - Porezna uprava Područni ured sjeverna Hrvatska</item>
      <item>Marjana Hižmen</item>
      <item>Županijsko državno odvjetništvo u Varaždinu</item>
    </izvorni_sadrzaj>
    <derivirana_varijabla naziv="DomainObject.Predmet.SudioniciListNaziv_1">
      <item>FOLIUS društvo s ograničenom odgovornošću za trgovinu</item>
      <item>RH MINISTARSTVO FINANCIJA - Porezna uprava Područni ured sjeverna Hrvatska</item>
      <item>Marjana Hižmen</item>
      <item>Županijsko državno odvjetništvo u Varaždinu</item>
    </derivirana_varijabla>
  </DomainObject.Predmet.SudioniciListNaziv>
  <DomainObject.Predmet.SudioniciListAdressOIB>
    <izvorni_sadrzaj>
      <item>FOLIUS društvo s ograničenom odgovornošću za trgovinu, OIB 75807237385, Kalmana Mesarića 7,40323 Prelog</item>
      <item>RH MINISTARSTVO FINANCIJA - Porezna uprava Područni ured sjeverna Hrvatska, OIB 18683136487, Graberje 1,42000 Varaždin</item>
      <item>Marjana Hižmen, OIB 58829189992, Dragutina Domjanića 21,40323 Prelog</item>
      <item>Županijsko državno odvjetništvo u Varaždinu</item>
    </izvorni_sadrzaj>
    <derivirana_varijabla naziv="DomainObject.Predmet.SudioniciListAdressOIB_1">
      <item>FOLIUS društvo s ograničenom odgovornošću za trgovinu, OIB 75807237385, Kalmana Mesarića 7,40323 Prelog</item>
      <item>RH MINISTARSTVO FINANCIJA - Porezna uprava Područni ured sjeverna Hrvatska, OIB 18683136487, Graberje 1,42000 Varaždin</item>
      <item>Marjana Hižmen, OIB 58829189992, Dragutina Domjanića 21,40323 Prelog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75807237385</item>
      <item>, OIB 18683136487</item>
      <item>, OIB 58829189992</item>
      <item>, OIB null</item>
    </izvorni_sadrzaj>
    <derivirana_varijabla naziv="DomainObject.Predmet.SudioniciListNazivOIB_1">
      <item>, OIB 75807237385</item>
      <item>, OIB 18683136487</item>
      <item>, OIB 58829189992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57E6B-8E8B-435E-8EA7-FA8EFEB86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350</properties:Words>
  <properties:Characters>1807</properties:Characters>
  <properties:Lines>74</properties:Lines>
  <properties:Paragraphs>27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2016-05-13T08:57:00Z</dcterms:created>
  <dc:creator>Maja Valušnig</dc:creator>
  <cp:lastModifiedBy>Nevenka Vuković</cp:lastModifiedBy>
  <cp:lastPrinted>2016-05-13T10:13:00Z</cp:lastPrinted>
  <dcterms:modified xmlns:xsi="http://www.w3.org/2001/XMLSchema-instance" xsi:type="dcterms:W3CDTF">2016-05-13T10:13:00Z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