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823e" w14:paraId="9e8823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8C4E4D">
        <w:t>01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70FB8">
        <w:t>AGRO ŠEĆER</w:t>
      </w:r>
      <w:r w:rsidR="00DB1640">
        <w:t xml:space="preserve"> </w:t>
      </w:r>
      <w:r w:rsidR="00A70FB8">
        <w:t>jednostavno društvo s ograničenom odgovornošću za usluge</w:t>
      </w:r>
      <w:r w:rsidR="00DB1640">
        <w:t>, OIB:</w:t>
      </w:r>
      <w:r w:rsidR="00A70FB8">
        <w:t>58589098450</w:t>
      </w:r>
      <w:r w:rsidR="00DB1640">
        <w:t xml:space="preserve">, Zagreb, </w:t>
      </w:r>
      <w:proofErr w:type="spellStart"/>
      <w:r w:rsidR="00A70FB8">
        <w:t>Kustošijanska</w:t>
      </w:r>
      <w:proofErr w:type="spellEnd"/>
      <w:r w:rsidR="00A70FB8">
        <w:t xml:space="preserve"> ulica 6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70FB8">
        <w:t>67</w:t>
      </w:r>
      <w:r w:rsidR="00DB1640">
        <w:t>.</w:t>
      </w:r>
      <w:r w:rsidR="00A70FB8">
        <w:t>733</w:t>
      </w:r>
      <w:r w:rsidR="00DB1640">
        <w:t>,</w:t>
      </w:r>
      <w:r w:rsidR="00A70FB8">
        <w:t>64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162125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 </w:t>
      </w:r>
      <w:r w:rsidR="008E454A">
        <w:t>Bernardica Novak Šarac</w:t>
      </w:r>
      <w:r>
        <w:t xml:space="preserve"> vr. </w:t>
      </w:r>
    </w:p>
    <w:p w:rsidRDefault="008E454A" w:rsidP="008E454A" w:rsidR="008E454A" w:rsidRPr="009C5689">
      <w:pPr>
        <w:jc w:val="right"/>
      </w:pPr>
    </w:p>
    <w:p w:rsidRDefault="00162125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62125" w:rsidP="008E454A" w:rsidR="00162125" w:rsidRPr="009C5689">
      <w:pPr>
        <w:jc w:val="right"/>
      </w:pPr>
      <w:r>
        <w:t xml:space="preserve">Tatjana  Slaviček </w:t>
      </w:r>
    </w:p>
    <w:sectPr w:rsidSect="00ED6AA8" w:rsidR="00162125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12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212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62125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A0A3F"/>
    <w:rsid w:val="00BC6EB9"/>
    <w:rsid w:val="00BE06B8"/>
    <w:rsid w:val="00BE362C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St-1901/2018</izvorni_sadrzaj>
    <derivirana_varijabla naziv="DomainObject.Predmet.OznakaBroj_1">St-1901/2018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ŠEĆER jednostavno društvo s ograničenom odgovornošću za usluge</izvorni_sadrzaj>
    <derivirana_varijabla naziv="DomainObject.Predmet.ProtustrankaFormated_1">  AGRO ŠEĆER jednostavno društvo s ograničenom odgovornošću za usluge</derivirana_varijabla>
  </DomainObject.Predmet.ProtustrankaFormated>
  <DomainObject.Predmet.ProtustrankaFormatedOIB>
    <izvorni_sadrzaj>  AGRO ŠEĆER jednostavno društvo s ograničenom odgovornošću za usluge, OIB 58589098450</izvorni_sadrzaj>
    <derivirana_varijabla naziv="DomainObject.Predmet.ProtustrankaFormatedOIB_1">  AGRO ŠEĆER jednostavno društvo s ograničenom odgovornošću za usluge, OIB 58589098450</derivirana_varijabla>
  </DomainObject.Predmet.ProtustrankaFormatedOIB>
  <DomainObject.Predmet.ProtustrankaFormatedWithAdress>
    <izvorni_sadrzaj> AGRO ŠEĆER jednostavno društvo s ograničenom odgovornošću za usluge, Kustošijanska ulica 6, 10000 Zagreb</izvorni_sadrzaj>
    <derivirana_varijabla naziv="DomainObject.Predmet.ProtustrankaFormatedWithAdress_1"> AGRO ŠEĆER jednostavno društvo s ograničenom odgovornošću za usluge, Kustošijanska ulica 6, 10000 Zagreb</derivirana_varijabla>
  </DomainObject.Predmet.ProtustrankaFormatedWithAdress>
  <DomainObject.Predmet.ProtustrankaFormatedWithAdressOIB>
    <izvorni_sadrzaj> AGRO ŠEĆER jednostavno društvo s ograničenom odgovornošću za usluge, OIB 58589098450, Kustošijanska ulica 6, 10000 Zagreb</izvorni_sadrzaj>
    <derivirana_varijabla naziv="DomainObject.Predmet.ProtustrankaFormatedWithAdressOIB_1"> AGRO ŠEĆER jednostavno društvo s ograničenom odgovornošću za usluge, OIB 58589098450, Kustošijanska ulica 6, 10000 Zagreb</derivirana_varijabla>
  </DomainObject.Predmet.ProtustrankaFormatedWithAdressOIB>
  <DomainObject.Predmet.ProtustrankaWithAdress>
    <izvorni_sadrzaj>AGRO ŠEĆER jednostavno društvo s ograničenom odgovornošću za usluge Kustošijanska ulica 6, 10000 Zagreb</izvorni_sadrzaj>
    <derivirana_varijabla naziv="DomainObject.Predmet.ProtustrankaWithAdress_1">AGRO ŠEĆER jednostavno društvo s ograničenom odgovornošću za usluge Kustošijanska ulica 6, 10000 Zagreb</derivirana_varijabla>
  </DomainObject.Predmet.ProtustrankaWithAdress>
  <DomainObject.Predmet.ProtustrankaWithAdressOIB>
    <izvorni_sadrzaj>AGRO ŠEĆER jednostavno društvo s ograničenom odgovornošću za usluge, OIB 58589098450, Kustošijanska ulica 6, 10000 Zagreb</izvorni_sadrzaj>
    <derivirana_varijabla naziv="DomainObject.Predmet.ProtustrankaWithAdressOIB_1">AGRO ŠEĆER jednostavno društvo s ograničenom odgovornošću za usluge, OIB 58589098450, Kustošijanska ulica 6, 10000 Zagreb</derivirana_varijabla>
  </DomainObject.Predmet.ProtustrankaWithAdressOIB>
  <DomainObject.Predmet.ProtustrankaNazivFormated>
    <izvorni_sadrzaj>AGRO ŠEĆER jednostavno društvo s ograničenom odgovornošću za usluge</izvorni_sadrzaj>
    <derivirana_varijabla naziv="DomainObject.Predmet.ProtustrankaNazivFormated_1">AGRO ŠEĆER jednostavno društvo s ograničenom odgovornošću za usluge</derivirana_varijabla>
  </DomainObject.Predmet.ProtustrankaNazivFormated>
  <DomainObject.Predmet.ProtustrankaNazivFormatedOIB>
    <izvorni_sadrzaj>AGRO ŠEĆER jednostavno društvo s ograničenom odgovornošću za usluge, OIB 58589098450</izvorni_sadrzaj>
    <derivirana_varijabla naziv="DomainObject.Predmet.ProtustrankaNazivFormatedOIB_1">AGRO ŠEĆER jednostavno društvo s ograničenom odgovornošću za usluge, OIB 58589098450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ŠEĆER jednostavno društvo s ograničenom odgovornošću za usluge</item>
    </izvorni_sadrzaj>
    <derivirana_varijabla naziv="DomainObject.Predmet.ProtuStrankaListFormated_1">
      <item>AGRO ŠEĆER jednostavno društvo s ograničenom odgovornošću za usluge</item>
    </derivirana_varijabla>
  </DomainObject.Predmet.ProtuStrankaListFormated>
  <DomainObject.Predmet.ProtuStrankaListFormatedOIB>
    <izvorni_sadrzaj>
      <item>AGRO ŠEĆER jednostavno društvo s ograničenom odgovornošću za usluge, OIB 58589098450</item>
    </izvorni_sadrzaj>
    <derivirana_varijabla naziv="DomainObject.Predmet.ProtuStrankaListFormatedOIB_1">
      <item>AGRO ŠEĆER jednostavno društvo s ograničenom odgovornošću za usluge, OIB 58589098450</item>
    </derivirana_varijabla>
  </DomainObject.Predmet.ProtuStrankaListFormatedOIB>
  <DomainObject.Predmet.ProtuStrankaListFormatedWithAdress>
    <izvorni_sadrzaj>
      <item>AGRO ŠEĆER jednostavno društvo s ograničenom odgovornošću za usluge, Kustošijanska ulica 6, 10000 Zagreb</item>
    </izvorni_sadrzaj>
    <derivirana_varijabla naziv="DomainObject.Predmet.ProtuStrankaListFormatedWithAdress_1">
      <item>AGRO ŠEĆER jednostavno društvo s ograničenom odgovornošću za usluge, Kustošijanska ulica 6, 10000 Zagreb</item>
    </derivirana_varijabla>
  </DomainObject.Predmet.ProtuStrankaListFormatedWithAdress>
  <DomainObject.Predmet.ProtuStrankaListFormatedWithAdressOIB>
    <izvorni_sadrzaj>
      <item>AGRO ŠEĆER jednostavno društvo s ograničenom odgovornošću za usluge, OIB 58589098450, Kustošijanska ulica 6, 10000 Zagreb</item>
    </izvorni_sadrzaj>
    <derivirana_varijabla naziv="DomainObject.Predmet.ProtuStrankaListFormatedWithAdressOIB_1">
      <item>AGRO ŠEĆER jednostavno društvo s ograničenom odgovornošću za usluge, OIB 58589098450, Kustošijanska ulica 6, 10000 Zagreb</item>
    </derivirana_varijabla>
  </DomainObject.Predmet.ProtuStrankaListFormatedWithAdressOIB>
  <DomainObject.Predmet.ProtuStrankaListNazivFormated>
    <izvorni_sadrzaj>
      <item>AGRO ŠEĆER jednostavno društvo s ograničenom odgovornošću za usluge</item>
    </izvorni_sadrzaj>
    <derivirana_varijabla naziv="DomainObject.Predmet.ProtuStrankaListNazivFormated_1">
      <item>AGRO ŠEĆER jednostavno društvo s ograničenom odgovornošću za usluge</item>
    </derivirana_varijabla>
  </DomainObject.Predmet.ProtuStrankaListNazivFormated>
  <DomainObject.Predmet.ProtuStrankaListNazivFormatedOIB>
    <izvorni_sadrzaj>
      <item>AGRO ŠEĆER jednostavno društvo s ograničenom odgovornošću za usluge, OIB 58589098450</item>
    </izvorni_sadrzaj>
    <derivirana_varijabla naziv="DomainObject.Predmet.ProtuStrankaListNazivFormatedOIB_1">
      <item>AGRO ŠEĆER jednostavno društvo s ograničenom odgovornošću za usluge, OIB 58589098450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ŠEĆER jednostavno društvo s ograničenom odgovornošću za usluge</izvorni_sadrzaj>
    <derivirana_varijabla naziv="DomainObject.Predmet.ProtustrankaIDrugi_1">AGRO ŠEĆER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AGRO ŠEĆER jednostavno društvo s ograničenom odgovornošću za usluge, OIB 58589098450, Kustošijanska ulica 6, 10000 Zagreb</izvorni_sadrzaj>
    <derivirana_varijabla naziv="DomainObject.Predmet.ProtustrankaIDrugiAdressOIB_1">AGRO ŠEĆER jednostavno društvo s ograničenom odgovornošću za usluge, OIB 58589098450, Kustošijanska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ŠEĆER jednostavno društvo s ograničenom odgovornošću za usluge</item>
    </izvorni_sadrzaj>
    <derivirana_varijabla naziv="DomainObject.Predmet.SudioniciListNaziv_1">
      <item>FINA Regionalni centar Zagreb</item>
      <item>AGRO ŠEĆER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AGRO ŠEĆER jednostavno društvo s ograničenom odgovornošću za usluge, OIB 58589098450, Kustošijanska ulica 6,10000 Zagreb</item>
    </izvorni_sadrzaj>
    <derivirana_varijabla naziv="DomainObject.Predmet.SudioniciListAdressOIB_1">
      <item>FINA Regionalni centar Zagreb, OIB 85821130368</item>
      <item>AGRO ŠEĆER jednostavno društvo s ograničenom odgovornošću za usluge, OIB 58589098450, Kustošijanska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58589098450</item>
    </izvorni_sadrzaj>
    <derivirana_varijabla naziv="DomainObject.Predmet.SudioniciListNazivOIB_1">
      <item>, OIB 85821130368</item>
      <item>, OIB 58589098450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1398</properties:Characters>
  <properties:Lines>41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2019-06-10T08:04:00Z</dcterms:created>
  <dc:creator>Bernardica Novak</dc:creator>
  <cp:lastModifiedBy>Tatjana Slaviček</cp:lastModifiedBy>
  <cp:lastPrinted>2018-10-18T12:12:00Z</cp:lastPrinted>
  <dcterms:modified xmlns:xsi="http://www.w3.org/2001/XMLSchema-instance" xsi:type="dcterms:W3CDTF">2019-06-10T10:34:00Z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1901-18.docx)</vt:lpwstr>
  </prop:property>
  <prop:property name="CC_coloring" pid="5" fmtid="{D5CDD505-2E9C-101B-9397-08002B2CF9AE}">
    <vt:bool>false</vt:bool>
  </prop:property>
</prop:Properties>
</file>