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d2f1" w14:paraId="71ed2f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13700E">
        <w:t>76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13700E">
        <w:t>8</w:t>
      </w:r>
      <w:r w:rsidR="00814557" w:rsidRPr="006F1FF1">
        <w:t xml:space="preserve">. </w:t>
      </w:r>
      <w:r w:rsidR="0013700E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B32E85">
        <w:t>1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B32E85">
        <w:t>3375</w:t>
      </w:r>
      <w:r w:rsidR="00814557" w:rsidRPr="006F1FF1">
        <w:t>,</w:t>
      </w:r>
      <w:r w:rsidR="00A37140">
        <w:t xml:space="preserve"> suvlasnički dio </w:t>
      </w:r>
      <w:r w:rsidR="00B32E85">
        <w:t>1321</w:t>
      </w:r>
      <w:r w:rsidR="00A37140">
        <w:t>/10000, etažno vlasništvo E-1</w:t>
      </w:r>
      <w:r w:rsidR="0013700E">
        <w:t>, etažna jedinica ST1, u nacrtu označena plavom bojom,</w:t>
      </w:r>
      <w:r w:rsidR="00814557" w:rsidRPr="006F1FF1">
        <w:t xml:space="preserve"> površine </w:t>
      </w:r>
      <w:r w:rsidR="00B32E85">
        <w:t>48</w:t>
      </w:r>
      <w:r w:rsidR="003233E8">
        <w:t>,</w:t>
      </w:r>
      <w:r w:rsidR="00B32E85">
        <w:t>32</w:t>
      </w:r>
      <w:r w:rsidR="00814557" w:rsidRPr="006F1FF1">
        <w:t xml:space="preserve"> m2, u naravi </w:t>
      </w:r>
      <w:r w:rsidR="003233E8">
        <w:t>stan u prizemlju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3700E">
        <w:t>8</w:t>
      </w:r>
      <w:r w:rsidR="00814557" w:rsidRPr="006F1FF1">
        <w:t xml:space="preserve">. </w:t>
      </w:r>
      <w:r w:rsidR="0013700E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13700E" w:rsidP="0013700E" w:rsidR="0013700E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13700E" w:rsidP="0013700E" w:rsidR="0013700E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13700E" w:rsidP="0013700E" w:rsidR="0013700E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13700E" w:rsidP="0013700E" w:rsidR="0013700E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13700E" w:rsidP="0013700E" w:rsidR="0013700E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13700E" w:rsidP="0013700E" w:rsidR="0013700E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420D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13700E">
      <w:t>76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3700E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42CD7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32E85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0DD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e-1</izvorni_sadrzaj>
    <derivirana_varijabla naziv="DomainObject.Primjedba_1">776/11 e-1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633C8-57CD-43A7-BA62-AC3AE7EE2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2308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2018-01-30T09:20:00Z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2018-03-09T10:31:00Z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St-834-16 776-11 E-1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