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4ddb" w14:paraId="6be4dd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247A1A">
        <w:t>IDEA BIRO</w:t>
      </w:r>
      <w:r w:rsidR="00511ED2">
        <w:t xml:space="preserve"> d.o.o., </w:t>
      </w:r>
      <w:r w:rsidR="00247A1A">
        <w:t>Ignjata Joba 16</w:t>
      </w:r>
      <w:r w:rsidR="00511ED2">
        <w:t xml:space="preserve">, Split, OIB: </w:t>
      </w:r>
      <w:r w:rsidR="00247A1A">
        <w:t>33353733887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47A1A">
        <w:t xml:space="preserve">IDEA BIRO d.o.o., Ignjata Joba 16, Split, OIB: 33353733887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247A1A">
        <w:rPr>
          <w:lang w:val="hr-HR"/>
        </w:rPr>
        <w:t>12.385,12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84AC9" w:rsidR="00473132">
    <w:pPr>
      <w:pStyle w:val="Zaglavlje"/>
      <w:jc w:val="center"/>
    </w:pPr>
  </w:p>
  <w:p w:rsidRDefault="00084AC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247A1A">
      <w:t>2259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247A1A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11ED2"/>
    <w:rsid w:val="005A61D0"/>
    <w:rsid w:val="00601A06"/>
    <w:rsid w:val="00656D2D"/>
    <w:rsid w:val="00667B63"/>
    <w:rsid w:val="00684A08"/>
    <w:rsid w:val="00693AB7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7506F"/>
    <w:rsid w:val="00C553FA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2259</izvorni_sadrzaj>
    <derivirana_varijabla naziv="DomainObject.Predmet.Broj_1">2259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St-2259/2015</izvorni_sadrzaj>
    <derivirana_varijabla naziv="DomainObject.Predmet.OznakaBroj_1">St-2259/2015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 BIRO d.o.o. za promet, građevinarstvo, trgovinu, dizajn i grafičke usluge</izvorni_sadrzaj>
    <derivirana_varijabla naziv="DomainObject.Predmet.ProtustrankaFormated_1">  IDEA BIRO d.o.o. za promet, građevinarstvo, trgovinu, dizajn i grafičke usluge</derivirana_varijabla>
  </DomainObject.Predmet.ProtustrankaFormated>
  <DomainObject.Predmet.ProtustrankaFormatedOIB>
    <izvorni_sadrzaj>  IDEA BIRO d.o.o. za promet, građevinarstvo, trgovinu, dizajn i grafičke usluge, OIB 33353733887</izvorni_sadrzaj>
    <derivirana_varijabla naziv="DomainObject.Predmet.ProtustrankaFormatedOIB_1">  IDEA BIRO d.o.o. za promet, građevinarstvo, trgovinu, dizajn i grafičke usluge, OIB 33353733887</derivirana_varijabla>
  </DomainObject.Predmet.ProtustrankaFormatedOIB>
  <DomainObject.Predmet.ProtustrankaFormatedWithAdress>
    <izvorni_sadrzaj> IDEA BIRO d.o.o. za promet, građevinarstvo, trgovinu, dizajn i grafičke usluge, Ignjata Joba 16, 21000 Split</izvorni_sadrzaj>
    <derivirana_varijabla naziv="DomainObject.Predmet.ProtustrankaFormatedWithAdress_1"> IDEA BIRO d.o.o. za promet, građevinarstvo, trgovinu, dizajn i grafičke usluge, Ignjata Joba 16, 21000 Split</derivirana_varijabla>
  </DomainObject.Predmet.ProtustrankaFormatedWithAdress>
  <DomainObject.Predmet.ProtustrankaFormatedWithAdressOIB>
    <izvorni_sadrzaj> IDEA BIRO d.o.o. za promet, građevinarstvo, trgovinu, dizajn i grafičke usluge, OIB 33353733887, Ignjata Joba 16, 21000 Split</izvorni_sadrzaj>
    <derivirana_varijabla naziv="DomainObject.Predmet.ProtustrankaFormatedWithAdressOIB_1"> IDEA BIRO d.o.o. za promet, građevinarstvo, trgovinu, dizajn i grafičke usluge, OIB 33353733887, Ignjata Joba 16, 21000 Split</derivirana_varijabla>
  </DomainObject.Predmet.ProtustrankaFormatedWithAdressOIB>
  <DomainObject.Predmet.ProtustrankaWithAdress>
    <izvorni_sadrzaj>IDEA BIRO d.o.o. za promet, građevinarstvo, trgovinu, dizajn i grafičke usluge Ignjata Joba 16, 21000 Split</izvorni_sadrzaj>
    <derivirana_varijabla naziv="DomainObject.Predmet.ProtustrankaWithAdress_1">IDEA BIRO d.o.o. za promet, građevinarstvo, trgovinu, dizajn i grafičke usluge Ignjata Joba 16, 21000 Split</derivirana_varijabla>
  </DomainObject.Predmet.ProtustrankaWithAdress>
  <DomainObject.Predmet.ProtustrankaWithAdressOIB>
    <izvorni_sadrzaj>IDEA BIRO d.o.o. za promet, građevinarstvo, trgovinu, dizajn i grafičke usluge, OIB 33353733887, Ignjata Joba 16, 21000 Split</izvorni_sadrzaj>
    <derivirana_varijabla naziv="DomainObject.Predmet.ProtustrankaWithAdressOIB_1">IDEA BIRO d.o.o. za promet, građevinarstvo, trgovinu, dizajn i grafičke usluge, OIB 33353733887, Ignjata Joba 16, 21000 Split</derivirana_varijabla>
  </DomainObject.Predmet.ProtustrankaWithAdressOIB>
  <DomainObject.Predmet.ProtustrankaNazivFormated>
    <izvorni_sadrzaj>IDEA BIRO d.o.o. za promet, građevinarstvo, trgovinu, dizajn i grafičke usluge</izvorni_sadrzaj>
    <derivirana_varijabla naziv="DomainObject.Predmet.ProtustrankaNazivFormated_1">IDEA BIRO d.o.o. za promet, građevinarstvo, trgovinu, dizajn i grafičke usluge</derivirana_varijabla>
  </DomainObject.Predmet.ProtustrankaNazivFormated>
  <DomainObject.Predmet.ProtustrankaNazivFormatedOIB>
    <izvorni_sadrzaj>IDEA BIRO d.o.o. za promet, građevinarstvo, trgovinu, dizajn i grafičke usluge, OIB 33353733887</izvorni_sadrzaj>
    <derivirana_varijabla naziv="DomainObject.Predmet.ProtustrankaNazivFormatedOIB_1">IDEA BIRO d.o.o. za promet, građevinarstvo, trgovinu, dizajn i grafičke usluge, OIB 33353733887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12385.12</izvorni_sadrzaj>
    <derivirana_varijabla naziv="DomainObject.Predmet.TrenutnaVrijednost_1">12385.12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IDEA BIRO d.o.o. za promet, građevinarstvo, trgovinu, dizajn i grafičke usluge</item>
    </izvorni_sadrzaj>
    <derivirana_varijabla naziv="DomainObject.Predmet.ProtuStrankaListFormated_1">
      <item>IDEA BIRO d.o.o. za promet, građevinarstvo, trgovinu, dizajn i grafičke usluge</item>
    </derivirana_varijabla>
  </DomainObject.Predmet.ProtuStrankaListFormated>
  <DomainObject.Predmet.ProtuStrankaListFormatedOIB>
    <izvorni_sadrzaj>
      <item>IDEA BIRO d.o.o. za promet, građevinarstvo, trgovinu, dizajn i grafičke usluge, OIB 33353733887</item>
    </izvorni_sadrzaj>
    <derivirana_varijabla naziv="DomainObject.Predmet.ProtuStrankaListFormatedOIB_1">
      <item>IDEA BIRO d.o.o. za promet, građevinarstvo, trgovinu, dizajn i grafičke usluge, OIB 33353733887</item>
    </derivirana_varijabla>
  </DomainObject.Predmet.ProtuStrankaListFormatedOIB>
  <DomainObject.Predmet.ProtuStrankaListFormatedWithAdress>
    <izvorni_sadrzaj>
      <item>IDEA BIRO d.o.o. za promet, građevinarstvo, trgovinu, dizajn i grafičke usluge, Ignjata Joba 16, 21000 Split</item>
    </izvorni_sadrzaj>
    <derivirana_varijabla naziv="DomainObject.Predmet.ProtuStrankaListFormatedWithAdress_1">
      <item>IDEA BIRO d.o.o. za promet, građevinarstvo, trgovinu, dizajn i grafičke usluge, Ignjata Joba 16, 21000 Split</item>
    </derivirana_varijabla>
  </DomainObject.Predmet.ProtuStrankaListFormatedWithAdress>
  <DomainObject.Predmet.ProtuStrankaListFormatedWithAdressOIB>
    <izvorni_sadrzaj>
      <item>IDEA BIRO d.o.o. za promet, građevinarstvo, trgovinu, dizajn i grafičke usluge, OIB 33353733887, Ignjata Joba 16, 21000 Split</item>
    </izvorni_sadrzaj>
    <derivirana_varijabla naziv="DomainObject.Predmet.ProtuStrankaListFormatedWithAdressOIB_1">
      <item>IDEA BIRO d.o.o. za promet, građevinarstvo, trgovinu, dizajn i grafičke usluge, OIB 33353733887, Ignjata Joba 16, 21000 Split</item>
    </derivirana_varijabla>
  </DomainObject.Predmet.ProtuStrankaListFormatedWithAdressOIB>
  <DomainObject.Predmet.ProtuStrankaListNazivFormated>
    <izvorni_sadrzaj>
      <item>IDEA BIRO d.o.o. za promet, građevinarstvo, trgovinu, dizajn i grafičke usluge</item>
    </izvorni_sadrzaj>
    <derivirana_varijabla naziv="DomainObject.Predmet.ProtuStrankaListNazivFormated_1">
      <item>IDEA BIRO d.o.o. za promet, građevinarstvo, trgovinu, dizajn i grafičke usluge</item>
    </derivirana_varijabla>
  </DomainObject.Predmet.ProtuStrankaListNazivFormated>
  <DomainObject.Predmet.ProtuStrankaListNazivFormatedOIB>
    <izvorni_sadrzaj>
      <item>IDEA BIRO d.o.o. za promet, građevinarstvo, trgovinu, dizajn i grafičke usluge, OIB 33353733887</item>
    </izvorni_sadrzaj>
    <derivirana_varijabla naziv="DomainObject.Predmet.ProtuStrankaListNazivFormatedOIB_1">
      <item>IDEA BIRO d.o.o. za promet, građevinarstvo, trgovinu, dizajn i grafičke usluge, OIB 33353733887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IDEA BIRO d.o.o. za promet, građevinarstvo, trgovinu, dizajn i grafičke usluge</izvorni_sadrzaj>
    <derivirana_varijabla naziv="DomainObject.Predmet.ProtustrankaIDrugi_1">IDEA BIRO d.o.o. za promet, građevinarstvo, trgovinu, dizajn i grafičke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IDEA BIRO d.o.o. za promet, građevinarstvo, trgovinu, dizajn i grafičke usluge, OIB 33353733887, Ignjata Joba 16, 21000 Split</izvorni_sadrzaj>
    <derivirana_varijabla naziv="DomainObject.Predmet.ProtustrankaIDrugiAdressOIB_1">IDEA BIRO d.o.o. za promet, građevinarstvo, trgovinu, dizajn i grafičke usluge, OIB 33353733887, Ignjata Joba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IDEA BIRO d.o.o. za promet, građevinarstvo, trgovinu, dizajn i grafičke usluge</item>
      <item>FINANCIJSKA AGENCIJA, RC SPLIT</item>
    </izvorni_sadrzaj>
    <derivirana_varijabla naziv="DomainObject.Predmet.SudioniciListNaziv_1">
      <item>IDEA BIRO d.o.o. za promet, građevinarstvo, trgovinu, dizajn i grafičke usluge</item>
      <item>FINANCIJSKA AGENCIJA, RC SPLIT</item>
    </derivirana_varijabla>
  </DomainObject.Predmet.SudioniciListNaziv>
  <DomainObject.Predmet.SudioniciListAdressOIB>
    <izvorni_sadrzaj>
      <item>IDEA BIRO d.o.o. za promet, građevinarstvo, trgovinu, dizajn i grafičke usluge, OIB 33353733887, Ignjata Joba 16,21000 Split</item>
      <item>FINANCIJSKA AGENCIJA, RC SPLIT, OIB 85821130368, Mažuranićevo šetalište 24 b,21000 Split</item>
    </izvorni_sadrzaj>
    <derivirana_varijabla naziv="DomainObject.Predmet.SudioniciListAdressOIB_1">
      <item>IDEA BIRO d.o.o. za promet, građevinarstvo, trgovinu, dizajn i grafičke usluge, OIB 33353733887, Ignjata Joba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33353733887</item>
      <item>, OIB 85821130368</item>
    </izvorni_sadrzaj>
    <derivirana_varijabla naziv="DomainObject.Predmet.SudioniciListNazivOIB_1">
      <item>, OIB 33353733887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1724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2016-03-21T09:13:00Z</cp:lastPrinted>
  <dcterms:modified xmlns:xsi="http://www.w3.org/2001/XMLSchema-instance" xsi:type="dcterms:W3CDTF">2016-03-21T10:53:00Z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