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e3ea" w14:paraId="95de3ea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4B1178">
        <w:rPr>
          <w:sz w:val="22"/>
          <w:szCs w:val="22"/>
        </w:rPr>
        <w:t>343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4B1178">
        <w:rPr>
          <w:sz w:val="22"/>
          <w:szCs w:val="22"/>
        </w:rPr>
        <w:t xml:space="preserve">FILIPJAKOV- KOMERCE d.o.o., Sv. Filip I Jakov, Sv. Filip I Jakov </w:t>
      </w:r>
      <w:proofErr w:type="spellStart"/>
      <w:r w:rsidR="004B1178">
        <w:rPr>
          <w:sz w:val="22"/>
          <w:szCs w:val="22"/>
        </w:rPr>
        <w:t>bb</w:t>
      </w:r>
      <w:proofErr w:type="spellEnd"/>
      <w:r w:rsidR="004B1178">
        <w:rPr>
          <w:sz w:val="22"/>
          <w:szCs w:val="22"/>
        </w:rPr>
        <w:t>, OIB 45293835950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5041A5">
        <w:rPr>
          <w:sz w:val="22"/>
          <w:szCs w:val="22"/>
        </w:rPr>
        <w:t>2.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5C6CEE">
        <w:rPr>
          <w:sz w:val="22"/>
          <w:szCs w:val="22"/>
        </w:rPr>
        <w:t xml:space="preserve">FILIPJAKOV- KOMERCE d.o.o., Sv. Filip I Jakov, Sv. Filip I Jakov </w:t>
      </w:r>
      <w:proofErr w:type="spellStart"/>
      <w:r w:rsidR="005C6CEE">
        <w:rPr>
          <w:sz w:val="22"/>
          <w:szCs w:val="22"/>
        </w:rPr>
        <w:t>bb</w:t>
      </w:r>
      <w:proofErr w:type="spellEnd"/>
      <w:r w:rsidR="005C6CEE">
        <w:rPr>
          <w:sz w:val="22"/>
          <w:szCs w:val="22"/>
        </w:rPr>
        <w:t>, OIB 45293835950</w:t>
      </w:r>
      <w:r w:rsidR="005F3FCA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5C6CEE">
        <w:rPr>
          <w:sz w:val="22"/>
          <w:szCs w:val="22"/>
        </w:rPr>
        <w:t>12.618.237,17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5C6CEE">
        <w:rPr>
          <w:sz w:val="22"/>
          <w:szCs w:val="22"/>
        </w:rPr>
        <w:t>Josip Milat, Sveti Filip I Jakov, Put Primorja 51</w:t>
      </w:r>
      <w:r w:rsidR="005041A5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C6CEE">
        <w:rPr>
          <w:sz w:val="22"/>
          <w:szCs w:val="22"/>
        </w:rPr>
        <w:t>343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B5112"/>
    <w:rsid w:val="002D745C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1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11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1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1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1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11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1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1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FILIPJAKOV-KOMERC, društvo s ograničenom odgovornošću za trgovinu, ugostiteljstvo i turizam</izvorni_sadrzaj>
    <derivirana_varijabla naziv="DomainObject.Predmet.ProtustrankaFormated_1">  FILIPJAKOV-KOMERC, društvo s ograničenom odgovornošću za trgovinu, ugostiteljstvo i turizam</derivirana_varijabla>
  </DomainObject.Predmet.ProtustrankaFormated>
  <DomainObject.Predmet.ProtustrankaFormatedOIB>
    <izvorni_sadrzaj>  FILIPJAKOV-KOMERC, društvo s ograničenom odgovornošću za trgovinu, ugostiteljstvo i turizam, OIB 45293835950</izvorni_sadrzaj>
    <derivirana_varijabla naziv="DomainObject.Predmet.ProtustrankaFormatedOIB_1">  FILIPJAKOV-KOMERC, društvo s ograničenom odgovornošću za trgovinu, ugostiteljstvo i turizam, OIB 45293835950</derivirana_varijabla>
  </DomainObject.Predmet.ProtustrankaFormatedOIB>
  <DomainObject.Predmet.ProtustrankaFormatedWithAdress>
    <izvorni_sadrzaj> FILIPJAKOV-KOMERC, društvo s ograničenom odgovornošću za trgovinu, ugostiteljstvo i turizam, 23210 Sveti Filip I Jakov</izvorni_sadrzaj>
    <derivirana_varijabla naziv="DomainObject.Predmet.ProtustrankaFormatedWithAdress_1"> FILIPJAKOV-KOMERC, društvo s ograničenom odgovornošću za trgovinu, ugostiteljstvo i turizam, 23210 Sveti Filip I Jakov</derivirana_varijabla>
  </DomainObject.Predmet.ProtustrankaFormatedWithAdress>
  <DomainObject.Predmet.ProtustrankaFormatedWithAdressOIB>
    <izvorni_sadrzaj> FILIPJAKOV-KOMERC, društvo s ograničenom odgovornošću za trgovinu, ugostiteljstvo i turizam, OIB 45293835950, 23210 Sveti Filip I Jakov</izvorni_sadrzaj>
    <derivirana_varijabla naziv="DomainObject.Predmet.ProtustrankaFormatedWithAdressOIB_1"> FILIPJAKOV-KOMERC, društvo s ograničenom odgovornošću za trgovinu, ugostiteljstvo i turizam, OIB 45293835950, 23210 Sveti Filip I Jakov</derivirana_varijabla>
  </DomainObject.Predmet.ProtustrankaFormatedWithAdressOIB>
  <DomainObject.Predmet.ProtustrankaWithAdress>
    <izvorni_sadrzaj>FILIPJAKOV-KOMERC, društvo s ograničenom odgovornošću za trgovinu, ugostiteljstvo i turizam 23210 Sveti Filip I Jakov</izvorni_sadrzaj>
    <derivirana_varijabla naziv="DomainObject.Predmet.ProtustrankaWithAdress_1">FILIPJAKOV-KOMERC, društvo s ograničenom odgovornošću za trgovinu, ugostiteljstvo i turizam 23210 Sveti Filip I Jakov</derivirana_varijabla>
  </DomainObject.Predmet.ProtustrankaWithAdress>
  <DomainObject.Predmet.ProtustrankaWithAdressOIB>
    <izvorni_sadrzaj>FILIPJAKOV-KOMERC, društvo s ograničenom odgovornošću za trgovinu, ugostiteljstvo i turizam, OIB 45293835950, 23210 Sveti Filip I Jakov</izvorni_sadrzaj>
    <derivirana_varijabla naziv="DomainObject.Predmet.ProtustrankaWithAdressOIB_1">FILIPJAKOV-KOMERC, društvo s ograničenom odgovornošću za trgovinu, ugostiteljstvo i turizam, OIB 45293835950, 23210 Sveti Filip I Jakov</derivirana_varijabla>
  </DomainObject.Predmet.ProtustrankaWithAdressOIB>
  <DomainObject.Predmet.ProtustrankaNazivFormated>
    <izvorni_sadrzaj>FILIPJAKOV-KOMERC, društvo s ograničenom odgovornošću za trgovinu, ugostiteljstvo i turizam</izvorni_sadrzaj>
    <derivirana_varijabla naziv="DomainObject.Predmet.ProtustrankaNazivFormated_1">FILIPJAKOV-KOMERC, društvo s ograničenom odgovornošću za trgovinu, ugostiteljstvo i turizam</derivirana_varijabla>
  </DomainObject.Predmet.ProtustrankaNazivFormated>
  <DomainObject.Predmet.ProtustrankaNazivFormatedOIB>
    <izvorni_sadrzaj>FILIPJAKOV-KOMERC, društvo s ograničenom odgovornošću za trgovinu, ugostiteljstvo i turizam, OIB 45293835950</izvorni_sadrzaj>
    <derivirana_varijabla naziv="DomainObject.Predmet.ProtustrankaNazivFormatedOIB_1">FILIPJAKOV-KOMERC, društvo s ograničenom odgovornošću za trgovinu, ugostiteljstvo i turizam, OIB 45293835950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12618237.17</izvorni_sadrzaj>
    <derivirana_varijabla naziv="DomainObject.Predmet.TrenutnaVrijednost_1">12618237.17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FILIPJAKOV-KOMERC, društvo s ograničenom odgovornošću za trgovinu, ugostiteljstvo i turizam</item>
    </izvorni_sadrzaj>
    <derivirana_varijabla naziv="DomainObject.Predmet.ProtuStrankaListFormated_1">
      <item>FILIPJAKOV-KOMERC, društvo s ograničenom odgovornošću za trgovinu, ugostiteljstvo i turizam</item>
    </derivirana_varijabla>
  </DomainObject.Predmet.ProtuStrankaListFormated>
  <DomainObject.Predmet.ProtuStrankaListFormatedOIB>
    <izvorni_sadrzaj>
      <item>FILIPJAKOV-KOMERC, društvo s ograničenom odgovornošću za trgovinu, ugostiteljstvo i turizam, OIB 45293835950</item>
    </izvorni_sadrzaj>
    <derivirana_varijabla naziv="DomainObject.Predmet.ProtuStrankaListFormatedOIB_1">
      <item>FILIPJAKOV-KOMERC, društvo s ograničenom odgovornošću za trgovinu, ugostiteljstvo i turizam, OIB 45293835950</item>
    </derivirana_varijabla>
  </DomainObject.Predmet.ProtuStrankaListFormatedOIB>
  <DomainObject.Predmet.ProtuStrankaListFormatedWithAdress>
    <izvorni_sadrzaj>
      <item>FILIPJAKOV-KOMERC, društvo s ograničenom odgovornošću za trgovinu, ugostiteljstvo i turizam, 23210 Sveti Filip I Jakov</item>
    </izvorni_sadrzaj>
    <derivirana_varijabla naziv="DomainObject.Predmet.ProtuStrankaListFormatedWithAdress_1">
      <item>FILIPJAKOV-KOMERC, društvo s ograničenom odgovornošću za trgovinu, ugostiteljstvo i turizam, 23210 Sveti Filip I Jakov</item>
    </derivirana_varijabla>
  </DomainObject.Predmet.ProtuStrankaListFormatedWithAdress>
  <DomainObject.Predmet.ProtuStrankaListFormatedWithAdressOIB>
    <izvorni_sadrzaj>
      <item>FILIPJAKOV-KOMERC, društvo s ograničenom odgovornošću za trgovinu, ugostiteljstvo i turizam, OIB 45293835950, 23210 Sveti Filip I Jakov</item>
    </izvorni_sadrzaj>
    <derivirana_varijabla naziv="DomainObject.Predmet.ProtuStrankaListFormatedWithAdressOIB_1">
      <item>FILIPJAKOV-KOMERC, društvo s ograničenom odgovornošću za trgovinu, ugostiteljstvo i turizam, OIB 45293835950, 23210 Sveti Filip I Jakov</item>
    </derivirana_varijabla>
  </DomainObject.Predmet.ProtuStrankaListFormatedWithAdressOIB>
  <DomainObject.Predmet.ProtuStrankaListNazivFormated>
    <izvorni_sadrzaj>
      <item>FILIPJAKOV-KOMERC, društvo s ograničenom odgovornošću za trgovinu, ugostiteljstvo i turizam</item>
    </izvorni_sadrzaj>
    <derivirana_varijabla naziv="DomainObject.Predmet.ProtuStrankaListNazivFormated_1">
      <item>FILIPJAKOV-KOMERC, društvo s ograničenom odgovornošću za trgovinu, ugostiteljstvo i turizam</item>
    </derivirana_varijabla>
  </DomainObject.Predmet.ProtuStrankaListNazivFormated>
  <DomainObject.Predmet.ProtuStrankaListNazivFormatedOIB>
    <izvorni_sadrzaj>
      <item>FILIPJAKOV-KOMERC, društvo s ograničenom odgovornošću za trgovinu, ugostiteljstvo i turizam, OIB 45293835950</item>
    </izvorni_sadrzaj>
    <derivirana_varijabla naziv="DomainObject.Predmet.ProtuStrankaListNazivFormatedOIB_1">
      <item>FILIPJAKOV-KOMERC, društvo s ograničenom odgovornošću za trgovinu, ugostiteljstvo i turizam, OIB 45293835950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FILIPJAKOV-KOMERC, društvo s ograničenom odgovornošću za trgovinu, ugostiteljstvo i turizam</izvorni_sadrzaj>
    <derivirana_varijabla naziv="DomainObject.Predmet.ProtustrankaIDrugi_1">FILIPJAKOV-KOMERC, društvo s ograničenom odgovornošću za trgovinu,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FILIPJAKOV-KOMERC, društvo s ograničenom odgovornošću za trgovinu, ugostiteljstvo i turizam, OIB 45293835950, 23210 Sveti Filip I Jakov</izvorni_sadrzaj>
    <derivirana_varijabla naziv="DomainObject.Predmet.ProtustrankaIDrugiAdressOIB_1">FILIPJAKOV-KOMERC, društvo s ograničenom odgovornošću za trgovinu, ugostiteljstvo i turizam, OIB 45293835950,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FILIPJAKOV-KOMERC, društvo s ograničenom odgovornošću za trgovinu, ugostiteljstvo i turizam</item>
    </izvorni_sadrzaj>
    <derivirana_varijabla naziv="DomainObject.Predmet.SudioniciListNaziv_1">
      <item>FINA</item>
      <item>FILIPJAKOV-KOMERC, društvo s ograničenom odgovornošću za trgovinu, ugostiteljstvo i turizam</item>
    </derivirana_varijabla>
  </DomainObject.Predmet.SudioniciListNaziv>
  <DomainObject.Predmet.SudioniciListAdressOIB>
    <izvorni_sadrzaj>
      <item>FINA, OIB 85821130368</item>
      <item>FILIPJAKOV-KOMERC, društvo s ograničenom odgovornošću za trgovinu, ugostiteljstvo i turizam, OIB 45293835950, 23210 Sveti Filip I Jakov</item>
    </izvorni_sadrzaj>
    <derivirana_varijabla naziv="DomainObject.Predmet.SudioniciListAdressOIB_1">
      <item>FINA, OIB 85821130368</item>
      <item>FILIPJAKOV-KOMERC, društvo s ograničenom odgovornošću za trgovinu, ugostiteljstvo i turizam, OIB 45293835950, 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45293835950</item>
    </izvorni_sadrzaj>
    <derivirana_varijabla naziv="DomainObject.Predmet.SudioniciListNazivOIB_1">
      <item>, OIB 85821130368</item>
      <item>, OIB 45293835950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394</properties:Words>
  <properties:Characters>2009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2016-01-18T13:06:00Z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