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b9fc" w14:paraId="84cb9fc" w:rsidRDefault="00731254" w:rsidP="00910611" w:rsidR="0073125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31254" w:rsidP="00910611" w:rsidR="00731254">
      <w:r>
        <w:rPr>
          <w:rFonts w:eastAsia="MS Mincho"/>
        </w:rPr>
        <w:t xml:space="preserve">   REPUBLIKA HRVATSKA</w:t>
      </w:r>
    </w:p>
    <w:p w:rsidRDefault="00731254" w:rsidP="00910611" w:rsidR="00731254">
      <w:r>
        <w:rPr>
          <w:rFonts w:eastAsia="MS Mincho"/>
        </w:rPr>
        <w:t>TRGOVAČKI SUD U RIJECI</w:t>
      </w:r>
    </w:p>
    <w:p w:rsidRDefault="00731254" w:rsidR="00731254"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8A5F69" w:rsidRPr="008A5F69">
        <w:rPr>
          <w:rFonts w:cs="Arial"/>
          <w:b/>
        </w:rPr>
        <w:t>NAVIS COLOR društvo s ograničenom odgovornošću za građevinu, turizam i trgovinu, Rijeka, Franje Belulović 22, OIB 24091907292</w:t>
      </w:r>
      <w:r w:rsidRPr="00D95CA5">
        <w:rPr>
          <w:rFonts w:cs="Arial"/>
          <w:b/>
        </w:rPr>
        <w:t xml:space="preserve">, </w:t>
      </w:r>
      <w:r w:rsidRPr="00D95CA5">
        <w:rPr>
          <w:rFonts w:cs="Arial"/>
        </w:rPr>
        <w:t xml:space="preserve">dana </w:t>
      </w:r>
      <w:r w:rsidR="00DA4663">
        <w:rPr>
          <w:rFonts w:cs="Arial"/>
        </w:rPr>
        <w:t>30</w:t>
      </w:r>
      <w:r w:rsidR="00944E18">
        <w:rPr>
          <w:rFonts w:cs="Arial"/>
        </w:rPr>
        <w:t>. studenoga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A5F69" w:rsidRPr="008A5F69">
        <w:rPr>
          <w:b/>
        </w:rPr>
        <w:t>NAVIS COLOR društvo s ograničenom odgovornošću za građevinu, turizam i trgovinu, Rijeka, Franje Belulović 22, OIB 24091907292</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8A5F69" w:rsidR="00676B2F">
      <w:pPr>
        <w:pStyle w:val="Odlomakpopisa"/>
        <w:numPr>
          <w:ilvl w:val="0"/>
          <w:numId w:val="4"/>
        </w:numPr>
        <w:jc w:val="both"/>
      </w:pPr>
      <w:r>
        <w:t>Nalaže</w:t>
      </w:r>
      <w:r w:rsidR="00676B2F">
        <w:t xml:space="preserve"> se osobi ovlaštenoj za zastupanje dužnika</w:t>
      </w:r>
      <w:r w:rsidR="00B4347D">
        <w:t xml:space="preserve"> </w:t>
      </w:r>
      <w:r w:rsidR="008A5F69" w:rsidRPr="008A5F69">
        <w:t>HRVOJ</w:t>
      </w:r>
      <w:r w:rsidR="008A5F69">
        <w:t>U</w:t>
      </w:r>
      <w:r w:rsidR="008A5F69" w:rsidRPr="008A5F69">
        <w:t xml:space="preserve"> JAKOMINIĆ, Rijeka, Franje Belulovića 22, OIB 50572319122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181864" w:rsidP="00BF24A6" w:rsidR="00BF24A6" w:rsidRPr="00BF24A6">
      <w:pPr>
        <w:jc w:val="center"/>
        <w:rPr>
          <w:b/>
          <w:bCs/>
        </w:rPr>
      </w:pPr>
      <w:r>
        <w:rPr>
          <w:b/>
          <w:bCs/>
        </w:rPr>
        <w:t>15</w:t>
      </w:r>
      <w:r w:rsidR="00944E18">
        <w:rPr>
          <w:b/>
          <w:bCs/>
        </w:rPr>
        <w:t xml:space="preserve">. </w:t>
      </w:r>
      <w:r w:rsidR="00C13D3A">
        <w:rPr>
          <w:b/>
          <w:bCs/>
        </w:rPr>
        <w:t>veljače</w:t>
      </w:r>
      <w:r w:rsidR="00BF24A6" w:rsidRPr="00BF24A6">
        <w:rPr>
          <w:b/>
          <w:bCs/>
        </w:rPr>
        <w:t xml:space="preserve"> </w:t>
      </w:r>
      <w:r w:rsidR="00944E18">
        <w:rPr>
          <w:b/>
          <w:bCs/>
        </w:rPr>
        <w:t>2018</w:t>
      </w:r>
      <w:r w:rsidR="00367E18">
        <w:rPr>
          <w:b/>
          <w:bCs/>
        </w:rPr>
        <w:t xml:space="preserve">. godine u </w:t>
      </w:r>
      <w:r w:rsidR="008A5F69">
        <w:rPr>
          <w:b/>
          <w:bCs/>
        </w:rPr>
        <w:t>09</w:t>
      </w:r>
      <w:r w:rsidR="00BF24A6" w:rsidRPr="00BF24A6">
        <w:rPr>
          <w:b/>
          <w:bCs/>
        </w:rPr>
        <w:t>:</w:t>
      </w:r>
      <w:r w:rsidR="008A5F69">
        <w:rPr>
          <w:b/>
          <w:bCs/>
        </w:rPr>
        <w:t>3</w:t>
      </w:r>
      <w:r w:rsidR="001E558B">
        <w:rPr>
          <w:b/>
          <w:bCs/>
        </w:rPr>
        <w:t>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C13D3A">
        <w:t>14. srpnja</w:t>
      </w:r>
      <w:r w:rsidR="004827D7">
        <w:t xml:space="preserve"> </w:t>
      </w:r>
      <w:r w:rsidR="00727D2D">
        <w:t>201</w:t>
      </w:r>
      <w:r w:rsidR="00BE52D4">
        <w:t>7</w:t>
      </w:r>
      <w:r w:rsidR="00727D2D">
        <w:t xml:space="preserve">. godine prijedlog za otvaranje stečajnog postupka nad dužnikom </w:t>
      </w:r>
      <w:r w:rsidR="008A5F69" w:rsidRPr="008A5F69">
        <w:rPr>
          <w:b/>
        </w:rPr>
        <w:t xml:space="preserve">NAVIS COLOR društvo s ograničenom odgovornošću za građevinu, turizam i trgovinu, Rijeka, Franje Belulović 22, OIB 24091907292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8A5F69">
        <w:t>14</w:t>
      </w:r>
      <w:r w:rsidR="0028586D">
        <w:t>. srpnja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8A5F69">
        <w:t xml:space="preserve">38.637,52 </w:t>
      </w:r>
      <w:r w:rsidR="00944E18">
        <w:t xml:space="preserve">kn </w:t>
      </w:r>
      <w:r>
        <w:t xml:space="preserve">u koji iznos je uračunata i kamata i naknada Financijske agencije za provedbe ovrhe, da dužnik ima </w:t>
      </w:r>
      <w:r w:rsidR="00944E18">
        <w:t>jednog</w:t>
      </w:r>
      <w:r w:rsidR="00686AF2">
        <w:t xml:space="preserve"> </w:t>
      </w:r>
      <w:r>
        <w:t>zaposlen</w:t>
      </w:r>
      <w:r w:rsidR="00050593">
        <w:t>ika</w:t>
      </w:r>
      <w:r w:rsidR="00944E18">
        <w:t>.</w:t>
      </w:r>
    </w:p>
    <w:p w:rsidRDefault="00050593" w:rsidP="007F30F2" w:rsidR="00050593">
      <w:pPr>
        <w:jc w:val="both"/>
      </w:pPr>
      <w:r w:rsidRPr="00050593">
        <w:tab/>
        <w:t xml:space="preserve">Uvidom u Očevidnik redoslijeda osnova za plaćanje na dan </w:t>
      </w:r>
      <w:r w:rsidR="00C13D3A">
        <w:t>30</w:t>
      </w:r>
      <w:r w:rsidRPr="00050593">
        <w:t xml:space="preserve">. studenoga 2017. godine utvrđeno je da dužnik ima iskazane neizvršene osnove za plaćanje u iznosu </w:t>
      </w:r>
      <w:r w:rsidR="008A5F69">
        <w:t>56.847,20</w:t>
      </w:r>
      <w:r w:rsidR="009614A4">
        <w:t xml:space="preserve"> kn u neprekidnom razdoblju dužem od 60 dana</w:t>
      </w:r>
      <w:r w:rsidRPr="0005059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3593E">
        <w:rPr>
          <w:b/>
        </w:rPr>
        <w:t>30</w:t>
      </w:r>
      <w:r w:rsidR="00944E18">
        <w:rPr>
          <w:b/>
        </w:rPr>
        <w:t>. studenoga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83593E">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p>
    <w:p w:rsidRDefault="004C57B3" w:rsidP="00016072" w:rsidR="00722C92" w:rsidRPr="0083593E">
      <w:pPr>
        <w:ind w:left="2160"/>
        <w:jc w:val="right"/>
      </w:pPr>
      <w:r w:rsidRPr="0083593E">
        <w:t>S</w:t>
      </w:r>
      <w:r w:rsidR="00722C92" w:rsidRPr="0083593E">
        <w:t>udac</w:t>
      </w:r>
    </w:p>
    <w:p w:rsidRDefault="00722C92" w:rsidP="002843D1" w:rsidR="009D13FD">
      <w:pPr>
        <w:ind w:firstLine="708" w:left="1416"/>
        <w:jc w:val="right"/>
      </w:pPr>
      <w:r w:rsidRPr="0083593E">
        <w:t xml:space="preserve">                               </w:t>
      </w:r>
      <w:r w:rsidRPr="0083593E">
        <w:tab/>
      </w:r>
      <w:r w:rsidRPr="0083593E">
        <w:tab/>
      </w:r>
      <w:r w:rsidR="00344D37" w:rsidRPr="0083593E">
        <w:tab/>
      </w:r>
      <w:r w:rsidR="00344D37" w:rsidRPr="0083593E">
        <w:tab/>
      </w:r>
      <w:r w:rsidRPr="0083593E">
        <w:t>Daniela Korlević</w:t>
      </w:r>
      <w:r w:rsidR="00544F1B">
        <w:rPr>
          <w:b/>
        </w:rPr>
        <w:t xml:space="preserve"> </w:t>
      </w:r>
      <w:r w:rsidR="002843D1">
        <w:t xml:space="preserve"> </w:t>
      </w:r>
    </w:p>
    <w:p w:rsidRDefault="008E48F1" w:rsidP="00BB7733" w:rsidR="008E48F1">
      <w:pPr>
        <w:ind w:firstLine="708" w:left="1416"/>
        <w:jc w:val="right"/>
        <w:rPr>
          <w:b/>
          <w:sz w:val="28"/>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8A5F69">
        <w:rPr>
          <w:sz w:val="20"/>
          <w:szCs w:val="20"/>
        </w:rPr>
        <w:t>Hrvoje Jakominić</w:t>
      </w:r>
      <w:r w:rsidR="001E558B">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3593E">
        <w:rPr>
          <w:sz w:val="20"/>
          <w:szCs w:val="20"/>
        </w:rPr>
        <w:t>30</w:t>
      </w:r>
      <w:r w:rsidR="00D95CA5">
        <w:rPr>
          <w:sz w:val="20"/>
          <w:szCs w:val="20"/>
        </w:rPr>
        <w:t>.</w:t>
      </w:r>
      <w:r w:rsidR="00944E18">
        <w:rPr>
          <w:sz w:val="20"/>
          <w:szCs w:val="20"/>
        </w:rPr>
        <w:t>11</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1254">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A5F69">
      <w:t>448</w:t>
    </w:r>
    <w:r w:rsidR="00050593">
      <w:t>/2017-</w:t>
    </w:r>
    <w:r w:rsidR="00DA4663">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0593"/>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1864"/>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E558B"/>
    <w:rsid w:val="002007B9"/>
    <w:rsid w:val="002052BD"/>
    <w:rsid w:val="00215614"/>
    <w:rsid w:val="002267F1"/>
    <w:rsid w:val="00226C34"/>
    <w:rsid w:val="0025382A"/>
    <w:rsid w:val="00254BCC"/>
    <w:rsid w:val="002707BA"/>
    <w:rsid w:val="0027212C"/>
    <w:rsid w:val="00274D18"/>
    <w:rsid w:val="002843D1"/>
    <w:rsid w:val="0028586D"/>
    <w:rsid w:val="00286D00"/>
    <w:rsid w:val="002A0177"/>
    <w:rsid w:val="002A555B"/>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07131"/>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73792"/>
    <w:rsid w:val="005A48B0"/>
    <w:rsid w:val="005B2106"/>
    <w:rsid w:val="005E16BF"/>
    <w:rsid w:val="005E63C2"/>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254"/>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3593E"/>
    <w:rsid w:val="008450D8"/>
    <w:rsid w:val="00853328"/>
    <w:rsid w:val="008611D9"/>
    <w:rsid w:val="00866C5A"/>
    <w:rsid w:val="00873E1F"/>
    <w:rsid w:val="00875807"/>
    <w:rsid w:val="008818D0"/>
    <w:rsid w:val="00887753"/>
    <w:rsid w:val="00892AE3"/>
    <w:rsid w:val="00892FAA"/>
    <w:rsid w:val="008A37E0"/>
    <w:rsid w:val="008A3D3F"/>
    <w:rsid w:val="008A48C1"/>
    <w:rsid w:val="008A5F69"/>
    <w:rsid w:val="008B4383"/>
    <w:rsid w:val="008C2876"/>
    <w:rsid w:val="008C71B5"/>
    <w:rsid w:val="008D5096"/>
    <w:rsid w:val="008E181E"/>
    <w:rsid w:val="008E3855"/>
    <w:rsid w:val="008E424C"/>
    <w:rsid w:val="008E48F1"/>
    <w:rsid w:val="008F49F6"/>
    <w:rsid w:val="008F67F6"/>
    <w:rsid w:val="009219BF"/>
    <w:rsid w:val="00931AC6"/>
    <w:rsid w:val="00933D3A"/>
    <w:rsid w:val="00934ACD"/>
    <w:rsid w:val="00944E18"/>
    <w:rsid w:val="00945219"/>
    <w:rsid w:val="009606FE"/>
    <w:rsid w:val="009614A4"/>
    <w:rsid w:val="00962300"/>
    <w:rsid w:val="00962712"/>
    <w:rsid w:val="00985159"/>
    <w:rsid w:val="00991113"/>
    <w:rsid w:val="009B219F"/>
    <w:rsid w:val="009B744A"/>
    <w:rsid w:val="009C6032"/>
    <w:rsid w:val="009D13FD"/>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24F0"/>
    <w:rsid w:val="00BC5176"/>
    <w:rsid w:val="00BD44B7"/>
    <w:rsid w:val="00BE52D4"/>
    <w:rsid w:val="00BE710A"/>
    <w:rsid w:val="00BF24A6"/>
    <w:rsid w:val="00BF7669"/>
    <w:rsid w:val="00C13D3A"/>
    <w:rsid w:val="00C15A2B"/>
    <w:rsid w:val="00C2218A"/>
    <w:rsid w:val="00C434FF"/>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4DF"/>
    <w:rsid w:val="00D74F2E"/>
    <w:rsid w:val="00D95CA5"/>
    <w:rsid w:val="00DA1185"/>
    <w:rsid w:val="00DA4663"/>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31254"/>
    <w:rPr>
      <w:color w:val="808080"/>
      <w:bdr w:space="0" w:sz="0" w:color="auto" w:val="none"/>
      <w:shd w:fill="auto" w:color="auto" w:val="clear"/>
    </w:rPr>
  </w:style>
  <w:style w:customStyle="true" w:styleId="eSPISCCParagraphDefaultFont" w:type="character">
    <w:name w:val="eSPIS_CC_Paragraph Default Font"/>
    <w:basedOn w:val="Zadanifontodlomka"/>
    <w:rsid w:val="007312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1254"/>
    <w:rPr>
      <w:bdr w:space="0" w:sz="0" w:color="auto" w:val="none"/>
      <w:shd w:fill="FFFFCC" w:color="auto" w:val="clear"/>
      <w:lang w:val="hr-HR"/>
    </w:rPr>
  </w:style>
  <w:style w:customStyle="true" w:styleId="PozadinaSvijetloCrvena" w:type="character">
    <w:name w:val="Pozadina_SvijetloCrvena"/>
    <w:basedOn w:val="eSPISCCParagraphDefaultFont"/>
    <w:rsid w:val="007312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12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31254"/>
    <w:rPr>
      <w:color w:val="808080"/>
      <w:bdr w:color="auto" w:space="0" w:sz="0" w:val="none"/>
      <w:shd w:color="auto" w:fill="auto" w:val="clear"/>
    </w:rPr>
  </w:style>
  <w:style w:customStyle="1" w:styleId="eSPISCCParagraphDefaultFont" w:type="character">
    <w:name w:val="eSPIS_CC_Paragraph Default Font"/>
    <w:basedOn w:val="Zadanifontodlomka"/>
    <w:rsid w:val="007312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1254"/>
    <w:rPr>
      <w:bdr w:color="auto" w:space="0" w:sz="0" w:val="none"/>
      <w:shd w:color="auto" w:fill="FFFFCC" w:val="clear"/>
      <w:lang w:val="hr-HR"/>
    </w:rPr>
  </w:style>
  <w:style w:customStyle="1" w:styleId="PozadinaSvijetloCrvena" w:type="character">
    <w:name w:val="Pozadina_SvijetloCrvena"/>
    <w:basedOn w:val="eSPISCCParagraphDefaultFont"/>
    <w:rsid w:val="007312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12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St-448/2017</izvorni_sadrzaj>
    <derivirana_varijabla naziv="DomainObject.Predmet.OznakaBroj_1">St-448/2017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NAVIS COLOR društvo s ograničenom odgovornošću za građevinu, turizam i trgovinu</izvorni_sadrzaj>
    <derivirana_varijabla naziv="DomainObject.Predmet.ProtustrankaFormated_1">  NAVIS COLOR društvo s ograničenom odgovornošću za građevinu, turizam i trgovinu</derivirana_varijabla>
  </DomainObject.Predmet.ProtustrankaFormated>
  <DomainObject.Predmet.ProtustrankaFormatedOIB>
    <izvorni_sadrzaj>  NAVIS COLOR društvo s ograničenom odgovornošću za građevinu, turizam i trgovinu, OIB 24091907292</izvorni_sadrzaj>
    <derivirana_varijabla naziv="DomainObject.Predmet.ProtustrankaFormatedOIB_1">  NAVIS COLOR društvo s ograničenom odgovornošću za građevinu, turizam i trgovinu, OIB 24091907292</derivirana_varijabla>
  </DomainObject.Predmet.ProtustrankaFormatedOIB>
  <DomainObject.Predmet.ProtustrankaFormatedWithAdress>
    <izvorni_sadrzaj> NAVIS COLOR društvo s ograničenom odgovornošću za građevinu, turizam i trgovinu, Franje Belulovića 22, 51000 Rijeka</izvorni_sadrzaj>
    <derivirana_varijabla naziv="DomainObject.Predmet.ProtustrankaFormatedWithAdress_1"> NAVIS COLOR društvo s ograničenom odgovornošću za građevinu, turizam i trgovinu, Franje Belulovića 22, 51000 Rijeka</derivirana_varijabla>
  </DomainObject.Predmet.ProtustrankaFormatedWithAdress>
  <DomainObject.Predmet.ProtustrankaFormatedWithAdressOIB>
    <izvorni_sadrzaj> NAVIS COLOR društvo s ograničenom odgovornošću za građevinu, turizam i trgovinu, OIB 24091907292, Franje Belulovića 22, 51000 Rijeka</izvorni_sadrzaj>
    <derivirana_varijabla naziv="DomainObject.Predmet.ProtustrankaFormatedWithAdressOIB_1"> NAVIS COLOR društvo s ograničenom odgovornošću za građevinu, turizam i trgovinu, OIB 24091907292, Franje Belulovića 22, 51000 Rijeka</derivirana_varijabla>
  </DomainObject.Predmet.ProtustrankaFormatedWithAdressOIB>
  <DomainObject.Predmet.ProtustrankaWithAdress>
    <izvorni_sadrzaj>NAVIS COLOR društvo s ograničenom odgovornošću za građevinu, turizam i trgovinu Franje Belulovića 22, 51000 Rijeka</izvorni_sadrzaj>
    <derivirana_varijabla naziv="DomainObject.Predmet.ProtustrankaWithAdress_1">NAVIS COLOR društvo s ograničenom odgovornošću za građevinu, turizam i trgovinu Franje Belulovića 22, 51000 Rijeka</derivirana_varijabla>
  </DomainObject.Predmet.ProtustrankaWithAdress>
  <DomainObject.Predmet.ProtustrankaWithAdressOIB>
    <izvorni_sadrzaj>NAVIS COLOR društvo s ograničenom odgovornošću za građevinu, turizam i trgovinu, OIB 24091907292, Franje Belulovića 22, 51000 Rijeka</izvorni_sadrzaj>
    <derivirana_varijabla naziv="DomainObject.Predmet.ProtustrankaWithAdressOIB_1">NAVIS COLOR društvo s ograničenom odgovornošću za građevinu, turizam i trgovinu, OIB 24091907292, Franje Belulovića 22, 51000 Rijeka</derivirana_varijabla>
  </DomainObject.Predmet.ProtustrankaWithAdressOIB>
  <DomainObject.Predmet.ProtustrankaNazivFormated>
    <izvorni_sadrzaj>NAVIS COLOR društvo s ograničenom odgovornošću za građevinu, turizam i trgovinu</izvorni_sadrzaj>
    <derivirana_varijabla naziv="DomainObject.Predmet.ProtustrankaNazivFormated_1">NAVIS COLOR društvo s ograničenom odgovornošću za građevinu, turizam i trgovinu</derivirana_varijabla>
  </DomainObject.Predmet.ProtustrankaNazivFormated>
  <DomainObject.Predmet.ProtustrankaNazivFormatedOIB>
    <izvorni_sadrzaj>NAVIS COLOR društvo s ograničenom odgovornošću za građevinu, turizam i trgovinu, OIB 24091907292</izvorni_sadrzaj>
    <derivirana_varijabla naziv="DomainObject.Predmet.ProtustrankaNazivFormatedOIB_1">NAVIS COLOR društvo s ograničenom odgovornošću za građevinu, turizam i trgovinu, OIB 24091907292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NAVIS COLOR društvo s ograničenom odgovornošću za građevinu, turizam i trgovinu</item>
    </izvorni_sadrzaj>
    <derivirana_varijabla naziv="DomainObject.Predmet.ProtuStrankaListFormated_1">
      <item>NAVIS COLOR društvo s ograničenom odgovornošću za građevinu, turizam i trgovinu</item>
    </derivirana_varijabla>
  </DomainObject.Predmet.ProtuStrankaListFormated>
  <DomainObject.Predmet.ProtuStrankaListFormatedOIB>
    <izvorni_sadrzaj>
      <item>NAVIS COLOR društvo s ograničenom odgovornošću za građevinu, turizam i trgovinu, OIB 24091907292</item>
    </izvorni_sadrzaj>
    <derivirana_varijabla naziv="DomainObject.Predmet.ProtuStrankaListFormatedOIB_1">
      <item>NAVIS COLOR društvo s ograničenom odgovornošću za građevinu, turizam i trgovinu, OIB 24091907292</item>
    </derivirana_varijabla>
  </DomainObject.Predmet.ProtuStrankaListFormatedOIB>
  <DomainObject.Predmet.ProtuStrankaListFormatedWithAdress>
    <izvorni_sadrzaj>
      <item>NAVIS COLOR društvo s ograničenom odgovornošću za građevinu, turizam i trgovinu, Franje Belulovića 22, 51000 Rijeka</item>
    </izvorni_sadrzaj>
    <derivirana_varijabla naziv="DomainObject.Predmet.ProtuStrankaListFormatedWithAdress_1">
      <item>NAVIS COLOR društvo s ograničenom odgovornošću za građevinu, turizam i trgovinu, Franje Belulovića 22, 51000 Rijeka</item>
    </derivirana_varijabla>
  </DomainObject.Predmet.ProtuStrankaListFormatedWithAdress>
  <DomainObject.Predmet.ProtuStrankaListFormatedWithAdressOIB>
    <izvorni_sadrzaj>
      <item>NAVIS COLOR društvo s ograničenom odgovornošću za građevinu, turizam i trgovinu, OIB 24091907292, Franje Belulovića 22, 51000 Rijeka</item>
    </izvorni_sadrzaj>
    <derivirana_varijabla naziv="DomainObject.Predmet.ProtuStrankaListFormatedWithAdressOIB_1">
      <item>NAVIS COLOR društvo s ograničenom odgovornošću za građevinu, turizam i trgovinu, OIB 24091907292, Franje Belulovića 22, 51000 Rijeka</item>
    </derivirana_varijabla>
  </DomainObject.Predmet.ProtuStrankaListFormatedWithAdressOIB>
  <DomainObject.Predmet.ProtuStrankaListNazivFormated>
    <izvorni_sadrzaj>
      <item>NAVIS COLOR društvo s ograničenom odgovornošću za građevinu, turizam i trgovinu</item>
    </izvorni_sadrzaj>
    <derivirana_varijabla naziv="DomainObject.Predmet.ProtuStrankaListNazivFormated_1">
      <item>NAVIS COLOR društvo s ograničenom odgovornošću za građevinu, turizam i trgovinu</item>
    </derivirana_varijabla>
  </DomainObject.Predmet.ProtuStrankaListNazivFormated>
  <DomainObject.Predmet.ProtuStrankaListNazivFormatedOIB>
    <izvorni_sadrzaj>
      <item>NAVIS COLOR društvo s ograničenom odgovornošću za građevinu, turizam i trgovinu, OIB 24091907292</item>
    </izvorni_sadrzaj>
    <derivirana_varijabla naziv="DomainObject.Predmet.ProtuStrankaListNazivFormatedOIB_1">
      <item>NAVIS COLOR društvo s ograničenom odgovornošću za građevinu, turizam i trgovinu, OIB 24091907292</item>
    </derivirana_varijabla>
  </DomainObject.Predmet.ProtuStrankaListNazivFormatedOIB>
  <DomainObject.Predmet.OstaliListFormated>
    <izvorni_sadrzaj>
      <item>Hrvoje Jakominić</item>
    </izvorni_sadrzaj>
    <derivirana_varijabla naziv="DomainObject.Predmet.OstaliListFormated_1">
      <item>Hrvoje Jakominić</item>
    </derivirana_varijabla>
  </DomainObject.Predmet.OstaliListFormated>
  <DomainObject.Predmet.OstaliListFormatedOIB>
    <izvorni_sadrzaj>
      <item>Hrvoje Jakominić, OIB 50572319122</item>
    </izvorni_sadrzaj>
    <derivirana_varijabla naziv="DomainObject.Predmet.OstaliListFormatedOIB_1">
      <item>Hrvoje Jakominić, OIB 50572319122</item>
    </derivirana_varijabla>
  </DomainObject.Predmet.OstaliListFormatedOIB>
  <DomainObject.Predmet.OstaliListFormatedWithAdress>
    <izvorni_sadrzaj>
      <item>Hrvoje Jakominić, Franje Belulovića 22, 51000 Rijeka</item>
    </izvorni_sadrzaj>
    <derivirana_varijabla naziv="DomainObject.Predmet.OstaliListFormatedWithAdress_1">
      <item>Hrvoje Jakominić, Franje Belulovića 22, 51000 Rijeka</item>
    </derivirana_varijabla>
  </DomainObject.Predmet.OstaliListFormatedWithAdress>
  <DomainObject.Predmet.OstaliListFormatedWithAdressOIB>
    <izvorni_sadrzaj>
      <item>Hrvoje Jakominić, OIB 50572319122, Franje Belulovića 22, 51000 Rijeka</item>
    </izvorni_sadrzaj>
    <derivirana_varijabla naziv="DomainObject.Predmet.OstaliListFormatedWithAdressOIB_1">
      <item>Hrvoje Jakominić, OIB 50572319122, Franje Belulovića 22, 51000 Rijeka</item>
    </derivirana_varijabla>
  </DomainObject.Predmet.OstaliListFormatedWithAdressOIB>
  <DomainObject.Predmet.OstaliListNazivFormated>
    <izvorni_sadrzaj>
      <item>Hrvoje Jakominić</item>
    </izvorni_sadrzaj>
    <derivirana_varijabla naziv="DomainObject.Predmet.OstaliListNazivFormated_1">
      <item>Hrvoje Jakominić</item>
    </derivirana_varijabla>
  </DomainObject.Predmet.OstaliListNazivFormated>
  <DomainObject.Predmet.OstaliListNazivFormatedOIB>
    <izvorni_sadrzaj>
      <item>Hrvoje Jakominić, OIB 50572319122</item>
    </izvorni_sadrzaj>
    <derivirana_varijabla naziv="DomainObject.Predmet.OstaliListNazivFormatedOIB_1">
      <item>Hrvoje Jakominić, OIB 50572319122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NAVIS COLOR društvo s ograničenom odgovornošću za građevinu, turizam i trgovinu</izvorni_sadrzaj>
    <derivirana_varijabla naziv="DomainObject.Predmet.ProtustrankaIDrugi_1">NAVIS COLOR društvo s ograničenom odgovornošću za građevinu, turizam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NAVIS COLOR društvo s ograničenom odgovornošću za građevinu, turizam i trgovinu, OIB 24091907292, Franje Belulovića 22, 51000 Rijeka</izvorni_sadrzaj>
    <derivirana_varijabla naziv="DomainObject.Predmet.ProtustrankaIDrugiAdressOIB_1">NAVIS COLOR društvo s ograničenom odgovornošću za građevinu, turizam i trgovinu, OIB 24091907292, Franje Belulovića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NAVIS COLOR društvo s ograničenom odgovornošću za građevinu, turizam i trgovinu</item>
      <item>Hrvoje Jakominić</item>
    </izvorni_sadrzaj>
    <derivirana_varijabla naziv="DomainObject.Predmet.SudioniciListNaziv_1">
      <item>FINA  Rijeka</item>
      <item>NAVIS COLOR društvo s ograničenom odgovornošću za građevinu, turizam i trgovinu</item>
      <item>Hrvoje Jakominić</item>
    </derivirana_varijabla>
  </DomainObject.Predmet.SudioniciListNaziv>
  <DomainObject.Predmet.SudioniciListAdressOIB>
    <izvorni_sadrzaj>
      <item>FINA  Rijeka, OIB 85821130368, Frana Kurelca 8,51000 Rijeka</item>
      <item>NAVIS COLOR društvo s ograničenom odgovornošću za građevinu, turizam i trgovinu, OIB 24091907292, Franje Belulovića 22,51000 Rijeka</item>
      <item>Hrvoje Jakominić, OIB 50572319122, Franje Belulovića 22,51000 Rijeka</item>
    </izvorni_sadrzaj>
    <derivirana_varijabla naziv="DomainObject.Predmet.SudioniciListAdressOIB_1">
      <item>FINA  Rijeka, OIB 85821130368, Frana Kurelca 8,51000 Rijeka</item>
      <item>NAVIS COLOR društvo s ograničenom odgovornošću za građevinu, turizam i trgovinu, OIB 24091907292, Franje Belulovića 22,51000 Rijeka</item>
      <item>Hrvoje Jakominić, OIB 50572319122, Franje Belulovića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24091907292</item>
      <item>, OIB 50572319122</item>
    </izvorni_sadrzaj>
    <derivirana_varijabla naziv="DomainObject.Predmet.SudioniciListNazivOIB_1">
      <item>, OIB 85821130368</item>
      <item>, OIB 24091907292</item>
      <item>, OIB 50572319122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435597-E26E-4711-B538-184D077761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816</properties:Words>
  <properties:Characters>4371</properties:Characters>
  <properties:Lines>124</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2017-11-30T13:45:00Z</dcterms:created>
  <dc:creator>stecaj</dc:creator>
  <cp:lastModifiedBy>Jasna Radulović</cp:lastModifiedBy>
  <cp:lastPrinted>2017-11-30T13:33:00Z</cp:lastPrinted>
  <dcterms:modified xmlns:xsi="http://www.w3.org/2001/XMLSchema-instance" xsi:type="dcterms:W3CDTF">2017-11-30T13:49:00Z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