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4527" w14:paraId="35b4527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E13C2B" w:rsidR="00C765FC" w:rsidRPr="00C10C53">
      <w:pPr>
        <w:spacing w:lineRule="atLeast" w:line="240"/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D8456B">
        <w:t>PIRATES ISTRA d.o.o. Rovinj, Cesta za Rovinjsko selo 4, OIB: 61047808965</w:t>
      </w:r>
      <w:r w:rsidR="00EA1E30">
        <w:t>,</w:t>
      </w:r>
      <w:r w:rsidR="005032AA">
        <w:t xml:space="preserve"> </w:t>
      </w:r>
      <w:r w:rsidR="00D8456B">
        <w:t>4. svibnja</w:t>
      </w:r>
      <w:r w:rsidR="00A25AB7">
        <w:t xml:space="preserve">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D8456B">
        <w:t>PIRATES ISTRA d.o.o. Rovinj, Cesta za Rovinjsko selo 4, OIB: 61047808965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D8456B">
        <w:t>153</w:t>
      </w:r>
      <w:r w:rsidRPr="004A59C5">
        <w:t>-1</w:t>
      </w:r>
      <w:r w:rsidR="00D8456B">
        <w:t>7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E13C2B">
      <w:pPr>
        <w:spacing w:lineRule="atLeast" w:line="240"/>
        <w:jc w:val="both"/>
      </w:pPr>
      <w:r w:rsidRPr="00250F22">
        <w:tab/>
        <w:t xml:space="preserve">Na ročište od </w:t>
      </w:r>
      <w:r w:rsidR="00D8456B">
        <w:t>27. travnja 2017</w:t>
      </w:r>
      <w:r w:rsidR="00E13C2B">
        <w:t>. pristupi</w:t>
      </w:r>
      <w:r w:rsidR="00D8456B">
        <w:t>la</w:t>
      </w:r>
      <w:r w:rsidR="00E13C2B">
        <w:t xml:space="preserve"> je</w:t>
      </w:r>
      <w:r w:rsidR="00106348">
        <w:t xml:space="preserve"> </w:t>
      </w:r>
      <w:r w:rsidR="00D8456B">
        <w:t xml:space="preserve">punomoćnica </w:t>
      </w:r>
      <w:r w:rsidRPr="00250F22">
        <w:t xml:space="preserve">dužnika </w:t>
      </w:r>
      <w:r w:rsidR="00D8456B">
        <w:t>Ana Pavičić, odvjetnica iz Labina</w:t>
      </w:r>
      <w:r w:rsidRPr="00250F22">
        <w:t>, koj</w:t>
      </w:r>
      <w:r w:rsidR="00D8456B">
        <w:t>a je navela</w:t>
      </w:r>
      <w:r w:rsidR="00E13C2B">
        <w:t xml:space="preserve"> </w:t>
      </w:r>
      <w:r w:rsidR="00D8456B">
        <w:t>kako</w:t>
      </w:r>
      <w:r w:rsidR="00E13C2B">
        <w:t xml:space="preserve"> društvo </w:t>
      </w:r>
      <w:r w:rsidR="00D8456B">
        <w:t xml:space="preserve">nema imovina, odnosno nema nekretnina ni vrijednih pokretnina te kako se društvo već duže vrijeme ne bavi nikakvom djelatnošću.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13C2B" w:rsidP="00C765FC" w:rsidR="00E13C2B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D8456B">
        <w:t>4. svibnja</w:t>
      </w:r>
      <w:r w:rsidR="006B57D2">
        <w:t xml:space="preserve">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D10CDB" w:rsidRPr="00C10C53">
        <w:t>Damir Rabar</w:t>
      </w:r>
      <w:r w:rsidR="006A2921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E7E" w:rsidP="00C765FC" w:rsidR="00517E7E">
      <w:r>
        <w:separator/>
      </w:r>
    </w:p>
  </w:endnote>
  <w:endnote w:id="0" w:type="continuationSeparator">
    <w:p w:rsidRDefault="00517E7E" w:rsidP="00C765FC" w:rsidR="00517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E7E" w:rsidP="00C765FC" w:rsidR="00517E7E">
      <w:r>
        <w:separator/>
      </w:r>
    </w:p>
  </w:footnote>
  <w:footnote w:id="0" w:type="continuationSeparator">
    <w:p w:rsidRDefault="00517E7E" w:rsidP="00C765FC" w:rsidR="00517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6A7" w:rsidP="00D8456B" w:rsidR="00517E7E">
    <w:pPr>
      <w:pStyle w:val="Zaglavlje"/>
      <w:tabs>
        <w:tab w:pos="7246" w:val="left"/>
      </w:tabs>
      <w:jc w:val="center"/>
    </w:pPr>
    <w:sdt>
      <w:sdtPr>
        <w:id w:val="522673288"/>
        <w:docPartObj>
          <w:docPartGallery w:val="Page Numbers (Top of Page)"/>
          <w:docPartUnique/>
        </w:docPartObj>
      </w:sdtPr>
      <w:sdtEndPr/>
      <w:sdtContent>
        <w:r w:rsidR="00517E7E">
          <w:t xml:space="preserve">                                                                   </w:t>
        </w:r>
        <w:r w:rsidR="00D8456B">
          <w:t xml:space="preserve"> </w:t>
        </w:r>
        <w:r w:rsidR="00517E7E">
          <w:fldChar w:fldCharType="begin"/>
        </w:r>
        <w:r w:rsidR="00517E7E">
          <w:instrText>PAGE   \* MERGEFORMAT</w:instrText>
        </w:r>
        <w:r w:rsidR="00517E7E">
          <w:fldChar w:fldCharType="separate"/>
        </w:r>
        <w:r>
          <w:rPr>
            <w:noProof/>
          </w:rPr>
          <w:t>2</w:t>
        </w:r>
        <w:r w:rsidR="00517E7E">
          <w:fldChar w:fldCharType="end"/>
        </w:r>
        <w:r w:rsidR="00517E7E">
          <w:t xml:space="preserve">                                      </w:t>
        </w:r>
      </w:sdtContent>
    </w:sdt>
    <w:r w:rsidR="00517E7E" w:rsidRPr="00E13C2B">
      <w:t xml:space="preserve"> </w:t>
    </w:r>
    <w:r w:rsidR="00517E7E">
      <w:t>Posl. broj: 1 St-</w:t>
    </w:r>
    <w:r w:rsidR="00D8456B">
      <w:t>153/17-11</w:t>
    </w:r>
  </w:p>
  <w:p w:rsidRDefault="00517E7E" w:rsidP="00B24DE2" w:rsidR="00517E7E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E7E" w:rsidP="00B24DE2" w:rsidR="00517E7E">
    <w:pPr>
      <w:pStyle w:val="Zaglavlje"/>
      <w:tabs>
        <w:tab w:pos="7649" w:val="left"/>
      </w:tabs>
    </w:pPr>
    <w:r>
      <w:tab/>
      <w:t xml:space="preserve">                                                                                                     Posl. broj: 1 St-</w:t>
    </w:r>
    <w:r w:rsidR="00D8456B">
      <w:t>153</w:t>
    </w:r>
    <w:r>
      <w:t>/1</w:t>
    </w:r>
    <w:r w:rsidR="00D8456B">
      <w:t>7</w:t>
    </w:r>
    <w:r>
      <w:t>-</w:t>
    </w:r>
    <w:r w:rsidR="00D8456B">
      <w:t>11</w:t>
    </w:r>
  </w:p>
  <w:p w:rsidRDefault="00517E7E" w:rsidR="00517E7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106348"/>
    <w:rsid w:val="001A38BC"/>
    <w:rsid w:val="00217A54"/>
    <w:rsid w:val="002442A7"/>
    <w:rsid w:val="00250F22"/>
    <w:rsid w:val="002D6DF4"/>
    <w:rsid w:val="003676A7"/>
    <w:rsid w:val="003B092C"/>
    <w:rsid w:val="00496112"/>
    <w:rsid w:val="004A59C5"/>
    <w:rsid w:val="004F782C"/>
    <w:rsid w:val="005032AA"/>
    <w:rsid w:val="0051489A"/>
    <w:rsid w:val="00517E7E"/>
    <w:rsid w:val="00643D7D"/>
    <w:rsid w:val="0065137D"/>
    <w:rsid w:val="0065386B"/>
    <w:rsid w:val="006A2921"/>
    <w:rsid w:val="006B57D2"/>
    <w:rsid w:val="006E763C"/>
    <w:rsid w:val="00726F07"/>
    <w:rsid w:val="00733AD8"/>
    <w:rsid w:val="007C3AB3"/>
    <w:rsid w:val="007E39DF"/>
    <w:rsid w:val="007F482F"/>
    <w:rsid w:val="00814708"/>
    <w:rsid w:val="008157C7"/>
    <w:rsid w:val="00823310"/>
    <w:rsid w:val="00850DFD"/>
    <w:rsid w:val="008978C7"/>
    <w:rsid w:val="008E56F0"/>
    <w:rsid w:val="00915E34"/>
    <w:rsid w:val="009E515D"/>
    <w:rsid w:val="00A25AB7"/>
    <w:rsid w:val="00A9689F"/>
    <w:rsid w:val="00AC57D6"/>
    <w:rsid w:val="00B10C40"/>
    <w:rsid w:val="00B24DE2"/>
    <w:rsid w:val="00B265DD"/>
    <w:rsid w:val="00B77EB9"/>
    <w:rsid w:val="00B97E6E"/>
    <w:rsid w:val="00C10C53"/>
    <w:rsid w:val="00C331EB"/>
    <w:rsid w:val="00C765FC"/>
    <w:rsid w:val="00CD1157"/>
    <w:rsid w:val="00D10CDB"/>
    <w:rsid w:val="00D2325F"/>
    <w:rsid w:val="00D8456B"/>
    <w:rsid w:val="00E13C2B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PIRATES ISTRA d.o.o. ROVINJ zastupanog po punomoćniku Odvj. Ana Pavičić</izvorni_sadrzaj>
    <derivirana_varijabla naziv="DomainObject.Predmet.ProtustrankaFormated_1">  PIRATES ISTRA d.o.o. ROVINJ zastupanog po punomoćniku Odvj. Ana Pavičić</derivirana_varijabla>
  </DomainObject.Predmet.ProtustrankaFormated>
  <DomainObject.Predmet.ProtustrankaFormatedOIB>
    <izvorni_sadrzaj>  PIRATES ISTRA d.o.o. ROVINJ, OIB 61047808965 zastupanog po punomoćniku Odvj. Ana Pavičić</izvorni_sadrzaj>
    <derivirana_varijabla naziv="DomainObject.Predmet.ProtustrankaFormatedOIB_1">  PIRATES ISTRA d.o.o. ROVINJ, OIB 61047808965 zastupanog po punomoćniku Odvj. Ana Pavičić</derivirana_varijabla>
  </DomainObject.Predmet.ProtustrankaFormatedOIB>
  <DomainObject.Predmet.ProtustrankaFormatedWithAdress>
    <izvorni_sadrzaj> PIRATES ISTRA d.o.o. ROVINJ, Cesta za Rovinjsko selo 4, 52210 Rovinj zastupanog po punomoćniku Odvj. Ana Pavičić</izvorni_sadrzaj>
    <derivirana_varijabla naziv="DomainObject.Predmet.ProtustrankaFormatedWithAdress_1"> PIRATES ISTRA d.o.o. ROVINJ, Cesta za Rovinjsko selo 4, 52210 Rovinj zastupanog po punomoćniku Odvj. Ana Pavičić</derivirana_varijabla>
  </DomainObject.Predmet.ProtustrankaFormatedWithAdress>
  <DomainObject.Predmet.ProtustrankaFormatedWithAdressOIB>
    <izvorni_sadrzaj> PIRATES ISTRA d.o.o. ROVINJ, OIB 61047808965, Cesta za Rovinjsko selo 4, 52210 Rovinj zastupanog po punomoćniku Odvj. Ana Pavičić</izvorni_sadrzaj>
    <derivirana_varijabla naziv="DomainObject.Predmet.ProtustrankaFormatedWithAdressOIB_1"> PIRATES ISTRA d.o.o. ROVINJ, OIB 61047808965, Cesta za Rovinjsko selo 4, 52210 Rovinj zastupanog po punomoćniku Odvj. Ana Pavičić</derivirana_varijabla>
  </DomainObject.Predmet.ProtustrankaFormatedWithAdressOIB>
  <DomainObject.Predmet.ProtustrankaWithAdress>
    <izvorni_sadrzaj>PIRATES ISTRA d.o.o. ROVINJ Cesta za Rovinjsko selo 4, 52210 Rovinj</izvorni_sadrzaj>
    <derivirana_varijabla naziv="DomainObject.Predmet.ProtustrankaWithAdress_1">PIRATES ISTRA d.o.o. ROVINJ Cesta za Rovinjsko selo 4, 52210 Rovinj</derivirana_varijabla>
  </DomainObject.Predmet.ProtustrankaWithAdress>
  <DomainObject.Predmet.ProtustrankaWithAdressOIB>
    <izvorni_sadrzaj>PIRATES ISTRA d.o.o. ROVINJ, OIB 61047808965, Cesta za Rovinjsko selo 4, 52210 Rovinj</izvorni_sadrzaj>
    <derivirana_varijabla naziv="DomainObject.Predmet.ProtustrankaWithAdressOIB_1">PIRATES ISTRA d.o.o. ROVINJ, OIB 61047808965, Cesta za Rovinjsko selo 4, 52210 Rovinj</derivirana_varijabla>
  </DomainObject.Predmet.ProtustrankaWithAdressOIB>
  <DomainObject.Predmet.ProtustrankaNazivFormated>
    <izvorni_sadrzaj>PIRATES ISTRA d.o.o. ROVINJ</izvorni_sadrzaj>
    <derivirana_varijabla naziv="DomainObject.Predmet.ProtustrankaNazivFormated_1">PIRATES ISTRA d.o.o. ROVINJ</derivirana_varijabla>
  </DomainObject.Predmet.ProtustrankaNazivFormated>
  <DomainObject.Predmet.ProtustrankaNazivFormatedOIB>
    <izvorni_sadrzaj>PIRATES ISTRA d.o.o. ROVINJ, OIB 61047808965</izvorni_sadrzaj>
    <derivirana_varijabla naziv="DomainObject.Predmet.ProtustrankaNazivFormatedOIB_1">PIRATES ISTRA d.o.o. ROVINJ, OIB 61047808965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6604.69</izvorni_sadrzaj>
    <derivirana_varijabla naziv="DomainObject.Predmet.TrenutnaVrijednost_1">6604.69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PIRATES ISTRA d.o.o. ROVINJ zastupanog po punomoćniku Odvj. Ana Pavičić</item>
    </izvorni_sadrzaj>
    <derivirana_varijabla naziv="DomainObject.Predmet.ProtuStrankaListFormated_1">
      <item>PIRATES ISTRA d.o.o. ROVINJ zastupanog po punomoćniku Odvj. Ana Pavičić</item>
    </derivirana_varijabla>
  </DomainObject.Predmet.ProtuStrankaListFormated>
  <DomainObject.Predmet.ProtuStrankaListFormatedOIB>
    <izvorni_sadrzaj>
      <item>PIRATES ISTRA d.o.o. ROVINJ, OIB 61047808965 zastupanog po punomoćniku Odvj. Ana Pavičić</item>
    </izvorni_sadrzaj>
    <derivirana_varijabla naziv="DomainObject.Predmet.ProtuStrankaListFormatedOIB_1">
      <item>PIRATES ISTRA d.o.o. ROVINJ, OIB 61047808965 zastupanog po punomoćniku Odvj. Ana Pavičić</item>
    </derivirana_varijabla>
  </DomainObject.Predmet.ProtuStrankaListFormatedOIB>
  <DomainObject.Predmet.ProtuStrankaListFormatedWithAdress>
    <izvorni_sadrzaj>
      <item>PIRATES ISTRA d.o.o. ROVINJ, Cesta za Rovinjsko selo 4, 52210 Rovinj zastupanog po punomoćniku Odvj. Ana Pavičić</item>
    </izvorni_sadrzaj>
    <derivirana_varijabla naziv="DomainObject.Predmet.ProtuStrankaListFormatedWithAdress_1">
      <item>PIRATES ISTRA d.o.o. ROVINJ, Cesta za Rovinjsko selo 4, 52210 Rovinj zastupanog po punomoćniku Odvj. Ana Pavičić</item>
    </derivirana_varijabla>
  </DomainObject.Predmet.ProtuStrankaListFormatedWithAdress>
  <DomainObject.Predmet.ProtuStrankaListFormatedWithAdressOIB>
    <izvorni_sadrzaj>
      <item>PIRATES ISTRA d.o.o. ROVINJ, OIB 61047808965, Cesta za Rovinjsko selo 4, 52210 Rovinj zastupanog po punomoćniku Odvj. Ana Pavičić</item>
    </izvorni_sadrzaj>
    <derivirana_varijabla naziv="DomainObject.Predmet.ProtuStrankaListFormatedWithAdressOIB_1">
      <item>PIRATES ISTRA d.o.o. ROVINJ, OIB 61047808965, Cesta za Rovinjsko selo 4, 52210 Rovinj zastupanog po punomoćniku Odvj. Ana Pavičić</item>
    </derivirana_varijabla>
  </DomainObject.Predmet.ProtuStrankaListFormatedWithAdressOIB>
  <DomainObject.Predmet.ProtuStrankaListNazivFormated>
    <izvorni_sadrzaj>
      <item>PIRATES ISTRA d.o.o. ROVINJ</item>
    </izvorni_sadrzaj>
    <derivirana_varijabla naziv="DomainObject.Predmet.ProtuStrankaListNazivFormated_1">
      <item>PIRATES ISTRA d.o.o. ROVINJ</item>
    </derivirana_varijabla>
  </DomainObject.Predmet.ProtuStrankaListNazivFormated>
  <DomainObject.Predmet.ProtuStrankaListNazivFormatedOIB>
    <izvorni_sadrzaj>
      <item>PIRATES ISTRA d.o.o. ROVINJ, OIB 61047808965</item>
    </izvorni_sadrzaj>
    <derivirana_varijabla naziv="DomainObject.Predmet.ProtuStrankaListNazivFormatedOIB_1">
      <item>PIRATES ISTRA d.o.o. ROVINJ, OIB 61047808965</item>
    </derivirana_varijabla>
  </DomainObject.Predmet.ProtuStrankaListNazivFormatedOIB>
  <DomainObject.Predmet.OstaliListFormated>
    <izvorni_sadrzaj>
      <item>Odvj. Ana Pavičić punomoćnik sudionika u postupku PIRATES ISTRA d.o.o. ROVINJ</item>
    </izvorni_sadrzaj>
    <derivirana_varijabla naziv="DomainObject.Predmet.OstaliListFormated_1">
      <item>Odvj. Ana Pavičić punomoćnik sudionika u postupku PIRATES ISTRA d.o.o. ROVINJ</item>
    </derivirana_varijabla>
  </DomainObject.Predmet.OstaliListFormated>
  <DomainObject.Predmet.OstaliListFormatedOIB>
    <izvorni_sadrzaj>
      <item>Odvj. Ana Pavičić punomoćnik sudionika u postupku PIRATES ISTRA d.o.o. ROVINJ</item>
    </izvorni_sadrzaj>
    <derivirana_varijabla naziv="DomainObject.Predmet.OstaliListFormatedOIB_1">
      <item>Odvj. Ana Pavičić punomoćnik sudionika u postupku PIRATES ISTRA d.o.o. ROVINJ</item>
    </derivirana_varijabla>
  </DomainObject.Predmet.OstaliListFormatedOIB>
  <DomainObject.Predmet.OstaliListFormatedWithAdress>
    <izvorni_sadrzaj>
      <item>Odvj. Ana Pavičić, Franje Čandeka 23B, 51000 Rijeka punomoćnik sudionika u postupku PIRATES ISTRA d.o.o. ROVINJ</item>
    </izvorni_sadrzaj>
    <derivirana_varijabla naziv="DomainObject.Predmet.OstaliListFormatedWithAdress_1">
      <item>Odvj. Ana Pavičić, Franje Čandeka 23B, 51000 Rijeka punomoćnik sudionika u postupku PIRATES ISTRA d.o.o. ROVINJ</item>
    </derivirana_varijabla>
  </DomainObject.Predmet.OstaliListFormatedWithAdress>
  <DomainObject.Predmet.OstaliListFormatedWithAdressOIB>
    <izvorni_sadrzaj>
      <item>Odvj. Ana Pavičić, Franje Čandeka 23B, 51000 Rijeka punomoćnik sudionika u postupku PIRATES ISTRA d.o.o. ROVINJ</item>
    </izvorni_sadrzaj>
    <derivirana_varijabla naziv="DomainObject.Predmet.OstaliListFormatedWithAdressOIB_1">
      <item>Odvj. Ana Pavičić, Franje Čandeka 23B, 51000 Rijeka punomoćnik sudionika u postupku PIRATES ISTRA d.o.o. ROVINJ</item>
    </derivirana_varijabla>
  </DomainObject.Predmet.OstaliListFormatedWithAdressOIB>
  <DomainObject.Predmet.OstaliListNazivFormated>
    <izvorni_sadrzaj>
      <item>Odvj. Ana Pavičić</item>
    </izvorni_sadrzaj>
    <derivirana_varijabla naziv="DomainObject.Predmet.OstaliListNazivFormated_1">
      <item>Odvj. Ana Pavičić</item>
    </derivirana_varijabla>
  </DomainObject.Predmet.OstaliListNazivFormated>
  <DomainObject.Predmet.OstaliListNazivFormatedOIB>
    <izvorni_sadrzaj>
      <item>Odvj. Ana Pavičić</item>
    </izvorni_sadrzaj>
    <derivirana_varijabla naziv="DomainObject.Predmet.OstaliListNazivFormatedOIB_1">
      <item>Odvj. Ana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PIRATES ISTRA d.o.o. ROVINJ</izvorni_sadrzaj>
    <derivirana_varijabla naziv="DomainObject.Predmet.ProtustrankaIDrugi_1">PIRATES ISTRA 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PIRATES ISTRA d.o.o. ROVINJ, OIB 61047808965, Cesta za Rovinjsko selo 4, 52210 Rovinj</izvorni_sadrzaj>
    <derivirana_varijabla naziv="DomainObject.Predmet.ProtustrankaIDrugiAdressOIB_1">PIRATES ISTRA d.o.o. ROVINJ, OIB 61047808965, Cesta za Rovinjsko selo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PIRATES ISTRA d.o.o. ROVINJ</item>
      <item>Odvj. Ana Pavičić</item>
    </izvorni_sadrzaj>
    <derivirana_varijabla naziv="DomainObject.Predmet.SudioniciListNaziv_1">
      <item>FINANCIJSKA AGENCIJA, RC RIJEKA, PODRUŽNICA PULA, PULA</item>
      <item>PIRATES ISTRA d.o.o. ROVINJ</item>
      <item>Odvj. Ana Pavičić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PIRATES ISTRA d.o.o. ROVINJ, OIB 61047808965, Cesta za Rovinjsko selo 4,52210 Rovinj</item>
      <item>Odvj. Ana Pavičić, Franje Čandeka 23B,51000 Rijeka</item>
    </izvorni_sadrzaj>
    <derivirana_varijabla naziv="DomainObject.Predmet.SudioniciListAdressOIB_1">
      <item>FINANCIJSKA AGENCIJA, RC RIJEKA, PODRUŽNICA PULA, PULA, OIB 85821130368, Frana Kurelca 8,51000 Rijeka</item>
      <item>PIRATES ISTRA d.o.o. ROVINJ, OIB 61047808965, Cesta za Rovinjsko selo 4,52210 Rovinj</item>
      <item>Odvj. Ana Pavičić, Franje Čandeka 23B,51000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61047808965</item>
      <item>, OIB null</item>
    </izvorni_sadrzaj>
    <derivirana_varijabla naziv="DomainObject.Predmet.SudioniciListNazivOIB_1">
      <item>, OIB 85821130368</item>
      <item>, OIB 61047808965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2282</properties:Characters>
  <properties:Lines>70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2017-05-04T07:49:00Z</dcterms:created>
  <dc:creator>Jasmina Matika</dc:creator>
  <cp:lastModifiedBy>Lorena Paris Aničić</cp:lastModifiedBy>
  <cp:lastPrinted>2017-05-04T07:53:00Z</cp:lastPrinted>
  <dcterms:modified xmlns:xsi="http://www.w3.org/2001/XMLSchema-instance" xsi:type="dcterms:W3CDTF">2017-05-04T07:54:00Z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