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54d9" w14:paraId="21e54d9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E4BB3">
        <w:t>599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8316FD">
        <w:t xml:space="preserve">Financijske agencije, Regionalni centar Osijek, Podružnica Osijek, L. Jagera 3, OIB 85821130368, za pokretanje skraćenog stečajnog postupka nad dužnikom </w:t>
      </w:r>
      <w:r w:rsidR="000E4BB3">
        <w:t>ŠARKO j.d.o.o. za ugostiteljstvo trgovinu i usluge, Bocanjevci, Matije Gupca 60, MBS: 030181343, OIB: 61048624058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E4BB3">
        <w:t>ŠARKO j.d.o.o. za ugostiteljstvo trgovinu i usluge, Bocanjevci, Matije Gupca 60, MBS: 030181343, OIB: 61048624058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316FD">
        <w:t>Ana-Maria Bogović, Slavonski Brod, Naselje Lutvinka ulaz 2/9, OIB: 36495483478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E4BB3">
        <w:t>ŠARKO j.d.o.o. za ugostiteljstvo trgovinu i usluge, Bocanjevci, Matije Gupca 60, MBS: 030181343, OIB: 61048624058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0E4BB3">
        <w:rPr>
          <w:bCs/>
        </w:rPr>
        <w:t>1. lipnja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0E4BB3">
        <w:t>ŠARKO j.d.o.o. za ugostiteljstvo trgovinu i usluge, Bocanjevci, Matije Gupca 60, MBS: 030181343, OIB: 61048624058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0E4BB3">
        <w:t>599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E4BB3">
        <w:t>7. lipnja</w:t>
      </w:r>
      <w:r>
        <w:t xml:space="preserve"> 2017., objavio oglas na mrežnoj stranici e-oglasna ploča sudova pod poslovnim brojem St-</w:t>
      </w:r>
      <w:r w:rsidR="000E4BB3">
        <w:t>599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517D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ŠARKO j.d.o.o. za ugostiteljstvo trgovinu i usluge</izvorni_sadrzaj>
    <derivirana_varijabla naziv="DomainObject.Predmet.ProtustrankaFormated_1">  ŠARKO j.d.o.o. za ugostiteljstvo trgovinu i usluge</derivirana_varijabla>
  </DomainObject.Predmet.ProtustrankaFormated>
  <DomainObject.Predmet.ProtustrankaFormatedOIB>
    <izvorni_sadrzaj>  ŠARKO j.d.o.o. za ugostiteljstvo trgovinu i usluge, OIB 61048624058</izvorni_sadrzaj>
    <derivirana_varijabla naziv="DomainObject.Predmet.ProtustrankaFormatedOIB_1">  ŠARKO j.d.o.o. za ugostiteljstvo trgovinu i usluge, OIB 61048624058</derivirana_varijabla>
  </DomainObject.Predmet.ProtustrankaFormatedOIB>
  <DomainObject.Predmet.ProtustrankaFormatedWithAdress>
    <izvorni_sadrzaj> ŠARKO j.d.o.o. za ugostiteljstvo trgovinu i usluge, Matije Gupca 60, 31550 Bocanjevci</izvorni_sadrzaj>
    <derivirana_varijabla naziv="DomainObject.Predmet.ProtustrankaFormatedWithAdress_1"> ŠARKO j.d.o.o. za ugostiteljstvo trgovinu i usluge, Matije Gupca 60, 31550 Bocanjevci</derivirana_varijabla>
  </DomainObject.Predmet.ProtustrankaFormatedWithAdress>
  <DomainObject.Predmet.ProtustrankaFormatedWithAdressOIB>
    <izvorni_sadrzaj> ŠARKO j.d.o.o. za ugostiteljstvo trgovinu i usluge, OIB 61048624058, Matije Gupca 60, 31550 Bocanjevci</izvorni_sadrzaj>
    <derivirana_varijabla naziv="DomainObject.Predmet.ProtustrankaFormatedWithAdressOIB_1"> ŠARKO j.d.o.o. za ugostiteljstvo trgovinu i usluge, OIB 61048624058, Matije Gupca 60, 31550 Bocanjevci</derivirana_varijabla>
  </DomainObject.Predmet.ProtustrankaFormatedWithAdressOIB>
  <DomainObject.Predmet.ProtustrankaWithAdress>
    <izvorni_sadrzaj>ŠARKO j.d.o.o. za ugostiteljstvo trgovinu i usluge Matije Gupca 60, 31550 Bocanjevci</izvorni_sadrzaj>
    <derivirana_varijabla naziv="DomainObject.Predmet.ProtustrankaWithAdress_1">ŠARKO j.d.o.o. za ugostiteljstvo trgovinu i usluge Matije Gupca 60, 31550 Bocanjevci</derivirana_varijabla>
  </DomainObject.Predmet.ProtustrankaWithAdress>
  <DomainObject.Predmet.ProtustrankaWithAdressOIB>
    <izvorni_sadrzaj>ŠARKO j.d.o.o. za ugostiteljstvo trgovinu i usluge, OIB 61048624058, Matije Gupca 60, 31550 Bocanjevci</izvorni_sadrzaj>
    <derivirana_varijabla naziv="DomainObject.Predmet.ProtustrankaWithAdressOIB_1">ŠARKO j.d.o.o. za ugostiteljstvo trgovinu i usluge, OIB 61048624058, Matije Gupca 60, 31550 Bocanjevci</derivirana_varijabla>
  </DomainObject.Predmet.ProtustrankaWithAdressOIB>
  <DomainObject.Predmet.ProtustrankaNazivFormated>
    <izvorni_sadrzaj>ŠARKO j.d.o.o. za ugostiteljstvo trgovinu i usluge</izvorni_sadrzaj>
    <derivirana_varijabla naziv="DomainObject.Predmet.ProtustrankaNazivFormated_1">ŠARKO j.d.o.o. za ugostiteljstvo trgovinu i usluge</derivirana_varijabla>
  </DomainObject.Predmet.ProtustrankaNazivFormated>
  <DomainObject.Predmet.ProtustrankaNazivFormatedOIB>
    <izvorni_sadrzaj>ŠARKO j.d.o.o. za ugostiteljstvo trgovinu i usluge, OIB 61048624058</izvorni_sadrzaj>
    <derivirana_varijabla naziv="DomainObject.Predmet.ProtustrankaNazivFormatedOIB_1">ŠARKO j.d.o.o. za ugostiteljstvo trgovinu i usluge, OIB 61048624058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ŠARKO j.d.o.o. za ugostiteljstvo trgovinu i usluge</item>
    </izvorni_sadrzaj>
    <derivirana_varijabla naziv="DomainObject.Predmet.ProtuStrankaListFormated_1">
      <item>ŠARKO j.d.o.o. za ugostiteljstvo trgovinu i usluge</item>
    </derivirana_varijabla>
  </DomainObject.Predmet.ProtuStrankaListFormated>
  <DomainObject.Predmet.ProtuStrankaListFormatedOIB>
    <izvorni_sadrzaj>
      <item>ŠARKO j.d.o.o. za ugostiteljstvo trgovinu i usluge, OIB 61048624058</item>
    </izvorni_sadrzaj>
    <derivirana_varijabla naziv="DomainObject.Predmet.ProtuStrankaListFormatedOIB_1">
      <item>ŠARKO j.d.o.o. za ugostiteljstvo trgovinu i usluge, OIB 61048624058</item>
    </derivirana_varijabla>
  </DomainObject.Predmet.ProtuStrankaListFormatedOIB>
  <DomainObject.Predmet.ProtuStrankaListFormatedWithAdress>
    <izvorni_sadrzaj>
      <item>ŠARKO j.d.o.o. za ugostiteljstvo trgovinu i usluge, Matije Gupca 60, 31550 Bocanjevci</item>
    </izvorni_sadrzaj>
    <derivirana_varijabla naziv="DomainObject.Predmet.ProtuStrankaListFormatedWithAdress_1">
      <item>ŠARKO j.d.o.o. za ugostiteljstvo trgovinu i usluge, Matije Gupca 60, 31550 Bocanjevci</item>
    </derivirana_varijabla>
  </DomainObject.Predmet.ProtuStrankaListFormatedWithAdress>
  <DomainObject.Predmet.ProtuStrankaListFormatedWithAdressOIB>
    <izvorni_sadrzaj>
      <item>ŠARKO j.d.o.o. za ugostiteljstvo trgovinu i usluge, OIB 61048624058, Matije Gupca 60, 31550 Bocanjevci</item>
    </izvorni_sadrzaj>
    <derivirana_varijabla naziv="DomainObject.Predmet.ProtuStrankaListFormatedWithAdressOIB_1">
      <item>ŠARKO j.d.o.o. za ugostiteljstvo trgovinu i usluge, OIB 61048624058, Matije Gupca 60, 31550 Bocanjevci</item>
    </derivirana_varijabla>
  </DomainObject.Predmet.ProtuStrankaListFormatedWithAdressOIB>
  <DomainObject.Predmet.ProtuStrankaListNazivFormated>
    <izvorni_sadrzaj>
      <item>ŠARKO j.d.o.o. za ugostiteljstvo trgovinu i usluge</item>
    </izvorni_sadrzaj>
    <derivirana_varijabla naziv="DomainObject.Predmet.ProtuStrankaListNazivFormated_1">
      <item>ŠARKO j.d.o.o. za ugostiteljstvo trgovinu i usluge</item>
    </derivirana_varijabla>
  </DomainObject.Predmet.ProtuStrankaListNazivFormated>
  <DomainObject.Predmet.ProtuStrankaListNazivFormatedOIB>
    <izvorni_sadrzaj>
      <item>ŠARKO j.d.o.o. za ugostiteljstvo trgovinu i usluge, OIB 61048624058</item>
    </izvorni_sadrzaj>
    <derivirana_varijabla naziv="DomainObject.Predmet.ProtuStrankaListNazivFormatedOIB_1">
      <item>ŠARKO j.d.o.o. za ugostiteljstvo trgovinu i usluge, OIB 61048624058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ŠARKO j.d.o.o. za ugostiteljstvo trgovinu i usluge</izvorni_sadrzaj>
    <derivirana_varijabla naziv="DomainObject.Predmet.ProtustrankaIDrugi_1">ŠARKO j.d.o.o. za ugostiteljstvo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ŠARKO j.d.o.o. za ugostiteljstvo trgovinu i usluge, OIB 61048624058, Matije Gupca 60, 31550 Bocanjevci</izvorni_sadrzaj>
    <derivirana_varijabla naziv="DomainObject.Predmet.ProtustrankaIDrugiAdressOIB_1">ŠARKO j.d.o.o. za ugostiteljstvo trgovinu i usluge, OIB 61048624058, Matije Gupca 60, 31550 Bocanjevci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ŠARKO j.d.o.o. za ugostiteljstvo trgovinu i usluge</item>
    </izvorni_sadrzaj>
    <derivirana_varijabla naziv="DomainObject.Predmet.SudioniciListNaziv_1">
      <item>FINA RC OSIJEK</item>
      <item>ŠARKO j.d.o.o. za ugostiteljstvo trgovinu i usluge</item>
    </derivirana_varijabla>
  </DomainObject.Predmet.SudioniciListNaziv>
  <DomainObject.Predmet.SudioniciListAdressOIB>
    <izvorni_sadrzaj>
      <item>FINA RC OSIJEK, OIB 85821130368</item>
      <item>ŠARKO j.d.o.o. za ugostiteljstvo trgovinu i usluge, OIB 61048624058, Matije Gupca 60,31550 Bocanjevci</item>
    </izvorni_sadrzaj>
    <derivirana_varijabla naziv="DomainObject.Predmet.SudioniciListAdressOIB_1">
      <item>FINA RC OSIJEK, OIB 85821130368</item>
      <item>ŠARKO j.d.o.o. za ugostiteljstvo trgovinu i usluge, OIB 61048624058, Matije Gupca 60,31550 Bocanjevci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61048624058</item>
    </izvorni_sadrzaj>
    <derivirana_varijabla naziv="DomainObject.Predmet.SudioniciListNazivOIB_1">
      <item>, OIB 85821130368</item>
      <item>, OIB 61048624058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8F9F9-1057-446F-B674-E90B1056C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2775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2017-08-28T06:45:00Z</dcterms:created>
  <dc:creator>Korisnik</dc:creator>
  <cp:lastModifiedBy>Žana Bem</cp:lastModifiedBy>
  <cp:lastPrinted>2017-07-31T07:19:00Z</cp:lastPrinted>
  <dcterms:modified xmlns:xsi="http://www.w3.org/2001/XMLSchema-instance" xsi:type="dcterms:W3CDTF">2017-08-28T06:48:00Z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