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0d8e" w14:paraId="8500d8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14BFF">
        <w:t>199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014BF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014BFF">
        <w:t xml:space="preserve">RZ PERFORMANCE </w:t>
      </w:r>
      <w:r w:rsidR="00014BFF" w:rsidRPr="00A56DCC">
        <w:t xml:space="preserve">d.o.o., </w:t>
      </w:r>
      <w:r w:rsidR="00014BFF">
        <w:t>Zadar</w:t>
      </w:r>
      <w:r w:rsidR="00014BFF" w:rsidRPr="00A56DCC">
        <w:t xml:space="preserve">, </w:t>
      </w:r>
      <w:r w:rsidR="00014BFF">
        <w:t>Dr. Franje Tuđmana 14</w:t>
      </w:r>
      <w:r w:rsidR="00014BFF" w:rsidRPr="00A56DCC">
        <w:t xml:space="preserve">, OIB: </w:t>
      </w:r>
      <w:r w:rsidR="00014BFF">
        <w:t>36263933489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4B66D0">
        <w:t>10</w:t>
      </w:r>
      <w:r w:rsidR="00076762">
        <w:t>,</w:t>
      </w:r>
      <w:r w:rsidR="00D64D4B">
        <w:t>16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D64D4B" w:rsidP="00D64D4B" w:rsidR="00D64D4B">
      <w:pPr>
        <w:jc w:val="both"/>
      </w:pPr>
      <w:r w:rsidRPr="00816C78">
        <w:t>Za stečajnog dužnika:</w:t>
      </w:r>
      <w:r>
        <w:t xml:space="preserve"> Veljko Bubičić, po punomoći Maje Tomašić, nevjenčane supruge </w:t>
      </w:r>
    </w:p>
    <w:p w:rsidRDefault="00D64D4B" w:rsidP="00D64D4B" w:rsidR="00D64D4B" w:rsidRPr="00816C78">
      <w:pPr>
        <w:jc w:val="both"/>
      </w:pPr>
      <w:r w:rsidRPr="00816C78">
        <w:t xml:space="preserve">                                       </w:t>
      </w:r>
    </w:p>
    <w:p w:rsidRDefault="00D64D4B" w:rsidP="00D64D4B" w:rsidR="00D64D4B">
      <w:pPr>
        <w:jc w:val="both"/>
      </w:pPr>
      <w:r w:rsidRPr="00816C78">
        <w:t>Za predlagatelja</w:t>
      </w:r>
      <w:r>
        <w:t>:  nitko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RZ PERFORMANCE </w:t>
      </w:r>
      <w:r w:rsidRPr="00A56DCC">
        <w:t xml:space="preserve">d.o.o., </w:t>
      </w:r>
      <w:r>
        <w:t>Zadar</w:t>
      </w:r>
    </w:p>
    <w:p w:rsidRDefault="00D64D4B" w:rsidP="00D64D4B" w:rsidR="00D64D4B">
      <w:pPr>
        <w:jc w:val="both"/>
      </w:pPr>
    </w:p>
    <w:p w:rsidRDefault="00D64D4B" w:rsidP="00D64D4B" w:rsidR="00D64D4B" w:rsidRPr="002528EB">
      <w:pPr>
        <w:jc w:val="both"/>
      </w:pPr>
      <w:r>
        <w:t>Sudac donosi</w:t>
      </w:r>
    </w:p>
    <w:p w:rsidRDefault="00D64D4B" w:rsidP="00D64D4B" w:rsidR="00D64D4B" w:rsidRPr="002528EB">
      <w:pPr>
        <w:jc w:val="center"/>
      </w:pPr>
      <w:r w:rsidRPr="002528EB">
        <w:t xml:space="preserve">r j e š e nj e </w:t>
      </w:r>
    </w:p>
    <w:p w:rsidRDefault="00D64D4B" w:rsidP="00D64D4B" w:rsidR="00D64D4B" w:rsidRPr="002528EB">
      <w:pPr>
        <w:jc w:val="center"/>
      </w:pPr>
    </w:p>
    <w:p w:rsidRDefault="00D64D4B" w:rsidP="00D64D4B" w:rsidR="00D64D4B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 w:rsidRPr="002C241F">
        <w:t xml:space="preserve">Upoznaje ukratko prisutne sa sadržajem prijedloga za otvaranje stečajnog postupka.  </w:t>
      </w:r>
    </w:p>
    <w:p w:rsidRDefault="00D64D4B" w:rsidP="00D64D4B" w:rsidR="00D64D4B" w:rsidRPr="002C241F">
      <w:pPr>
        <w:jc w:val="both"/>
      </w:pPr>
    </w:p>
    <w:p w:rsidRDefault="00D64D4B" w:rsidP="00D64D4B" w:rsidR="00D64D4B" w:rsidRPr="002C241F">
      <w:pPr>
        <w:jc w:val="both"/>
      </w:pPr>
      <w:r>
        <w:t>Punomoćnik zastupnice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Splitske banke d.d. i PBZ banke otvoren žiro račun.</w:t>
      </w:r>
    </w:p>
    <w:p w:rsidRDefault="00D64D4B" w:rsidP="00D64D4B" w:rsidR="00D64D4B" w:rsidRPr="002C241F">
      <w:pPr>
        <w:ind w:firstLine="708"/>
        <w:jc w:val="both"/>
      </w:pPr>
    </w:p>
    <w:p w:rsidRDefault="00D64D4B" w:rsidP="00D64D4B" w:rsidR="00D64D4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 trgovina na veliko i malo.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>
        <w:t>Dužnik navodi da ne posluje i da ima jednog zaposlenika.</w:t>
      </w:r>
    </w:p>
    <w:p w:rsidRDefault="00D64D4B" w:rsidP="00D64D4B" w:rsidR="00D64D4B" w:rsidRPr="002C241F">
      <w:pPr>
        <w:jc w:val="both"/>
      </w:pPr>
    </w:p>
    <w:p w:rsidRDefault="00D64D4B" w:rsidP="00D64D4B" w:rsidR="00D64D4B">
      <w:pPr>
        <w:jc w:val="both"/>
      </w:pPr>
      <w:r w:rsidRPr="002C241F">
        <w:t>Što se tiče imovine</w:t>
      </w:r>
      <w:r>
        <w:t xml:space="preserve"> navodi da od imovine nema ništa, posluje u iznajmljenom prostoru, a i nema ni robe na zalihi. Posjeduje 2 osobna vozila i jedan kombi, vozila su na leasingu i leasing kuća je i blokirala račun.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>
        <w:t>Zna da je žiro račun u blokadi za oko 7.000,00 kuna jer je u međuvremenu dio blokade podmiren.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2 </w:t>
      </w:r>
      <w:r w:rsidRPr="002C241F">
        <w:t>pečat</w:t>
      </w:r>
      <w:r>
        <w:t xml:space="preserve">a sa otiskom društva. 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>
        <w:t>Veljko Bubičić navodi da je njegov broj mobitela: 091/781-7438</w:t>
      </w:r>
    </w:p>
    <w:p w:rsidRDefault="00D64D4B" w:rsidP="00D64D4B" w:rsidR="00D64D4B">
      <w:pPr>
        <w:jc w:val="both"/>
      </w:pPr>
    </w:p>
    <w:p w:rsidRDefault="00D64D4B" w:rsidP="00D64D4B" w:rsidR="00D64D4B" w:rsidRPr="002C241F">
      <w:pPr>
        <w:jc w:val="both"/>
      </w:pPr>
    </w:p>
    <w:p w:rsidRDefault="00D64D4B" w:rsidP="00D64D4B" w:rsidR="00D64D4B">
      <w:pPr>
        <w:jc w:val="both"/>
      </w:pPr>
      <w:r>
        <w:t xml:space="preserve">Knjigovodstvo se vodi kod Lina d.o.o. Zadar, a dokumentacija se nalazi u Lini d.o.o. 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>
        <w:t>Posebno navodi da će podmiriti dug i da ga je već počeo podmirivati te da će nastaviti poslovati pa moli odgodu odluke.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  <w:r>
        <w:t xml:space="preserve">Sudac donosi </w:t>
      </w:r>
    </w:p>
    <w:p w:rsidRDefault="00D64D4B" w:rsidP="00D64D4B" w:rsidR="00D64D4B">
      <w:pPr>
        <w:jc w:val="both"/>
      </w:pPr>
    </w:p>
    <w:p w:rsidRDefault="00D64D4B" w:rsidP="00D64D4B" w:rsidR="00D64D4B">
      <w:pPr>
        <w:jc w:val="center"/>
      </w:pPr>
      <w:r>
        <w:t xml:space="preserve">r j e š e nj e </w:t>
      </w:r>
    </w:p>
    <w:p w:rsidRDefault="00D64D4B" w:rsidP="00D64D4B" w:rsidR="00D64D4B" w:rsidRPr="000124EC">
      <w:pPr>
        <w:jc w:val="both"/>
        <w:rPr>
          <w:b/>
        </w:rPr>
      </w:pPr>
    </w:p>
    <w:p w:rsidRDefault="00D64D4B" w:rsidP="00D64D4B" w:rsidR="00D64D4B" w:rsidRPr="007A3E16">
      <w:pPr>
        <w:jc w:val="both"/>
      </w:pPr>
      <w:r w:rsidRPr="007A3E16">
        <w:t>Odluka će biti donesena u zakonskom roku.</w:t>
      </w:r>
    </w:p>
    <w:p w:rsidRDefault="00D64D4B" w:rsidP="00D64D4B" w:rsidR="00D64D4B">
      <w:pPr>
        <w:jc w:val="both"/>
      </w:pPr>
    </w:p>
    <w:p w:rsidRDefault="00D64D4B" w:rsidP="00D64D4B" w:rsidR="00D64D4B" w:rsidRPr="002C241F">
      <w:pPr>
        <w:jc w:val="both"/>
      </w:pPr>
      <w:r w:rsidRPr="002C241F">
        <w:t xml:space="preserve">Dovršeno u </w:t>
      </w:r>
      <w:r>
        <w:t>10</w:t>
      </w:r>
      <w:r w:rsidR="00737929">
        <w:t>,22</w:t>
      </w:r>
      <w:r>
        <w:t xml:space="preserve"> sati</w:t>
      </w:r>
    </w:p>
    <w:p w:rsidRDefault="00D64D4B" w:rsidP="00D64D4B" w:rsidR="00D64D4B">
      <w:pPr>
        <w:jc w:val="both"/>
      </w:pPr>
    </w:p>
    <w:p w:rsidRDefault="00D64D4B" w:rsidP="00D64D4B" w:rsidR="00D64D4B" w:rsidRPr="002C241F">
      <w:pPr>
        <w:ind w:firstLine="708"/>
        <w:jc w:val="both"/>
      </w:pPr>
    </w:p>
    <w:p w:rsidRDefault="00D64D4B" w:rsidP="00D64D4B" w:rsidR="00D64D4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64D4B" w:rsidP="00D64D4B" w:rsidR="00D64D4B" w:rsidRPr="002C241F"/>
    <w:p w:rsidRDefault="00D64D4B" w:rsidP="00D64D4B" w:rsidR="00D64D4B" w:rsidRPr="002C241F"/>
    <w:p w:rsidRDefault="00D64D4B" w:rsidP="00D64D4B" w:rsidR="00D64D4B" w:rsidRPr="002C241F"/>
    <w:p w:rsidRDefault="00D64D4B" w:rsidP="00D64D4B" w:rsidR="00D64D4B" w:rsidRPr="002C241F"/>
    <w:p w:rsidRDefault="00D64D4B" w:rsidP="00D64D4B" w:rsidR="00D64D4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64D4B" w:rsidP="00D64D4B" w:rsidR="00D64D4B" w:rsidRPr="002C241F"/>
    <w:p w:rsidRDefault="00D64D4B" w:rsidP="00D64D4B" w:rsidR="00D64D4B" w:rsidRPr="002C241F">
      <w:pPr>
        <w:jc w:val="both"/>
      </w:pPr>
    </w:p>
    <w:p w:rsidRDefault="00D64D4B" w:rsidP="00D64D4B" w:rsidR="00D64D4B" w:rsidRPr="002C241F">
      <w:pPr>
        <w:jc w:val="both"/>
      </w:pP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</w:p>
    <w:p w:rsidRDefault="00D64D4B" w:rsidP="00D64D4B" w:rsidR="00D64D4B">
      <w:pPr>
        <w:jc w:val="both"/>
      </w:pPr>
    </w:p>
    <w:p w:rsidRDefault="00D64D4B" w:rsidP="00D64D4B" w:rsidR="00D64D4B" w:rsidRPr="002C241F">
      <w:pPr>
        <w:jc w:val="both"/>
      </w:pPr>
    </w:p>
    <w:p w:rsidRDefault="00D64D4B" w:rsidP="00D64D4B" w:rsidR="00D64D4B" w:rsidRPr="002C241F">
      <w:pPr>
        <w:jc w:val="both"/>
      </w:pPr>
    </w:p>
    <w:p w:rsidRDefault="00D64D4B" w:rsidP="00D64D4B" w:rsidR="00D64D4B" w:rsidRPr="002C241F">
      <w:pPr>
        <w:jc w:val="both"/>
      </w:pPr>
    </w:p>
    <w:p w:rsidRDefault="00A25693" w:rsidP="00D64D4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14BFF">
      <w:t>199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014BF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B66D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7609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92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64D4B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7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7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10:16</izvorni_sadrzaj>
    <derivirana_varijabla naziv="DomainObject.StvarniPocetakVrijeme_1">10:16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St-199/2018-5</izvorni_sadrzaj>
    <derivirana_varijabla naziv="DomainObject.Zapisnik.Oznaka_1">St-199/2018-5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RZ PERFORMANCE društvo s ograničenom odgovornošću za trgovinu i usluge</izvorni_sadrzaj>
    <derivirana_varijabla naziv="DomainObject.Predmet.ProtustrankaFormated_1">  RZ PERFORMANCE društvo s ograničenom odgovornošću za trgovinu i usluge</derivirana_varijabla>
  </DomainObject.Predmet.ProtustrankaFormated>
  <DomainObject.Predmet.ProtustrankaFormatedOIB>
    <izvorni_sadrzaj>  RZ PERFORMANCE društvo s ograničenom odgovornošću za trgovinu i usluge, OIB 36263933489</izvorni_sadrzaj>
    <derivirana_varijabla naziv="DomainObject.Predmet.ProtustrankaFormatedOIB_1">  RZ PERFORMANCE društvo s ograničenom odgovornošću za trgovinu i usluge, OIB 36263933489</derivirana_varijabla>
  </DomainObject.Predmet.ProtustrankaFormatedOIB>
  <DomainObject.Predmet.ProtustrankaFormatedWithAdress>
    <izvorni_sadrzaj> RZ PERFORMANCE društvo s ograničenom odgovornošću za trgovinu i usluge, Dr. Franje Tuđmana 14, 23000 Zadar</izvorni_sadrzaj>
    <derivirana_varijabla naziv="DomainObject.Predmet.ProtustrankaFormatedWithAdress_1"> RZ PERFORMANCE društvo s ograničenom odgovornošću za trgovinu i usluge, Dr. Franje Tuđmana 14, 23000 Zadar</derivirana_varijabla>
  </DomainObject.Predmet.ProtustrankaFormatedWithAdress>
  <DomainObject.Predmet.ProtustrankaFormatedWithAdressOIB>
    <izvorni_sadrzaj> RZ PERFORMANCE društvo s ograničenom odgovornošću za trgovinu i usluge, OIB 36263933489, Dr. Franje Tuđmana 14, 23000 Zadar</izvorni_sadrzaj>
    <derivirana_varijabla naziv="DomainObject.Predmet.ProtustrankaFormatedWithAdressOIB_1"> RZ PERFORMANCE društvo s ograničenom odgovornošću za trgovinu i usluge, OIB 36263933489, Dr. Franje Tuđmana 14, 23000 Zadar</derivirana_varijabla>
  </DomainObject.Predmet.ProtustrankaFormatedWithAdressOIB>
  <DomainObject.Predmet.ProtustrankaWithAdress>
    <izvorni_sadrzaj>RZ PERFORMANCE društvo s ograničenom odgovornošću za trgovinu i usluge Dr. Franje Tuđmana 14, 23000 Zadar</izvorni_sadrzaj>
    <derivirana_varijabla naziv="DomainObject.Predmet.ProtustrankaWithAdress_1">RZ PERFORMANCE društvo s ograničenom odgovornošću za trgovinu i usluge Dr. Franje Tuđmana 14, 23000 Zadar</derivirana_varijabla>
  </DomainObject.Predmet.ProtustrankaWithAdress>
  <DomainObject.Predmet.ProtustrankaWithAdressOIB>
    <izvorni_sadrzaj>RZ PERFORMANCE društvo s ograničenom odgovornošću za trgovinu i usluge, OIB 36263933489, Dr. Franje Tuđmana 14, 23000 Zadar</izvorni_sadrzaj>
    <derivirana_varijabla naziv="DomainObject.Predmet.ProtustrankaWithAdressOIB_1">RZ PERFORMANCE društvo s ograničenom odgovornošću za trgovinu i usluge, OIB 36263933489, Dr. Franje Tuđmana 14, 23000 Zadar</derivirana_varijabla>
  </DomainObject.Predmet.ProtustrankaWithAdressOIB>
  <DomainObject.Predmet.ProtustrankaNazivFormated>
    <izvorni_sadrzaj>RZ PERFORMANCE društvo s ograničenom odgovornošću za trgovinu i usluge</izvorni_sadrzaj>
    <derivirana_varijabla naziv="DomainObject.Predmet.ProtustrankaNazivFormated_1">RZ PERFORMANCE društvo s ograničenom odgovornošću za trgovinu i usluge</derivirana_varijabla>
  </DomainObject.Predmet.ProtustrankaNazivFormated>
  <DomainObject.Predmet.ProtustrankaNazivFormatedOIB>
    <izvorni_sadrzaj>RZ PERFORMANCE društvo s ograničenom odgovornošću za trgovinu i usluge, OIB 36263933489</izvorni_sadrzaj>
    <derivirana_varijabla naziv="DomainObject.Predmet.ProtustrankaNazivFormatedOIB_1">RZ PERFORMANCE društvo s ograničenom odgovornošću za trgovinu i usluge, OIB 36263933489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RZ PERFORMANCE društvo s ograničenom odgovornošću za trgovinu i usluge</item>
    </izvorni_sadrzaj>
    <derivirana_varijabla naziv="DomainObject.Predmet.ProtuStrankaListFormated_1">
      <item>RZ PERFORMANCE društvo s ograničenom odgovornošću za trgovinu i usluge</item>
    </derivirana_varijabla>
  </DomainObject.Predmet.ProtuStrankaListFormated>
  <DomainObject.Predmet.ProtuStrankaListFormatedOIB>
    <izvorni_sadrzaj>
      <item>RZ PERFORMANCE društvo s ograničenom odgovornošću za trgovinu i usluge, OIB 36263933489</item>
    </izvorni_sadrzaj>
    <derivirana_varijabla naziv="DomainObject.Predmet.ProtuStrankaListFormatedOIB_1">
      <item>RZ PERFORMANCE društvo s ograničenom odgovornošću za trgovinu i usluge, OIB 36263933489</item>
    </derivirana_varijabla>
  </DomainObject.Predmet.ProtuStrankaListFormatedOIB>
  <DomainObject.Predmet.ProtuStrankaListFormatedWithAdress>
    <izvorni_sadrzaj>
      <item>RZ PERFORMANCE društvo s ograničenom odgovornošću za trgovinu i usluge, Dr. Franje Tuđmana 14, 23000 Zadar</item>
    </izvorni_sadrzaj>
    <derivirana_varijabla naziv="DomainObject.Predmet.ProtuStrankaListFormatedWithAdress_1">
      <item>RZ PERFORMANCE društvo s ograničenom odgovornošću za trgovinu i usluge, Dr. Franje Tuđmana 14, 23000 Zadar</item>
    </derivirana_varijabla>
  </DomainObject.Predmet.ProtuStrankaListFormatedWithAdress>
  <DomainObject.Predmet.ProtuStrankaListFormatedWithAdressOIB>
    <izvorni_sadrzaj>
      <item>RZ PERFORMANCE društvo s ograničenom odgovornošću za trgovinu i usluge, OIB 36263933489, Dr. Franje Tuđmana 14, 23000 Zadar</item>
    </izvorni_sadrzaj>
    <derivirana_varijabla naziv="DomainObject.Predmet.ProtuStrankaListFormatedWithAdressOIB_1">
      <item>RZ PERFORMANCE društvo s ograničenom odgovornošću za trgovinu i usluge, OIB 36263933489, Dr. Franje Tuđmana 14, 23000 Zadar</item>
    </derivirana_varijabla>
  </DomainObject.Predmet.ProtuStrankaListFormatedWithAdressOIB>
  <DomainObject.Predmet.ProtuStrankaListNazivFormated>
    <izvorni_sadrzaj>
      <item>RZ PERFORMANCE društvo s ograničenom odgovornošću za trgovinu i usluge</item>
    </izvorni_sadrzaj>
    <derivirana_varijabla naziv="DomainObject.Predmet.ProtuStrankaListNazivFormated_1">
      <item>RZ PERFORMANCE društvo s ograničenom odgovornošću za trgovinu i usluge</item>
    </derivirana_varijabla>
  </DomainObject.Predmet.ProtuStrankaListNazivFormated>
  <DomainObject.Predmet.ProtuStrankaListNazivFormatedOIB>
    <izvorni_sadrzaj>
      <item>RZ PERFORMANCE društvo s ograničenom odgovornošću za trgovinu i usluge, OIB 36263933489</item>
    </izvorni_sadrzaj>
    <derivirana_varijabla naziv="DomainObject.Predmet.ProtuStrankaListNazivFormatedOIB_1">
      <item>RZ PERFORMANCE društvo s ograničenom odgovornošću za trgovinu i usluge, OIB 36263933489</item>
    </derivirana_varijabla>
  </DomainObject.Predmet.ProtuStrankaListNazivFormatedOIB>
  <DomainObject.Predmet.OstaliListFormated>
    <izvorni_sadrzaj>
      <item>Maja Tomašić</item>
    </izvorni_sadrzaj>
    <derivirana_varijabla naziv="DomainObject.Predmet.OstaliListFormated_1">
      <item>Maja Tomašić</item>
    </derivirana_varijabla>
  </DomainObject.Predmet.OstaliListFormated>
  <DomainObject.Predmet.OstaliListFormatedOIB>
    <izvorni_sadrzaj>
      <item>Maja Tomašić, OIB 37635377222</item>
    </izvorni_sadrzaj>
    <derivirana_varijabla naziv="DomainObject.Predmet.OstaliListFormatedOIB_1">
      <item>Maja Tomašić, OIB 37635377222</item>
    </derivirana_varijabla>
  </DomainObject.Predmet.OstaliListFormatedOIB>
  <DomainObject.Predmet.OstaliListFormatedWithAdress>
    <izvorni_sadrzaj>
      <item>Maja Tomašić, Rubeši 10 E, 51215 Kastav</item>
    </izvorni_sadrzaj>
    <derivirana_varijabla naziv="DomainObject.Predmet.OstaliListFormatedWithAdress_1">
      <item>Maja Tomašić, Rubeši 10 E, 51215 Kastav</item>
    </derivirana_varijabla>
  </DomainObject.Predmet.OstaliListFormatedWithAdress>
  <DomainObject.Predmet.OstaliListFormatedWithAdressOIB>
    <izvorni_sadrzaj>
      <item>Maja Tomašić, OIB 37635377222, Rubeši 10 E, 51215 Kastav</item>
    </izvorni_sadrzaj>
    <derivirana_varijabla naziv="DomainObject.Predmet.OstaliListFormatedWithAdressOIB_1">
      <item>Maja Tomašić, OIB 37635377222, Rubeši 10 E, 51215 Kastav</item>
    </derivirana_varijabla>
  </DomainObject.Predmet.OstaliListFormatedWithAdressOIB>
  <DomainObject.Predmet.OstaliListNazivFormated>
    <izvorni_sadrzaj>
      <item>Maja Tomašić</item>
    </izvorni_sadrzaj>
    <derivirana_varijabla naziv="DomainObject.Predmet.OstaliListNazivFormated_1">
      <item>Maja Tomašić</item>
    </derivirana_varijabla>
  </DomainObject.Predmet.OstaliListNazivFormated>
  <DomainObject.Predmet.OstaliListNazivFormatedOIB>
    <izvorni_sadrzaj>
      <item>Maja Tomašić, OIB 37635377222</item>
    </izvorni_sadrzaj>
    <derivirana_varijabla naziv="DomainObject.Predmet.OstaliListNazivFormatedOIB_1">
      <item>Maja Tomašić, OIB 37635377222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St-199/2018-5</izvorni_sadrzaj>
    <derivirana_varijabla naziv="DomainObject.PoslovniBrojDokumenta_1">St-199/2018-5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RZ PERFORMANCE društvo s ograničenom odgovornošću za trgovinu i usluge</izvorni_sadrzaj>
    <derivirana_varijabla naziv="DomainObject.Predmet.ProtustrankaIDrugi_1">RZ PERFORMANCE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RZ PERFORMANCE društvo s ograničenom odgovornošću za trgovinu i usluge, OIB 36263933489, Dr. Franje Tuđmana 14, 23000 Zadar</izvorni_sadrzaj>
    <derivirana_varijabla naziv="DomainObject.Predmet.ProtustrankaIDrugiAdressOIB_1">RZ PERFORMANCE društvo s ograničenom odgovornošću za trgovinu i usluge, OIB 36263933489, Dr. 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RZ PERFORMANCE društvo s ograničenom odgovornošću za trgovinu i usluge</item>
      <item>Maja Tomašić</item>
    </izvorni_sadrzaj>
    <derivirana_varijabla naziv="DomainObject.Predmet.SudioniciListNaziv_1">
      <item>FINA</item>
      <item>RZ PERFORMANCE društvo s ograničenom odgovornošću za trgovinu i usluge</item>
      <item>Maja Tomašić</item>
    </derivirana_varijabla>
  </DomainObject.Predmet.SudioniciListNaziv>
  <DomainObject.Predmet.SudioniciListAdressOIB>
    <izvorni_sadrzaj>
      <item>FINA, OIB 85821130368, Ivana Danila 4,23000 Zadar</item>
      <item>RZ PERFORMANCE društvo s ograničenom odgovornošću za trgovinu i usluge, OIB 36263933489, Dr. Franje Tuđmana 14,23000 Zadar</item>
      <item>Maja Tomašić, OIB 37635377222, Rubeši 10 E,51215 Kastav</item>
    </izvorni_sadrzaj>
    <derivirana_varijabla naziv="DomainObject.Predmet.SudioniciListAdressOIB_1">
      <item>FINA, OIB 85821130368, Ivana Danila 4,23000 Zadar</item>
      <item>RZ PERFORMANCE društvo s ograničenom odgovornošću za trgovinu i usluge, OIB 36263933489, Dr. Franje Tuđmana 14,23000 Zadar</item>
      <item>Maja Tomašić, OIB 37635377222, Rubeši 10 E,51215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36263933489</item>
      <item>, OIB 37635377222</item>
    </izvorni_sadrzaj>
    <derivirana_varijabla naziv="DomainObject.Predmet.SudioniciListNazivOIB_1">
      <item>, OIB 85821130368</item>
      <item>, OIB 36263933489</item>
      <item>, OIB 37635377222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1772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2018-07-02T11:44:00Z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St-199/2018-5 / Zapisnik - Ročište radi izjašnjenja o prijedlogu za otvaranje steč.post (1 St-199-2018-povodom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