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d784" w14:paraId="5ecd784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AB4F8D">
        <w:t>5264/2016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AB4F8D" w:rsidRPr="00CE3C86">
        <w:t xml:space="preserve">WOK BY MATIJA </w:t>
      </w:r>
      <w:r w:rsidR="00AB4F8D">
        <w:t>j.</w:t>
      </w:r>
      <w:r w:rsidR="00AB4F8D" w:rsidRPr="00CE3C86">
        <w:t>d.o.o. za  usluge i trgovinu, Zagreb, Ilica 33, OIB 28715201961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FB6924">
        <w:t>8</w:t>
      </w:r>
      <w:r w:rsidR="005B1A03">
        <w:t>. siječnja 2019.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A440C2" w:rsidRPr="00CE3C86">
        <w:t xml:space="preserve">WOK BY MATIJA </w:t>
      </w:r>
      <w:r w:rsidR="00A440C2">
        <w:t>j.</w:t>
      </w:r>
      <w:r w:rsidR="00A440C2" w:rsidRPr="00CE3C86">
        <w:t>d.o.o. za  usluge i trgovinu, Zagreb, Ilica 33, OIB 28715201961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B6924">
        <w:t>8</w:t>
      </w:r>
      <w:r w:rsidR="00E946D7">
        <w:t xml:space="preserve">. siječnja 2019. u </w:t>
      </w:r>
      <w:r w:rsidR="00FB6924">
        <w:t>10,</w:t>
      </w:r>
      <w:r w:rsidR="00A440C2">
        <w:t>3</w:t>
      </w:r>
      <w:r w:rsidR="00FB6924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39486A">
        <w:t>Nikola Kruljac, Martin, Našice, Bana Jelačića 48</w:t>
      </w:r>
      <w:r w:rsidR="00A25F10" w:rsidRPr="006E19AC">
        <w:t xml:space="preserve">, OIB </w:t>
      </w:r>
      <w:r w:rsidR="0039486A">
        <w:t>49223643131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A440C2" w:rsidRPr="00CE3C86">
        <w:t xml:space="preserve">WOK BY MATIJA </w:t>
      </w:r>
      <w:r w:rsidR="00A440C2">
        <w:t>j.</w:t>
      </w:r>
      <w:r w:rsidR="00A440C2" w:rsidRPr="00CE3C86">
        <w:t>d.o.o. za  usluge i trgovinu, Zagreb, Ilica 33, OIB 28715201961</w:t>
      </w:r>
      <w:r w:rsidR="008C5EB2">
        <w:t xml:space="preserve">, s danom </w:t>
      </w:r>
      <w:r w:rsidR="00FB6924">
        <w:t>8</w:t>
      </w:r>
      <w:r w:rsidR="00E946D7">
        <w:t>. siječnja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A440C2" w:rsidRPr="00CE3C86">
        <w:t xml:space="preserve">WOK BY MATIJA </w:t>
      </w:r>
      <w:r w:rsidR="00A440C2">
        <w:t>j.</w:t>
      </w:r>
      <w:r w:rsidR="00A440C2" w:rsidRPr="00CE3C86">
        <w:t>d.o.o. za  usluge i trgovinu, Zagreb, Ilica 33, OIB 28715201961</w:t>
      </w:r>
      <w:r>
        <w:t>, će biti brisan iz sudskog registra ovog suda.</w:t>
      </w:r>
    </w:p>
    <w:p w:rsidRDefault="00BB534F" w:rsidP="00BB534F" w:rsidR="00BB534F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BB534F" w:rsidP="00514EDC" w:rsidR="00BB534F" w:rsidRPr="00692A21"/>
    <w:p w:rsidRDefault="00A440C2" w:rsidP="00A440C2" w:rsidR="00A440C2">
      <w:pPr>
        <w:ind w:firstLine="708"/>
        <w:jc w:val="both"/>
      </w:pPr>
      <w:r>
        <w:t xml:space="preserve">FINA-a Regionalni centar Zagreb, podnijela je ovom sudu dana 4. veljače 2016. prijedlog za otvaranje stečajnog postupka nad dužnikom </w:t>
      </w:r>
      <w:r w:rsidRPr="00CE3C86">
        <w:t xml:space="preserve">WOK BY MATIJA </w:t>
      </w:r>
      <w:r>
        <w:t>j.</w:t>
      </w:r>
      <w:r w:rsidRPr="00CE3C86">
        <w:t>d.o.o. za  usluge i trgovinu, Zagreb, Ilica 33, OIB 28715201961</w:t>
      </w:r>
      <w:r>
        <w:t xml:space="preserve">.  </w:t>
      </w:r>
    </w:p>
    <w:p w:rsidRDefault="00A440C2" w:rsidP="00A440C2" w:rsidR="00A440C2">
      <w:pPr>
        <w:ind w:firstLine="708"/>
        <w:jc w:val="both"/>
      </w:pPr>
      <w:r>
        <w:t xml:space="preserve"> </w:t>
      </w:r>
    </w:p>
    <w:p w:rsidRDefault="00A440C2" w:rsidP="00A440C2" w:rsidR="00A440C2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1. veljače 2016. dužnik u Očevidniku redoslijeda osnova za plaćanje ima evidentirane neizvršene osnove za plaćanje u neprekinutom razdoblju od 120 dana u ukupnom iznosu od 37.139,75 kn. </w:t>
      </w:r>
    </w:p>
    <w:p w:rsidRDefault="00A440C2" w:rsidP="00A440C2" w:rsidR="00A440C2">
      <w:pPr>
        <w:ind w:firstLine="708"/>
        <w:jc w:val="both"/>
      </w:pPr>
    </w:p>
    <w:p w:rsidRDefault="00A440C2" w:rsidP="00A440C2" w:rsidR="00A440C2">
      <w:pPr>
        <w:ind w:firstLine="708"/>
        <w:jc w:val="both"/>
      </w:pPr>
      <w:r>
        <w:t xml:space="preserve">Rješenjem ovog suda posl.br. St-5264/16-12 od 20. prosinca 2016. pokrenut je prethodni postupak radi utvrđivanja pretpostavki za otvaranje stečajnoga postupka nad </w:t>
      </w:r>
      <w:r>
        <w:lastRenderedPageBreak/>
        <w:t xml:space="preserve">dužnikom, time da je ujedno posebnim rješenjem posl.br. St-5264/16-10 od 20. prosinca 2016. naloženo zakonskom zastupniku dužnika Matiji Nikoliću da dostavi sudu popis imovine i obveza dužnika sukladno čl. 17. st. 1. SZ-a, kao i da isti dostavi pisano izvješće o financijsko-gospodarskom stanju dužnika. </w:t>
      </w:r>
    </w:p>
    <w:p w:rsidRDefault="00A440C2" w:rsidP="00A440C2" w:rsidR="00A440C2">
      <w:pPr>
        <w:ind w:firstLine="708"/>
        <w:jc w:val="both"/>
      </w:pPr>
    </w:p>
    <w:p w:rsidRDefault="00A440C2" w:rsidP="00A440C2" w:rsidR="00A440C2">
      <w:pPr>
        <w:ind w:firstLine="708"/>
        <w:jc w:val="both"/>
      </w:pPr>
      <w:r>
        <w:t xml:space="preserve">Podneskom od 21. prosinca 2016. FINA je izvijestila sud da ostaje kod prijedloga za otvaranje stečajnog postupka. </w:t>
      </w:r>
    </w:p>
    <w:p w:rsidRDefault="00A440C2" w:rsidP="00A440C2" w:rsidR="00A440C2">
      <w:pPr>
        <w:ind w:firstLine="708"/>
        <w:jc w:val="both"/>
      </w:pPr>
    </w:p>
    <w:p w:rsidRDefault="00A440C2" w:rsidP="00A440C2" w:rsidR="00A440C2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31. svibnja 2017., nisu pristupili niti predlagatelj, niti dužnik, niti zakonski zastupnik dužnika, a niti je dužnik postupio po rješenju i zaključku suda od 20. prosinca 2017. da dostavi sudu popis imovine i obveza dužnika. Također, isti nisu pristupili niti na ročišta radi rasprave o pretpostavkama za otvaranje stečajnog postupka nad dužnikom od 5. rujna 2018. i od 8. studenog 2018. Sud je zaključkom od 6. rujna 2018. zatražio od javnih tijela koja vode evidenciju o određenoj vrsti imovine dostavu podataka iz njihovih službenih evidencija o tome da li je dužnik evidentiran kao vlasnik imovine. </w:t>
      </w:r>
    </w:p>
    <w:p w:rsidRDefault="00A440C2" w:rsidP="00A440C2" w:rsidR="00A440C2">
      <w:pPr>
        <w:ind w:firstLine="708"/>
        <w:jc w:val="both"/>
      </w:pPr>
    </w:p>
    <w:p w:rsidRDefault="00A440C2" w:rsidP="00A440C2" w:rsidR="00A440C2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59 i 60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 obavijest Hrvatske agencije za civilno zrakoplovstvo od 10. rujna 2018. (list 61 spisa) utvrđeno je da dužnik nije registriran kao vlasnik zrakoplova. Uvidom u</w:t>
      </w:r>
      <w:r w:rsidRPr="00A44D76">
        <w:t xml:space="preserve"> obavijest Središnjeg klirinško depozitarnog društva d.d. od </w:t>
      </w:r>
      <w:r>
        <w:t>11. rujna 2018.</w:t>
      </w:r>
      <w:r w:rsidRPr="00A44D76">
        <w:t xml:space="preserve"> (list </w:t>
      </w:r>
      <w:r>
        <w:t xml:space="preserve">62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C57638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13. rujna 2018.</w:t>
      </w:r>
      <w:r w:rsidRPr="00A44D76">
        <w:t xml:space="preserve"> (list </w:t>
      </w:r>
      <w:r>
        <w:t>69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Državne geodetske uprave od 2. listopada 2018. (list 71 spisa) utvrđeno je da dužnik nije upisan u katastarski operat. </w:t>
      </w:r>
    </w:p>
    <w:p w:rsidRDefault="00A440C2" w:rsidP="00A440C2" w:rsidR="00A440C2">
      <w:pPr>
        <w:ind w:firstLine="708"/>
        <w:jc w:val="both"/>
      </w:pPr>
    </w:p>
    <w:p w:rsidRDefault="00A440C2" w:rsidP="00A440C2" w:rsidR="00A440C2">
      <w:pPr>
        <w:ind w:firstLine="708"/>
        <w:jc w:val="both"/>
      </w:pPr>
      <w:r>
        <w:t xml:space="preserve">Uvidom u uvjerenje Stanice za tehnički pregled vozila "Zagreb 1" </w:t>
      </w:r>
      <w:r w:rsidRPr="003A3ECE">
        <w:t xml:space="preserve">od </w:t>
      </w:r>
      <w:r>
        <w:t xml:space="preserve">11. rujna 2018. (list 65 spisa) utvrđeno je da je </w:t>
      </w:r>
      <w:r w:rsidRPr="00D2202F">
        <w:t>dužnik evidentiran kao vlasnik vozila</w:t>
      </w:r>
      <w:r>
        <w:t xml:space="preserve"> marke FIAT 1.1 VAN, godina proizvodnje 1998., broj šasije ZFA17600000989475, reg. oznaka ZG7035FF, datum odjave 7. svibnja 2017.</w:t>
      </w:r>
      <w:r w:rsidRPr="00D2202F">
        <w:t xml:space="preserve">  </w:t>
      </w:r>
    </w:p>
    <w:p w:rsidRDefault="00A440C2" w:rsidP="00A440C2" w:rsidR="00A440C2">
      <w:pPr>
        <w:ind w:firstLine="708"/>
        <w:jc w:val="both"/>
      </w:pPr>
    </w:p>
    <w:p w:rsidRDefault="00A440C2" w:rsidP="00A440C2" w:rsidR="00E946D7">
      <w:pPr>
        <w:ind w:firstLine="708"/>
        <w:jc w:val="both"/>
      </w:pPr>
      <w:r>
        <w:t>Nadalje, uvidom u potvrdu FINA-e o blokadi računa i novčanih sredstava dužnika od 10. rujna 2018. (list 64 spisa) sud je utvrdio da na dan izdavanja potvrde u Očevidniku redoslijeda osnova za plaćanje dužnik ima evidentirane neizvršene osnove za plaćanje u neprekinutom razdoblju od 767 dana, time da nepodmirene obveze na dan izdavanja potvrde iznose 507.187,14 kn.</w:t>
      </w:r>
    </w:p>
    <w:p w:rsidRDefault="00A440C2" w:rsidP="00A440C2" w:rsidR="00A440C2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A440C2" w:rsidP="00A440C2" w:rsidR="00A440C2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10. rujna 2018.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A440C2">
        <w:t>5264/2016</w:t>
      </w:r>
      <w:r w:rsidRPr="00692A21">
        <w:t xml:space="preserve"> od </w:t>
      </w:r>
      <w:r w:rsidR="00A440C2">
        <w:t>8</w:t>
      </w:r>
      <w:r w:rsidR="00BE3296">
        <w:t>. studenog</w:t>
      </w:r>
      <w:r w:rsidR="00A25F10">
        <w:t xml:space="preserve"> </w:t>
      </w:r>
      <w:r w:rsidR="006360F9">
        <w:t>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A440C2">
        <w:t>32.130</w:t>
      </w:r>
      <w:r w:rsidR="00F275E4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A440C2" w:rsidP="00A440C2" w:rsidR="00A440C2" w:rsidRPr="005006E8">
      <w:pPr>
        <w:ind w:firstLine="708"/>
        <w:jc w:val="both"/>
      </w:pPr>
      <w:r>
        <w:t xml:space="preserve">Prema tome, iz dostupnih podataka u spisu proizlazi da dužnik nema u vlasništvu nekretnine, već da u vlasništvu ima isključivo pokretninu – motorno vozilo, a stajalište je ovog suda da je riječ o imovini neznatne vrijednosti, budući je vozilo proizvedeno 1998. godine, dakle riječ je o motornom vozilu starom 20 godina, a koje je ujedno i odjavljeno u 2017. godine, pa je evidentno da je riječ o starom i istrošenom motornom vozilu za koje je neizvjesno da li je uopće u voznom stanju i da li je uopće i u posjedu dužnika, pa sud smatra da tržišna vrijednost navedenog vozila ne premašuje iznos od 5.000,00 kn (a što je sud utvrdio uvidom u internetske stranice za oglašavanje prodaje vozila iste vrste), a imovina takve vrijednosti nije dovoljna ni za namirenje troškova ovog postupka. </w:t>
      </w:r>
      <w:r w:rsidRPr="005006E8">
        <w:t xml:space="preserve">Naime, predvidivi troškovi stečajnog postupka za razdoblje </w:t>
      </w:r>
      <w:r>
        <w:t>od 6 mjeseci iznose minimalno 32</w:t>
      </w:r>
      <w:r w:rsidRPr="005006E8">
        <w:t>.130,00 kn, a čine ih trošak nagrade privremenog stečajnog upravitelja u iznosu od 5.000,00 kn bruto, trošak nagrade stečajnom upravitelju u bruto iznosu od 8.000,00 kn, trošak knjigovodstva u iznosu od 6.000,00 kn (1.000,00 kn x 6 mjeseci), trošak procjene vrijednosti vozila dužnika po ovlaštenom sudskom vještaku u iznosu od 3.000,00 kn, troškovi smještaja i čuvanja vozila do njegove prodaje u iznosu od 3.000,00 kn, trošak arhiviranja dužnikove dokumentacije u iznosu od 4.000,00 kn, razni materijalni troškovi u periodu od šest mjeseci u iznosu od 2.600,00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</w:t>
      </w:r>
      <w:r>
        <w:t>o računa u iznosu od 380,00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lastRenderedPageBreak/>
        <w:t>Provjerom kod računovodstva ovog suda utvrđen</w:t>
      </w:r>
      <w:r w:rsidR="00667114" w:rsidRPr="00692A21">
        <w:t xml:space="preserve">o je da do dana </w:t>
      </w:r>
      <w:r w:rsidR="00A25F10">
        <w:t>8</w:t>
      </w:r>
      <w:r w:rsidR="00E946D7">
        <w:t>. siječnja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A440C2">
        <w:t>8</w:t>
      </w:r>
      <w:r w:rsidR="00BE3296">
        <w:t>. studenog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A440C2">
        <w:t>8</w:t>
      </w:r>
      <w:r w:rsidR="00BE3296">
        <w:t>. studenog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440C2" w:rsidP="00C515B4" w:rsidR="00A440C2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A25F10">
        <w:t>8</w:t>
      </w:r>
      <w:r w:rsidR="00E946D7">
        <w:t>. siječnja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</w:t>
      </w:r>
      <w:r w:rsidR="0018739C">
        <w:t xml:space="preserve">       </w:t>
      </w:r>
      <w:r w:rsidR="00667114" w:rsidRPr="00692A21">
        <w:t>Sudac</w:t>
      </w:r>
      <w:r w:rsidR="00514EDC" w:rsidRPr="00692A21">
        <w:t>:</w:t>
      </w:r>
    </w:p>
    <w:p w:rsidRDefault="00667114" w:rsidP="0018739C" w:rsidR="00344858">
      <w:pPr>
        <w:jc w:val="right"/>
      </w:pPr>
      <w:r w:rsidRPr="00692A21">
        <w:t>Goranka Boljkovac</w:t>
      </w:r>
      <w:r w:rsidR="0018739C">
        <w:t>, v.r.</w:t>
      </w:r>
    </w:p>
    <w:p w:rsidRDefault="0018739C" w:rsidP="0018739C" w:rsidR="0018739C">
      <w:pPr>
        <w:jc w:val="right"/>
      </w:pPr>
    </w:p>
    <w:p w:rsidRDefault="0018739C" w:rsidP="0018739C" w:rsidR="0018739C">
      <w:pPr>
        <w:tabs>
          <w:tab w:pos="6775" w:val="left"/>
        </w:tabs>
      </w:pPr>
      <w:r>
        <w:t xml:space="preserve">                                                                                                                      Za točnost otpravka-</w:t>
      </w:r>
    </w:p>
    <w:p w:rsidRDefault="0018739C" w:rsidP="0018739C" w:rsidR="00A25F10">
      <w:pPr>
        <w:tabs>
          <w:tab w:pos="6775" w:val="left"/>
        </w:tabs>
      </w:pPr>
      <w:r>
        <w:t xml:space="preserve">                                                                                                                      ovlašteni službenik:</w:t>
      </w:r>
    </w:p>
    <w:p w:rsidRDefault="0018739C" w:rsidP="0018739C" w:rsidR="0018739C">
      <w:pPr>
        <w:tabs>
          <w:tab w:pos="6775" w:val="left"/>
        </w:tabs>
      </w:pPr>
      <w:r>
        <w:tab/>
        <w:t xml:space="preserve">     </w:t>
      </w:r>
      <w:r w:rsidRPr="0018739C">
        <w:t>Renata Klokočki</w:t>
      </w:r>
    </w:p>
    <w:p w:rsidRDefault="00BE3296" w:rsidP="0018739C" w:rsidR="00BE3296">
      <w:pPr>
        <w:tabs>
          <w:tab w:pos="6775" w:val="left"/>
        </w:tabs>
      </w:pPr>
    </w:p>
    <w:p w:rsidRDefault="00BE3296" w:rsidP="0018739C" w:rsidR="00BE3296">
      <w:pPr>
        <w:tabs>
          <w:tab w:pos="6775" w:val="left"/>
        </w:tabs>
      </w:pPr>
    </w:p>
    <w:p w:rsidRDefault="005E6E20" w:rsidP="0018739C" w:rsidR="005E6E20" w:rsidRPr="005E1DBC">
      <w:pPr>
        <w:tabs>
          <w:tab w:pos="6775" w:val="left"/>
        </w:tabs>
      </w:pPr>
      <w:r>
        <w:t>Uputa o pravnom lijeku</w:t>
      </w:r>
      <w:r w:rsidRPr="005E1DBC">
        <w:t>:</w:t>
      </w:r>
      <w:r w:rsidR="0018739C">
        <w:tab/>
        <w:t xml:space="preserve">    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18739C" w:rsidR="0095321D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18739C" w:rsidR="006E72DD">
      <w:headerReference w:type="even" r:id="rId10"/>
      <w:headerReference w:type="default" r:id="rId11"/>
      <w:pgSz w:h="16838" w:w="11906"/>
      <w:pgMar w:gutter="0" w:footer="708" w:header="708" w:left="1417" w:bottom="1560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7F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</w:t>
    </w:r>
    <w:r w:rsidR="00E55186" w:rsidRPr="00435B5D">
      <w:t>4 St-</w:t>
    </w:r>
    <w:r w:rsidR="00A440C2">
      <w:t>5264/2016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8739C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9486A"/>
    <w:rsid w:val="003A4AA3"/>
    <w:rsid w:val="003A5067"/>
    <w:rsid w:val="003C2B21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93FDF"/>
    <w:rsid w:val="005A56DF"/>
    <w:rsid w:val="005B0B8B"/>
    <w:rsid w:val="005B1A03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B0EE0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25F10"/>
    <w:rsid w:val="00A34FB5"/>
    <w:rsid w:val="00A42F27"/>
    <w:rsid w:val="00A440C2"/>
    <w:rsid w:val="00A44A0E"/>
    <w:rsid w:val="00A505C4"/>
    <w:rsid w:val="00A515F7"/>
    <w:rsid w:val="00A52F03"/>
    <w:rsid w:val="00A702DE"/>
    <w:rsid w:val="00A74268"/>
    <w:rsid w:val="00A8166A"/>
    <w:rsid w:val="00A86374"/>
    <w:rsid w:val="00AB4F8D"/>
    <w:rsid w:val="00AB70AD"/>
    <w:rsid w:val="00AD379D"/>
    <w:rsid w:val="00AD6DDA"/>
    <w:rsid w:val="00AF6F8E"/>
    <w:rsid w:val="00B42D68"/>
    <w:rsid w:val="00B5147B"/>
    <w:rsid w:val="00B547F1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296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85299"/>
    <w:rsid w:val="00E946D7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B692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54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54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5264</izvorni_sadrzaj>
    <derivirana_varijabla naziv="DomainObject.Predmet.Broj_1">5264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St-5264/2016</izvorni_sadrzaj>
    <derivirana_varijabla naziv="DomainObject.Predmet.OznakaBroj_1">St-5264/2016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WOK BY MATIJA jednostavno društvo s ograničenom odgovornošću za usluge i trgovinu zastupanog po punomoćniku Matija Nikolić</izvorni_sadrzaj>
    <derivirana_varijabla naziv="DomainObject.Predmet.ProtustrankaFormated_1">  WOK BY MATIJA jednostavno društvo s ograničenom odgovornošću za usluge i trgovinu zastupanog po punomoćniku Matija Nikolić</derivirana_varijabla>
  </DomainObject.Predmet.ProtustrankaFormated>
  <DomainObject.Predmet.ProtustrankaFormatedOIB>
    <izvorni_sadrzaj>  WOK BY MATIJA jednostavno društvo s ograničenom odgovornošću za usluge i trgovinu, OIB 28715201961 zastupanog po punomoćniku Matija Nikolić</izvorni_sadrzaj>
    <derivirana_varijabla naziv="DomainObject.Predmet.ProtustrankaFormatedOIB_1">  WOK BY MATIJA jednostavno društvo s ograničenom odgovornošću za usluge i trgovinu, OIB 28715201961 zastupanog po punomoćniku Matija Nikolić</derivirana_varijabla>
  </DomainObject.Predmet.ProtustrankaFormatedOIB>
  <DomainObject.Predmet.ProtustrankaFormatedWithAdress>
    <izvorni_sadrzaj> WOK BY MATIJA jednostavno društvo s ograničenom odgovornošću za usluge i trgovinu, Ilica 33, 10000 Zagreb zastupanog po punomoćniku Matija Nikolić</izvorni_sadrzaj>
    <derivirana_varijabla naziv="DomainObject.Predmet.ProtustrankaFormatedWithAdress_1"> WOK BY MATIJA jednostavno društvo s ograničenom odgovornošću za usluge i trgovinu, Ilica 33, 10000 Zagreb zastupanog po punomoćniku Matija Nikolić</derivirana_varijabla>
  </DomainObject.Predmet.ProtustrankaFormatedWithAdress>
  <DomainObject.Predmet.ProtustrankaFormatedWithAdressOIB>
    <izvorni_sadrzaj> WOK BY MATIJA jednostavno društvo s ograničenom odgovornošću za usluge i trgovinu, OIB 28715201961, Ilica 33, 10000 Zagreb zastupanog po punomoćniku Matija Nikolić</izvorni_sadrzaj>
    <derivirana_varijabla naziv="DomainObject.Predmet.ProtustrankaFormatedWithAdressOIB_1"> WOK BY MATIJA jednostavno društvo s ograničenom odgovornošću za usluge i trgovinu, OIB 28715201961, Ilica 33, 10000 Zagreb zastupanog po punomoćniku Matija Nikolić</derivirana_varijabla>
  </DomainObject.Predmet.ProtustrankaFormatedWithAdressOIB>
  <DomainObject.Predmet.ProtustrankaWithAdress>
    <izvorni_sadrzaj>WOK BY MATIJA jednostavno društvo s ograničenom odgovornošću za usluge i trgovinu Ilica 33, 10000 Zagreb</izvorni_sadrzaj>
    <derivirana_varijabla naziv="DomainObject.Predmet.ProtustrankaWithAdress_1">WOK BY MATIJA jednostavno društvo s ograničenom odgovornošću za usluge i trgovinu Ilica 33, 10000 Zagreb</derivirana_varijabla>
  </DomainObject.Predmet.ProtustrankaWithAdress>
  <DomainObject.Predmet.ProtustrankaWithAdressOIB>
    <izvorni_sadrzaj>WOK BY MATIJA jednostavno društvo s ograničenom odgovornošću za usluge i trgovinu, OIB 28715201961, Ilica 33, 10000 Zagreb</izvorni_sadrzaj>
    <derivirana_varijabla naziv="DomainObject.Predmet.ProtustrankaWithAdressOIB_1">WOK BY MATIJA jednostavno društvo s ograničenom odgovornošću za usluge i trgovinu, OIB 28715201961, Ilica 33, 10000 Zagreb</derivirana_varijabla>
  </DomainObject.Predmet.ProtustrankaWithAdressOIB>
  <DomainObject.Predmet.ProtustrankaNazivFormated>
    <izvorni_sadrzaj>WOK BY MATIJA jednostavno društvo s ograničenom odgovornošću za usluge i trgovinu</izvorni_sadrzaj>
    <derivirana_varijabla naziv="DomainObject.Predmet.ProtustrankaNazivFormated_1">WOK BY MATIJA jednostavno društvo s ograničenom odgovornošću za usluge i trgovinu</derivirana_varijabla>
  </DomainObject.Predmet.ProtustrankaNazivFormated>
  <DomainObject.Predmet.ProtustrankaNazivFormatedOIB>
    <izvorni_sadrzaj>WOK BY MATIJA jednostavno društvo s ograničenom odgovornošću za usluge i trgovinu, OIB 28715201961</izvorni_sadrzaj>
    <derivirana_varijabla naziv="DomainObject.Predmet.ProtustrankaNazivFormatedOIB_1">WOK BY MATIJA jednostavno društvo s ograničenom odgovornošću za usluge i trgovinu, OIB 28715201961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Nikolić</izvorni_sadrzaj>
    <derivirana_varijabla naziv="DomainObject.Predmet.StrankaFormated_1">  FINA Regionalni centar Zagreb; Matija Nikolić</derivirana_varijabla>
  </DomainObject.Predmet.StrankaFormated>
  <DomainObject.Predmet.StrankaFormatedOIB>
    <izvorni_sadrzaj>  FINA Regionalni centar Zagreb, OIB 85821130368; Matija Nikolić, OIB 22826553630</izvorni_sadrzaj>
    <derivirana_varijabla naziv="DomainObject.Predmet.StrankaFormatedOIB_1">  FINA Regionalni centar Zagreb, OIB 85821130368; Matija Nikolić, OIB 22826553630</derivirana_varijabla>
  </DomainObject.Predmet.StrankaFormatedOIB>
  <DomainObject.Predmet.StrankaFormatedWithAdress>
    <izvorni_sadrzaj> FINA Regionalni centar Zagreb, Trg svibanjskih žrtava 1995. br. 1, 10000 Zagreb; Matija Nikolić, Mihanovićeva Ulica 30, 10000 Zagreb</izvorni_sadrzaj>
    <derivirana_varijabla naziv="DomainObject.Predmet.StrankaFormatedWithAdress_1"> FINA Regionalni centar Zagreb, Trg svibanjskih žrtava 1995. br. 1, 10000 Zagreb; Matija Nikolić, Mihanovićeva Ulica 30, 10000 Zagreb</derivirana_varijabla>
  </DomainObject.Predmet.StrankaFormatedWithAdress>
  <DomainObject.Predmet.StrankaFormatedWithAdressOIB>
    <izvorni_sadrzaj> FINA Regionalni centar Zagreb, OIB 85821130368, Trg svibanjskih žrtava 1995. br. 1, 10000 Zagreb; Matija Nikolić, OIB 22826553630, Mihanovićeva Ulica 30, 10000 Zagreb</izvorni_sadrzaj>
    <derivirana_varijabla naziv="DomainObject.Predmet.StrankaFormatedWithAdressOIB_1"> FINA Regionalni centar Zagreb, OIB 85821130368, Trg svibanjskih žrtava 1995. br. 1, 10000 Zagreb; Matija Nikolić, OIB 22826553630, Mihanovićeva Ulica 30, 10000 Zagreb</derivirana_varijabla>
  </DomainObject.Predmet.StrankaFormatedWithAdressOIB>
  <DomainObject.Predmet.StrankaWithAdress>
    <izvorni_sadrzaj>FINA Regionalni centar Zagreb Trg svibanjskih žrtava 1995. br. 1,10000 Zagreb,Matija Nikolić Mihanovićeva Ulica 30,10000 Zagreb</izvorni_sadrzaj>
    <derivirana_varijabla naziv="DomainObject.Predmet.StrankaWithAdress_1">FINA Regionalni centar Zagreb Trg svibanjskih žrtava 1995. br. 1,10000 Zagreb,Matija Nikolić Mihanovićeva Ulica 30,10000 Zagreb</derivirana_varijabla>
  </DomainObject.Predmet.StrankaWithAdress>
  <DomainObject.Predmet.StrankaWithAdressOIB>
    <izvorni_sadrzaj>FINA Regionalni centar Zagreb, OIB 85821130368, Trg svibanjskih žrtava 1995. br. 1,10000 Zagreb,Matija Nikolić, OIB 22826553630, Mihanovićeva Ulica 30,10000 Zagreb</izvorni_sadrzaj>
    <derivirana_varijabla naziv="DomainObject.Predmet.StrankaWithAdressOIB_1">FINA Regionalni centar Zagreb, OIB 85821130368, Trg svibanjskih žrtava 1995. br. 1,10000 Zagreb,Matija Nikolić, OIB 22826553630, Mihanovićeva Ulica 30,10000 Zagreb</derivirana_varijabla>
  </DomainObject.Predmet.StrankaWithAdressOIB>
  <DomainObject.Predmet.StrankaNazivFormated>
    <izvorni_sadrzaj>FINA Regionalni centar Zagreb,Matija Nikolić</izvorni_sadrzaj>
    <derivirana_varijabla naziv="DomainObject.Predmet.StrankaNazivFormated_1">FINA Regionalni centar Zagreb,Matija Nikolić</derivirana_varijabla>
  </DomainObject.Predmet.StrankaNazivFormated>
  <DomainObject.Predmet.StrankaNazivFormatedOIB>
    <izvorni_sadrzaj>FINA Regionalni centar Zagreb, OIB 85821130368,Matija Nikolić, OIB 22826553630</izvorni_sadrzaj>
    <derivirana_varijabla naziv="DomainObject.Predmet.StrankaNazivFormatedOIB_1">FINA Regionalni centar Zagreb, OIB 85821130368,Matija Nikolić, OIB 22826553630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Matija Nikolić</item>
    </izvorni_sadrzaj>
    <derivirana_varijabla naziv="DomainObject.Predmet.StrankaListFormated_1">
      <item>FINA Regionalni centar Zagreb</item>
      <item>Matija Nikolić</item>
    </derivirana_varijabla>
  </DomainObject.Predmet.StrankaListFormated>
  <DomainObject.Predmet.StrankaListFormatedOIB>
    <izvorni_sadrzaj>
      <item>FINA Regionalni centar Zagreb, OIB 85821130368</item>
      <item>Matija Nikolić, OIB 22826553630</item>
    </izvorni_sadrzaj>
    <derivirana_varijabla naziv="DomainObject.Predmet.StrankaListFormatedOIB_1">
      <item>FINA Regionalni centar Zagreb, OIB 85821130368</item>
      <item>Matija Nikolić, OIB 22826553630</item>
    </derivirana_varijabla>
  </DomainObject.Predmet.StrankaListFormatedOIB>
  <DomainObject.Predmet.StrankaListFormatedWithAdress>
    <izvorni_sadrzaj>
      <item>FINA Regionalni centar Zagreb, Trg svibanjskih žrtava 1995. br. 1, 10000 Zagreb</item>
      <item>Matija Nikolić, Mihanovićeva Ulica 30, 10000 Zagreb</item>
    </izvorni_sadrzaj>
    <derivirana_varijabla naziv="DomainObject.Predmet.StrankaListFormatedWithAdress_1">
      <item>FINA Regionalni centar Zagreb, Trg svibanjskih žrtava 1995. br. 1, 10000 Zagreb</item>
      <item>Matija Nikolić, Mihanovićeva Ulica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Matija Nikolić, OIB 22826553630, Mihanovićeva Ulica 30, 10000 Zagreb</item>
    </izvorni_sadrzaj>
    <derivirana_varijabla naziv="DomainObject.Predmet.StrankaListFormatedWithAdressOIB_1">
      <item>FINA Regionalni centar Zagreb, OIB 85821130368, Trg svibanjskih žrtava 1995. br. 1, 10000 Zagreb</item>
      <item>Matija Nikolić, OIB 22826553630, Mihanovićeva Ulica 30, 10000 Zagreb</item>
    </derivirana_varijabla>
  </DomainObject.Predmet.StrankaListFormatedWithAdressOIB>
  <DomainObject.Predmet.StrankaListNazivFormated>
    <izvorni_sadrzaj>
      <item>FINA Regionalni centar Zagreb</item>
      <item>Matija Nikolić</item>
    </izvorni_sadrzaj>
    <derivirana_varijabla naziv="DomainObject.Predmet.StrankaListNazivFormated_1">
      <item>FINA Regionalni centar Zagreb</item>
      <item>Matija Nikolić</item>
    </derivirana_varijabla>
  </DomainObject.Predmet.StrankaListNazivFormated>
  <DomainObject.Predmet.StrankaListNazivFormatedOIB>
    <izvorni_sadrzaj>
      <item>FINA Regionalni centar Zagreb, OIB 85821130368</item>
      <item>Matija Nikolić, OIB 22826553630</item>
    </izvorni_sadrzaj>
    <derivirana_varijabla naziv="DomainObject.Predmet.StrankaListNazivFormatedOIB_1">
      <item>FINA Regionalni centar Zagreb, OIB 85821130368</item>
      <item>Matija Nikolić, OIB 22826553630</item>
    </derivirana_varijabla>
  </DomainObject.Predmet.StrankaListNazivFormatedOIB>
  <DomainObject.Predmet.ProtuStrankaListFormated>
    <izvorni_sadrzaj>
      <item>WOK BY MATIJA jednostavno društvo s ograničenom odgovornošću za usluge i trgovinu zastupanog po punomoćniku Matija Nikolić</item>
    </izvorni_sadrzaj>
    <derivirana_varijabla naziv="DomainObject.Predmet.ProtuStrankaListFormated_1">
      <item>WOK BY MATIJA jednostavno društvo s ograničenom odgovornošću za usluge i trgovinu zastupanog po punomoćniku Matija Nikolić</item>
    </derivirana_varijabla>
  </DomainObject.Predmet.ProtuStrankaListFormated>
  <DomainObject.Predmet.ProtuStrankaListFormatedOIB>
    <izvorni_sadrzaj>
      <item>WOK BY MATIJA jednostavno društvo s ograničenom odgovornošću za usluge i trgovinu, OIB 28715201961 zastupanog po punomoćniku Matija Nikolić</item>
    </izvorni_sadrzaj>
    <derivirana_varijabla naziv="DomainObject.Predmet.ProtuStrankaListFormatedOIB_1">
      <item>WOK BY MATIJA jednostavno društvo s ograničenom odgovornošću za usluge i trgovinu, OIB 28715201961 zastupanog po punomoćniku Matija Nikolić</item>
    </derivirana_varijabla>
  </DomainObject.Predmet.ProtuStrankaListFormatedOIB>
  <DomainObject.Predmet.ProtuStrankaListFormatedWithAdress>
    <izvorni_sadrzaj>
      <item>WOK BY MATIJA jednostavno društvo s ograničenom odgovornošću za usluge i trgovinu, Ilica 33, 10000 Zagreb zastupanog po punomoćniku Matija Nikolić</item>
    </izvorni_sadrzaj>
    <derivirana_varijabla naziv="DomainObject.Predmet.ProtuStrankaListFormatedWithAdress_1">
      <item>WOK BY MATIJA jednostavno društvo s ograničenom odgovornošću za usluge i trgovinu, Ilica 33, 10000 Zagreb zastupanog po punomoćniku Matija Nikolić</item>
    </derivirana_varijabla>
  </DomainObject.Predmet.ProtuStrankaListFormatedWithAdress>
  <DomainObject.Predmet.ProtuStrankaListFormatedWithAdressOIB>
    <izvorni_sadrzaj>
      <item>WOK BY MATIJA jednostavno društvo s ograničenom odgovornošću za usluge i trgovinu, OIB 28715201961, Ilica 33, 10000 Zagreb zastupanog po punomoćniku Matija Nikolić</item>
    </izvorni_sadrzaj>
    <derivirana_varijabla naziv="DomainObject.Predmet.ProtuStrankaListFormatedWithAdressOIB_1">
      <item>WOK BY MATIJA jednostavno društvo s ograničenom odgovornošću za usluge i trgovinu, OIB 28715201961, Ilica 33, 10000 Zagreb zastupanog po punomoćniku Matija Nikolić</item>
    </derivirana_varijabla>
  </DomainObject.Predmet.ProtuStrankaListFormatedWithAdressOIB>
  <DomainObject.Predmet.ProtuStrankaListNazivFormated>
    <izvorni_sadrzaj>
      <item>WOK BY MATIJA jednostavno društvo s ograničenom odgovornošću za usluge i trgovinu</item>
    </izvorni_sadrzaj>
    <derivirana_varijabla naziv="DomainObject.Predmet.ProtuStrankaListNazivFormated_1">
      <item>WOK BY MATIJA jednostavno društvo s ograničenom odgovornošću za usluge i trgovinu</item>
    </derivirana_varijabla>
  </DomainObject.Predmet.ProtuStrankaListNazivFormated>
  <DomainObject.Predmet.ProtuStrankaListNazivFormatedOIB>
    <izvorni_sadrzaj>
      <item>WOK BY MATIJA jednostavno društvo s ograničenom odgovornošću za usluge i trgovinu, OIB 28715201961</item>
    </izvorni_sadrzaj>
    <derivirana_varijabla naziv="DomainObject.Predmet.ProtuStrankaListNazivFormatedOIB_1">
      <item>WOK BY MATIJA jednostavno društvo s ograničenom odgovornošću za usluge i trgovinu, OIB 28715201961</item>
    </derivirana_varijabla>
  </DomainObject.Predmet.ProtuStrankaListNazivFormatedOIB>
  <DomainObject.Predmet.OstaliListFormated>
    <izvorni_sadrzaj>
      <item>Matija Nikolić punomoćnik sudionika u postupku WOK BY MATIJA jednostavno društvo s ograničenom odgovornošću za usluge i trgovinu</item>
      <item>Ivan Prpić</item>
    </izvorni_sadrzaj>
    <derivirana_varijabla naziv="DomainObject.Predmet.OstaliListFormated_1">
      <item>Matija Nikolić punomoćnik sudionika u postupku WOK BY MATIJA jednostavno društvo s ograničenom odgovornošću za usluge i trgovinu</item>
      <item>Ivan Prpić</item>
    </derivirana_varijabla>
  </DomainObject.Predmet.OstaliListFormated>
  <DomainObject.Predmet.OstaliListFormatedOIB>
    <izvorni_sadrzaj>
      <item>Matija Nikolić, OIB 22826553630 punomoćnik sudionika u postupku WOK BY MATIJA jednostavno društvo s ograničenom odgovornošću za usluge i trgovinu</item>
      <item>Ivan Prpić, OIB 16795120342</item>
    </izvorni_sadrzaj>
    <derivirana_varijabla naziv="DomainObject.Predmet.OstaliListFormatedOIB_1">
      <item>Matija Nikolić, OIB 22826553630 punomoćnik sudionika u postupku WOK BY MATIJA jednostavno društvo s ograničenom odgovornošću za usluge i trgovinu</item>
      <item>Ivan Prpić, OIB 16795120342</item>
    </derivirana_varijabla>
  </DomainObject.Predmet.OstaliListFormatedOIB>
  <DomainObject.Predmet.OstaliListFormatedWithAdress>
    <izvorni_sadrzaj>
      <item>Matija Nikolić, Mihanovićeva Ulica 30, 10000 Zagreb punomoćnik sudionika u postupku WOK BY MATIJA jednostavno društvo s ograničenom odgovornošću za usluge i trgovinu</item>
      <item>Ivan Prpić, Hruševečka Ulica 11, 10000 Zagreb</item>
    </izvorni_sadrzaj>
    <derivirana_varijabla naziv="DomainObject.Predmet.OstaliListFormatedWithAdress_1">
      <item>Matija Nikolić, Mihanovićeva Ulica 30, 10000 Zagreb punomoćnik sudionika u postupku WOK BY MATIJA jednostavno društvo s ograničenom odgovornošću za usluge i trgovinu</item>
      <item>Ivan Prpić, Hruševečka Ulica 11, 10000 Zagreb</item>
    </derivirana_varijabla>
  </DomainObject.Predmet.OstaliListFormatedWithAdress>
  <DomainObject.Predmet.OstaliListFormatedWithAdressOIB>
    <izvorni_sadrzaj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izvorni_sadrzaj>
    <derivirana_varijabla naziv="DomainObject.Predmet.OstaliListFormatedWithAdressOIB_1"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derivirana_varijabla>
  </DomainObject.Predmet.OstaliListFormatedWithAdressOIB>
  <DomainObject.Predmet.OstaliListNazivFormated>
    <izvorni_sadrzaj>
      <item>Matija Nikolić</item>
      <item>Ivan Prpić</item>
    </izvorni_sadrzaj>
    <derivirana_varijabla naziv="DomainObject.Predmet.OstaliListNazivFormated_1">
      <item>Matija Nikolić</item>
      <item>Ivan Prpić</item>
    </derivirana_varijabla>
  </DomainObject.Predmet.OstaliListNazivFormated>
  <DomainObject.Predmet.OstaliListNazivFormatedOIB>
    <izvorni_sadrzaj>
      <item>Matija Nikolić, OIB 22826553630</item>
      <item>Ivan Prpić, OIB 16795120342</item>
    </izvorni_sadrzaj>
    <derivirana_varijabla naziv="DomainObject.Predmet.OstaliListNazivFormatedOIB_1">
      <item>Matija Nikolić, OIB 22826553630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WOK BY MATIJA jednostavno društvo s ograničenom odgovornošću za usluge i trgovinu</izvorni_sadrzaj>
    <derivirana_varijabla naziv="DomainObject.Predmet.ProtustrankaIDrugi_1">WOK BY MATIJA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WOK BY MATIJA jednostavno društvo s ograničenom odgovornošću za usluge i trgovinu, OIB 28715201961, Ilica 33, 10000 Zagreb</izvorni_sadrzaj>
    <derivirana_varijabla naziv="DomainObject.Predmet.ProtustrankaIDrugiAdressOIB_1">WOK BY MATIJA jednostavno društvo s ograničenom odgovornošću za usluge i trgovinu, OIB 28715201961,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WOK BY MATIJA jednostavno društvo s ograničenom odgovornošću za usluge i trgovinu</item>
      <item>FINA Regionalni centar Zagreb</item>
      <item>Matija Nikolić</item>
      <item>Matija Nikolić</item>
      <item>Ivan Prpić</item>
    </izvorni_sadrzaj>
    <derivirana_varijabla naziv="DomainObject.Predmet.SudioniciListNaziv_1">
      <item>WOK BY MATIJA jednostavno društvo s ograničenom odgovornošću za usluge i trgovinu</item>
      <item>FINA Regionalni centar Zagreb</item>
      <item>Matija Nikolić</item>
      <item>Matija Nikolić</item>
      <item>Ivan Prpić</item>
    </derivirana_varijabla>
  </DomainObject.Predmet.SudioniciListNaziv>
  <DomainObject.Predmet.SudioniciListAdressOIB>
    <izvorni_sadrzaj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izvorni_sadrzaj>
    <derivirana_varijabla naziv="DomainObject.Predmet.SudioniciListAdressOIB_1"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28715201961</item>
      <item>, OIB 85821130368</item>
      <item>, OIB 22826553630</item>
      <item>, OIB 22826553630</item>
      <item>, OIB 16795120342</item>
    </izvorni_sadrzaj>
    <derivirana_varijabla naziv="DomainObject.Predmet.SudioniciListNazivOIB_1">
      <item>, OIB 28715201961</item>
      <item>, OIB 85821130368</item>
      <item>, OIB 22826553630</item>
      <item>, OIB 22826553630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St-5264/2016-45</izvorni_sadrzaj>
    <derivirana_varijabla naziv="DomainObject.PredzadnjaOdlukaIzPredmeta.Oznaka_1">St-5264/2016-45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1633</properties:Words>
  <properties:Characters>9015</properties:Characters>
  <properties:Lines>188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2019-01-08T09:07:00Z</dcterms:created>
  <dc:creator>Korisnik</dc:creator>
  <cp:lastModifiedBy>Renata Klokočki</cp:lastModifiedBy>
  <cp:lastPrinted>2019-01-08T08:37:00Z</cp:lastPrinted>
  <dcterms:modified xmlns:xsi="http://www.w3.org/2001/XMLSchema-instance" xsi:type="dcterms:W3CDTF">2019-01-08T09:14:00Z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-WOK BY MATIJA.docx)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