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e16b" w14:paraId="fffe16b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9F5670">
        <w:rPr>
          <w:rFonts w:hAnsi="Times New Roman" w:ascii="Times New Roman"/>
          <w:szCs w:val="24"/>
          <w:lang w:val="hr-HR"/>
        </w:rPr>
        <w:t>23</w:t>
      </w:r>
      <w:r w:rsidR="00756978">
        <w:rPr>
          <w:rFonts w:hAnsi="Times New Roman" w:ascii="Times New Roman"/>
          <w:szCs w:val="24"/>
          <w:lang w:val="hr-HR"/>
        </w:rPr>
        <w:t>. svibnja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9F5670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</w:t>
      </w:r>
      <w:r w:rsidR="003A4205" w:rsidRPr="009F5670">
        <w:rPr>
          <w:rFonts w:hAnsi="Times New Roman" w:ascii="Times New Roman"/>
          <w:szCs w:val="24"/>
          <w:lang w:val="hr-HR"/>
        </w:rPr>
        <w:t xml:space="preserve">ročištu </w:t>
      </w:r>
      <w:r w:rsidR="00FF36A4" w:rsidRPr="009F5670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9F5670" w:rsidR="005B2E29" w:rsidRPr="009F5670">
      <w:pPr>
        <w:jc w:val="center"/>
        <w:rPr>
          <w:rFonts w:hAnsi="Times New Roman" w:ascii="Times New Roman"/>
          <w:lang w:val="hr-HR"/>
        </w:rPr>
      </w:pPr>
      <w:r w:rsidRPr="009F5670">
        <w:rPr>
          <w:rFonts w:hAnsi="Times New Roman" w:ascii="Times New Roman"/>
          <w:szCs w:val="24"/>
          <w:lang w:val="hr-HR"/>
        </w:rPr>
        <w:t>nad dužnikom</w:t>
      </w:r>
      <w:r w:rsidRPr="009F5670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9F5670" w:rsidRPr="009F5670">
        <w:rPr>
          <w:rFonts w:eastAsia="SimSun" w:hAnsi="Times New Roman" w:ascii="Times New Roman"/>
          <w:kern w:val="2"/>
          <w:lang w:bidi="hi-IN" w:eastAsia="zh-CN" w:val="hr-HR"/>
        </w:rPr>
        <w:t>SPORTILUS j.d.o.o., Čakovec, Zrinsko-Frankopanska 14, OIB: 64870772115</w:t>
      </w:r>
    </w:p>
    <w:p w:rsidRDefault="00E8232C" w:rsidP="00FC27CC" w:rsidR="00E8232C" w:rsidRPr="009F5670">
      <w:pPr>
        <w:jc w:val="center"/>
        <w:rPr>
          <w:rFonts w:hAnsi="Times New Roman" w:ascii="Times New Roman"/>
          <w:szCs w:val="24"/>
          <w:lang w:val="hr-HR"/>
        </w:rPr>
      </w:pPr>
    </w:p>
    <w:p w:rsidRDefault="00683ACD" w:rsidR="00683AC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9F5670">
        <w:rPr>
          <w:rFonts w:hAnsi="Times New Roman" w:ascii="Times New Roman"/>
          <w:szCs w:val="24"/>
          <w:lang w:val="hr-HR"/>
        </w:rPr>
        <w:t xml:space="preserve">12,15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450C09">
      <w:pPr>
        <w:jc w:val="both"/>
        <w:rPr>
          <w:rFonts w:hAnsi="Times New Roman" w:ascii="Times New Roman"/>
          <w:szCs w:val="24"/>
          <w:lang w:val="hr-HR"/>
        </w:rPr>
      </w:pPr>
      <w:r w:rsidRPr="009F5670">
        <w:rPr>
          <w:rFonts w:hAnsi="Times New Roman" w:ascii="Times New Roman"/>
          <w:szCs w:val="24"/>
          <w:lang w:val="hr-HR"/>
        </w:rPr>
        <w:t>PRISUTNI:</w:t>
      </w:r>
    </w:p>
    <w:p w:rsidRDefault="00450E8F" w:rsidP="008355A6" w:rsidR="00CB7461" w:rsidRPr="009F56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-zastupnik Republike Hrvatske, zamjenik Županijskog državnog odvjetnika u Varaždinu, Građansko-upravni odjel, Tomo Božić</w:t>
      </w:r>
    </w:p>
    <w:p w:rsidRDefault="00683ACD" w:rsidP="008355A6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83ACD" w:rsidP="008355A6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7489" w:rsidP="008355A6" w:rsidR="0044748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7489" w:rsidP="00683ACD" w:rsidR="00683A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na današnje ročište nije pristupio nitko za uredno pozvanog dužnika i direktora dužnika.</w:t>
      </w:r>
    </w:p>
    <w:p w:rsidRDefault="00447489" w:rsidP="00683ACD" w:rsidR="0044748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47489" w:rsidP="00447489" w:rsidR="0044748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 Republike Hrvatske predaje u spis stanje računa poreznog obveznika prema kojem stanje poreznog duga na 11. travnja 2018. iznosi 8.247,87 kn.</w:t>
      </w:r>
    </w:p>
    <w:p w:rsidRDefault="00447489" w:rsidP="00683ACD" w:rsidR="00447489">
      <w:pPr>
        <w:jc w:val="both"/>
        <w:rPr>
          <w:rFonts w:hAnsi="Times New Roman" w:ascii="Times New Roman"/>
          <w:szCs w:val="24"/>
          <w:lang w:val="hr-HR"/>
        </w:rPr>
      </w:pPr>
    </w:p>
    <w:p w:rsidRDefault="00447489" w:rsidP="00683ACD" w:rsidR="0044748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evidenciji Fine iz sustava e-Blokade dužnik je u blokadi sa iznosom od 6.667,73 kn.</w:t>
      </w:r>
    </w:p>
    <w:p w:rsidRDefault="00447489" w:rsidP="00683ACD" w:rsidR="00447489">
      <w:pPr>
        <w:jc w:val="both"/>
        <w:rPr>
          <w:rFonts w:hAnsi="Times New Roman" w:ascii="Times New Roman"/>
          <w:szCs w:val="24"/>
          <w:lang w:val="hr-HR"/>
        </w:rPr>
      </w:pPr>
    </w:p>
    <w:p w:rsidRDefault="00447489" w:rsidP="00683ACD" w:rsidR="00447489">
      <w:pPr>
        <w:jc w:val="both"/>
        <w:rPr>
          <w:rFonts w:hAnsi="Times New Roman" w:ascii="Times New Roman"/>
          <w:szCs w:val="24"/>
          <w:lang w:val="hr-HR"/>
        </w:rPr>
      </w:pPr>
    </w:p>
    <w:p w:rsidRDefault="00683ACD" w:rsidP="00683ACD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83ACD" w:rsidP="00447489" w:rsidR="00683ACD">
      <w:pPr>
        <w:ind w:firstLine="720"/>
        <w:rPr>
          <w:rFonts w:hAnsi="Times New Roman" w:ascii="Times New Roman"/>
          <w:szCs w:val="24"/>
          <w:lang w:val="hr-HR"/>
        </w:rPr>
      </w:pPr>
    </w:p>
    <w:p w:rsidRDefault="00683ACD" w:rsidP="00447489" w:rsidR="00683ACD" w:rsidRPr="00683ACD">
      <w:pPr>
        <w:ind w:firstLine="720"/>
        <w:jc w:val="both"/>
        <w:rPr>
          <w:rFonts w:eastAsia="SimSun" w:hAnsi="Times New Roman" w:ascii="Times New Roman"/>
          <w:kern w:val="2"/>
          <w:lang w:bidi="hi-IN" w:eastAsia="zh-CN"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447489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447489" w:rsidRPr="00447489">
        <w:rPr>
          <w:rFonts w:eastAsia="SimSun" w:hAnsi="Times New Roman" w:ascii="Times New Roman"/>
          <w:kern w:val="2"/>
          <w:lang w:bidi="hi-IN" w:eastAsia="zh-CN" w:val="hr-HR"/>
        </w:rPr>
        <w:t xml:space="preserve">SPORTILUS j.d.o.o., </w:t>
      </w:r>
      <w:r w:rsidR="00447489" w:rsidRPr="00447489">
        <w:rPr>
          <w:rFonts w:cs="MS Mincho" w:eastAsia="MS Mincho" w:hAnsi="MS Mincho" w:ascii="MS Mincho" w:hint="eastAsia"/>
          <w:kern w:val="2"/>
          <w:lang w:bidi="hi-IN" w:eastAsia="zh-CN" w:val="hr-HR"/>
        </w:rPr>
        <w:t>Č</w:t>
      </w:r>
      <w:r w:rsidR="00447489" w:rsidRPr="00447489">
        <w:rPr>
          <w:rFonts w:eastAsia="SimSun" w:hAnsi="Times New Roman" w:ascii="Times New Roman"/>
          <w:kern w:val="2"/>
          <w:lang w:bidi="hi-IN" w:eastAsia="zh-CN" w:val="hr-HR"/>
        </w:rPr>
        <w:t>akovec, Zrinsko-Frankopanska 14, OIB: 64870772115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447489">
        <w:rPr>
          <w:rFonts w:hAnsi="Times New Roman" w:ascii="Times New Roman"/>
          <w:lang w:val="hr-HR"/>
        </w:rPr>
        <w:t>111/18</w:t>
      </w:r>
      <w:r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447489" w:rsidP="00683ACD" w:rsidR="00447489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Dovršeno u</w:t>
      </w:r>
      <w:r w:rsidR="00833C76">
        <w:rPr>
          <w:rFonts w:hAnsi="Times New Roman" w:ascii="Times New Roman"/>
          <w:szCs w:val="24"/>
          <w:lang w:val="hr-HR"/>
        </w:rPr>
        <w:t xml:space="preserve"> </w:t>
      </w:r>
      <w:r w:rsidR="00447489">
        <w:rPr>
          <w:rFonts w:hAnsi="Times New Roman" w:ascii="Times New Roman"/>
          <w:szCs w:val="24"/>
          <w:lang w:val="hr-HR"/>
        </w:rPr>
        <w:t xml:space="preserve">12,30 </w:t>
      </w:r>
      <w:r w:rsidR="00833C76">
        <w:rPr>
          <w:rFonts w:hAnsi="Times New Roman" w:ascii="Times New Roman"/>
          <w:szCs w:val="24"/>
          <w:lang w:val="hr-HR"/>
        </w:rPr>
        <w:t>sati</w:t>
      </w:r>
      <w:r w:rsidRPr="00F46036">
        <w:rPr>
          <w:rFonts w:hAnsi="Times New Roman" w:ascii="Times New Roman"/>
          <w:szCs w:val="24"/>
          <w:lang w:val="hr-HR"/>
        </w:rPr>
        <w:t>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CA6" w:rsidR="00037CA6">
      <w:r>
        <w:separator/>
      </w:r>
    </w:p>
  </w:endnote>
  <w:endnote w:id="0" w:type="continuationSeparator">
    <w:p w:rsidRDefault="00037CA6" w:rsidR="00037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CA6" w:rsidR="00037CA6">
      <w:r>
        <w:separator/>
      </w:r>
    </w:p>
  </w:footnote>
  <w:footnote w:id="0" w:type="continuationSeparator">
    <w:p w:rsidRDefault="00037CA6" w:rsidR="00037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683ACD" w:rsidRPr="00683AC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9F5670">
      <w:rPr>
        <w:rFonts w:hAnsi="Times New Roman" w:ascii="Times New Roman"/>
        <w:szCs w:val="24"/>
      </w:rPr>
      <w:t>111</w:t>
    </w:r>
    <w:r w:rsidR="00756978">
      <w:rPr>
        <w:rFonts w:hAnsi="Times New Roman" w:ascii="Times New Roman"/>
        <w:szCs w:val="24"/>
      </w:rPr>
      <w:t>/18-</w:t>
    </w:r>
    <w:r w:rsidR="00450E8F">
      <w:rPr>
        <w:rFonts w:hAnsi="Times New Roman" w:ascii="Times New Roman"/>
        <w:szCs w:val="24"/>
      </w:rPr>
      <w:t>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37CA6"/>
    <w:rsid w:val="000442BE"/>
    <w:rsid w:val="0004604A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C501D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47489"/>
    <w:rsid w:val="00450C09"/>
    <w:rsid w:val="00450E8F"/>
    <w:rsid w:val="004615AE"/>
    <w:rsid w:val="00495273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1E00"/>
    <w:rsid w:val="006739B1"/>
    <w:rsid w:val="00677CB3"/>
    <w:rsid w:val="00677F74"/>
    <w:rsid w:val="0068071C"/>
    <w:rsid w:val="00681FBC"/>
    <w:rsid w:val="00683ACD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56978"/>
    <w:rsid w:val="007605AA"/>
    <w:rsid w:val="00760C0A"/>
    <w:rsid w:val="00762BD9"/>
    <w:rsid w:val="00764B41"/>
    <w:rsid w:val="00766930"/>
    <w:rsid w:val="007819AB"/>
    <w:rsid w:val="00786E76"/>
    <w:rsid w:val="007919F7"/>
    <w:rsid w:val="007D5BEA"/>
    <w:rsid w:val="007F023E"/>
    <w:rsid w:val="007F5357"/>
    <w:rsid w:val="008101BF"/>
    <w:rsid w:val="00830A8A"/>
    <w:rsid w:val="00833C76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C5EC6"/>
    <w:rsid w:val="009D392A"/>
    <w:rsid w:val="009D7014"/>
    <w:rsid w:val="009F1369"/>
    <w:rsid w:val="009F5670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34BC"/>
    <w:rsid w:val="00E7680B"/>
    <w:rsid w:val="00E8232C"/>
    <w:rsid w:val="00E9265F"/>
    <w:rsid w:val="00E93A3E"/>
    <w:rsid w:val="00E93EDC"/>
    <w:rsid w:val="00EA0D9F"/>
    <w:rsid w:val="00EA0F50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5209B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0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0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0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0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0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0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0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0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2018.</izvorni_sadrzaj>
    <derivirana_varijabla naziv="DomainObject.StvarniPocetakDatum_1">23. svibnja 2018.</derivirana_varijabla>
  </DomainObject.StvarniPocetakDatum>
  <DomainObject.StvarniZavrsetakDatum>
    <izvorni_sadrzaj>23. svibnja 2018.</izvorni_sadrzaj>
    <derivirana_varijabla naziv="DomainObject.StvarniZavrsetakDatum_1">23. svibnja 2018.</derivirana_varijabla>
  </DomainObject.StvarniZavrsetakDatum>
  <DomainObject.PlaniraniZavrsetakDatum>
    <izvorni_sadrzaj>23. svibnja 2018.</izvorni_sadrzaj>
    <derivirana_varijabla naziv="DomainObject.PlaniraniZavrsetakDatum_1">23. svibnja 2018.</derivirana_varijabla>
  </DomainObject.PlaniraniZavrsetakDatum>
  <DomainObject.PlaniraniPocetakDatum>
    <izvorni_sadrzaj>23. svibnja 2018.</izvorni_sadrzaj>
    <derivirana_varijabla naziv="DomainObject.PlaniraniPocetakDatum_1">23. svibnja 2018.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2018.</izvorni_sadrzaj>
    <derivirana_varijabla naziv="DomainObject.Zapisnik.DatumKreiranja_1">23.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St-111/2018-7</izvorni_sadrzaj>
    <derivirana_varijabla naziv="DomainObject.Zapisnik.Oznaka_1">St-111/2018-7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SPORTILUS jednostavno društvo s ograničenom odgovornošću za informatičku logistiku u sportu zastupanog po punomoćniku SANIMIR RADEK</izvorni_sadrzaj>
    <derivirana_varijabla naziv="DomainObject.Predmet.ProtustrankaFormated_1">  SPORTILUS jednostavno društvo s ograničenom odgovornošću za informatičku logistiku u sportu zastupanog po punomoćniku SANIMIR RADEK</derivirana_varijabla>
  </DomainObject.Predmet.ProtustrankaFormated>
  <DomainObject.Predmet.ProtustrankaFormatedOIB>
    <izvorni_sadrzaj>  SPORTILUS jednostavno društvo s ograničenom odgovornošću za informatičku logistiku u sportu, OIB 64870772115 zastupanog po punomoćniku SANIMIR RADEK</izvorni_sadrzaj>
    <derivirana_varijabla naziv="DomainObject.Predmet.ProtustrankaFormatedOIB_1">  SPORTILUS jednostavno društvo s ograničenom odgovornošću za informatičku logistiku u sportu, OIB 64870772115 zastupanog po punomoćniku SANIMIR RADEK</derivirana_varijabla>
  </DomainObject.Predmet.ProtustrankaFormatedOIB>
  <DomainObject.Predmet.ProtustrankaFormatedWithAdress>
    <izvorni_sadrzaj> SPORTILUS jednostavno društvo s ograničenom odgovornošću za informatičku logistiku u sportu, Zrinsko-Frankopanska 14, 40000 Čakovec zastupanog po punomoćniku SANIMIR RADEK</izvorni_sadrzaj>
    <derivirana_varijabla naziv="DomainObject.Predmet.ProtustrankaFormatedWithAdress_1"> SPORTILUS jednostavno društvo s ograničenom odgovornošću za informatičku logistiku u sportu, Zrinsko-Frankopanska 14, 40000 Čakovec zastupanog po punomoćniku SANIMIR RADEK</derivirana_varijabla>
  </DomainObject.Predmet.ProtustrankaFormatedWithAdress>
  <DomainObject.Predmet.ProtustrankaFormatedWithAdressOIB>
    <izvorni_sadrzaj> SPORTILUS jednostavno društvo s ograničenom odgovornošću za informatičku logistiku u sportu, OIB 64870772115, Zrinsko-Frankopanska 14, 40000 Čakovec zastupanog po punomoćniku SANIMIR RADEK</izvorni_sadrzaj>
    <derivirana_varijabla naziv="DomainObject.Predmet.ProtustrankaFormatedWithAdressOIB_1"> SPORTILUS jednostavno društvo s ograničenom odgovornošću za informatičku logistiku u sportu, OIB 64870772115, Zrinsko-Frankopanska 14, 40000 Čakovec zastupanog po punomoćniku SANIMIR RADEK</derivirana_varijabla>
  </DomainObject.Predmet.ProtustrankaFormatedWithAdressOIB>
  <DomainObject.Predmet.ProtustrankaWithAdress>
    <izvorni_sadrzaj>SPORTILUS jednostavno društvo s ograničenom odgovornošću za informatičku logistiku u sportu Zrinsko-Frankopanska 14, 40000 Čakovec</izvorni_sadrzaj>
    <derivirana_varijabla naziv="DomainObject.Predmet.ProtustrankaWithAdress_1">SPORTILUS jednostavno društvo s ograničenom odgovornošću za informatičku logistiku u sportu Zrinsko-Frankopanska 14, 40000 Čakovec</derivirana_varijabla>
  </DomainObject.Predmet.ProtustrankaWithAdress>
  <DomainObject.Predmet.ProtustrankaWithAdressOIB>
    <izvorni_sadrzaj>SPORTILUS jednostavno društvo s ograničenom odgovornošću za informatičku logistiku u sportu, OIB 64870772115, Zrinsko-Frankopanska 14, 40000 Čakovec</izvorni_sadrzaj>
    <derivirana_varijabla naziv="DomainObject.Predmet.ProtustrankaWithAdressOIB_1">SPORTILUS jednostavno društvo s ograničenom odgovornošću za informatičku logistiku u sportu, OIB 64870772115, Zrinsko-Frankopanska 14, 40000 Čakovec</derivirana_varijabla>
  </DomainObject.Predmet.ProtustrankaWithAdressOIB>
  <DomainObject.Predmet.ProtustrankaNazivFormated>
    <izvorni_sadrzaj>SPORTILUS jednostavno društvo s ograničenom odgovornošću za informatičku logistiku u sportu</izvorni_sadrzaj>
    <derivirana_varijabla naziv="DomainObject.Predmet.ProtustrankaNazivFormated_1">SPORTILUS jednostavno društvo s ograničenom odgovornošću za informatičku logistiku u sportu</derivirana_varijabla>
  </DomainObject.Predmet.ProtustrankaNazivFormated>
  <DomainObject.Predmet.ProtustrankaNazivFormatedOIB>
    <izvorni_sadrzaj>SPORTILUS jednostavno društvo s ograničenom odgovornošću za informatičku logistiku u sportu, OIB 64870772115</izvorni_sadrzaj>
    <derivirana_varijabla naziv="DomainObject.Predmet.ProtustrankaNazivFormatedOIB_1">SPORTILUS jednostavno društvo s ograničenom odgovornošću za informatičku logistiku u sportu, OIB 64870772115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7086.44</izvorni_sadrzaj>
    <derivirana_varijabla naziv="DomainObject.Predmet.TrenutnaVrijednost_1">7086.44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SPORTILUS jednostavno društvo s ograničenom odgovornošću za informatičku logistiku u sportu zastupanog po punomoćniku SANIMIR RADEK</item>
    </izvorni_sadrzaj>
    <derivirana_varijabla naziv="DomainObject.Predmet.ProtuStrankaListFormated_1">
      <item>SPORTILUS jednostavno društvo s ograničenom odgovornošću za informatičku logistiku u sportu zastupanog po punomoćniku SANIMIR RADEK</item>
    </derivirana_varijabla>
  </DomainObject.Predmet.ProtuStrankaListFormated>
  <DomainObject.Predmet.ProtuStrankaListFormatedOIB>
    <izvorni_sadrzaj>
      <item>SPORTILUS jednostavno društvo s ograničenom odgovornošću za informatičku logistiku u sportu, OIB 64870772115 zastupanog po punomoćniku SANIMIR RADEK</item>
    </izvorni_sadrzaj>
    <derivirana_varijabla naziv="DomainObject.Predmet.ProtuStrankaListFormatedOIB_1">
      <item>SPORTILUS jednostavno društvo s ograničenom odgovornošću za informatičku logistiku u sportu, OIB 64870772115 zastupanog po punomoćniku SANIMIR RADEK</item>
    </derivirana_varijabla>
  </DomainObject.Predmet.ProtuStrankaListFormatedOIB>
  <DomainObject.Predmet.ProtuStrankaListFormatedWithAdress>
    <izvorni_sadrzaj>
      <item>SPORTILUS jednostavno društvo s ograničenom odgovornošću za informatičku logistiku u sportu, Zrinsko-Frankopanska 14, 40000 Čakovec zastupanog po punomoćniku SANIMIR RADEK</item>
    </izvorni_sadrzaj>
    <derivirana_varijabla naziv="DomainObject.Predmet.ProtuStrankaListFormatedWithAdress_1">
      <item>SPORTILUS jednostavno društvo s ograničenom odgovornošću za informatičku logistiku u sportu, Zrinsko-Frankopanska 14, 40000 Čakovec zastupanog po punomoćniku SANIMIR RADEK</item>
    </derivirana_varijabla>
  </DomainObject.Predmet.ProtuStrankaListFormatedWithAdress>
  <DomainObject.Predmet.ProtuStrankaListFormatedWithAdressOIB>
    <izvorni_sadrzaj>
      <item>SPORTILUS jednostavno društvo s ograničenom odgovornošću za informatičku logistiku u sportu, OIB 64870772115, Zrinsko-Frankopanska 14, 40000 Čakovec zastupanog po punomoćniku SANIMIR RADEK</item>
    </izvorni_sadrzaj>
    <derivirana_varijabla naziv="DomainObject.Predmet.ProtuStrankaListFormatedWithAdressOIB_1">
      <item>SPORTILUS jednostavno društvo s ograničenom odgovornošću za informatičku logistiku u sportu, OIB 64870772115, Zrinsko-Frankopanska 14, 40000 Čakovec zastupanog po punomoćniku SANIMIR RADEK</item>
    </derivirana_varijabla>
  </DomainObject.Predmet.ProtuStrankaListFormatedWithAdressOIB>
  <DomainObject.Predmet.ProtuStrankaListNazivFormated>
    <izvorni_sadrzaj>
      <item>SPORTILUS jednostavno društvo s ograničenom odgovornošću za informatičku logistiku u sportu</item>
    </izvorni_sadrzaj>
    <derivirana_varijabla naziv="DomainObject.Predmet.ProtuStrankaListNazivFormated_1">
      <item>SPORTILUS jednostavno društvo s ograničenom odgovornošću za informatičku logistiku u sportu</item>
    </derivirana_varijabla>
  </DomainObject.Predmet.ProtuStrankaListNazivFormated>
  <DomainObject.Predmet.ProtuStrankaListNazivFormatedOIB>
    <izvorni_sadrzaj>
      <item>SPORTILUS jednostavno društvo s ograničenom odgovornošću za informatičku logistiku u sportu, OIB 64870772115</item>
    </izvorni_sadrzaj>
    <derivirana_varijabla naziv="DomainObject.Predmet.ProtuStrankaListNazivFormatedOIB_1">
      <item>SPORTILUS jednostavno društvo s ograničenom odgovornošću za informatičku logistiku u sportu, OIB 64870772115</item>
    </derivirana_varijabla>
  </DomainObject.Predmet.ProtuStrankaListNazivFormatedOIB>
  <DomainObject.Predmet.OstaliListFormated>
    <izvorni_sadrzaj>
      <item>Sudski registar</item>
      <item>SANIMIR RADEK punomoćnik sudionika u postupku SPORTILUS jednostavno društvo s ograničenom odgovornošću za informatičku logistiku u sportu</item>
    </izvorni_sadrzaj>
    <derivirana_varijabla naziv="DomainObject.Predmet.OstaliListFormated_1">
      <item>Sudski registar</item>
      <item>SANIMIR RADEK punomoćnik sudionika u postupku SPORTILUS jednostavno društvo s ograničenom odgovornošću za informatičku logistiku u sportu</item>
    </derivirana_varijabla>
  </DomainObject.Predmet.OstaliListFormated>
  <DomainObject.Predmet.OstaliListFormatedOIB>
    <izvorni_sadrzaj>
      <item>Sudski registar</item>
      <item>SANIMIR RADEK, OIB 17628500366 punomoćnik sudionika u postupku SPORTILUS jednostavno društvo s ograničenom odgovornošću za informatičku logistiku u sportu</item>
    </izvorni_sadrzaj>
    <derivirana_varijabla naziv="DomainObject.Predmet.OstaliListFormatedOIB_1">
      <item>Sudski registar</item>
      <item>SANIMIR RADEK, OIB 17628500366 punomoćnik sudionika u postupku SPORTILUS jednostavno društvo s ograničenom odgovornošću za informatičku logistiku u sportu</item>
    </derivirana_varijabla>
  </DomainObject.Predmet.OstaliListFormatedOIB>
  <DomainObject.Predmet.OstaliListFormatedWithAdress>
    <izvorni_sadrzaj>
      <item>Sudski registar</item>
      <item>SANIMIR RADEK, Okrugli Vrh 26/A, 40000 Okrugli Vrh punomoćnik sudionika u postupku SPORTILUS jednostavno društvo s ograničenom odgovornošću za informatičku logistiku u sportu</item>
    </izvorni_sadrzaj>
    <derivirana_varijabla naziv="DomainObject.Predmet.OstaliListFormatedWithAdress_1">
      <item>Sudski registar</item>
      <item>SANIMIR RADEK, Okrugli Vrh 26/A, 40000 Okrugli Vrh punomoćnik sudionika u postupku SPORTILUS jednostavno društvo s ograničenom odgovornošću za informatičku logistiku u sportu</item>
    </derivirana_varijabla>
  </DomainObject.Predmet.OstaliListFormatedWithAdress>
  <DomainObject.Predmet.OstaliListFormatedWithAdressOIB>
    <izvorni_sadrzaj>
      <item>Sudski registar</item>
      <item>SANIMIR RADEK, OIB 17628500366, Okrugli Vrh 26/A, 40000 Okrugli Vrh punomoćnik sudionika u postupku SPORTILUS jednostavno društvo s ograničenom odgovornošću za informatičku logistiku u sportu</item>
    </izvorni_sadrzaj>
    <derivirana_varijabla naziv="DomainObject.Predmet.OstaliListFormatedWithAdressOIB_1">
      <item>Sudski registar</item>
      <item>SANIMIR RADEK, OIB 17628500366, Okrugli Vrh 26/A, 40000 Okrugli Vrh punomoćnik sudionika u postupku SPORTILUS jednostavno društvo s ograničenom odgovornošću za informatičku logistiku u sportu</item>
    </derivirana_varijabla>
  </DomainObject.Predmet.OstaliListFormatedWithAdressOIB>
  <DomainObject.Predmet.OstaliListNazivFormated>
    <izvorni_sadrzaj>
      <item>Sudski registar</item>
      <item>SANIMIR RADEK</item>
    </izvorni_sadrzaj>
    <derivirana_varijabla naziv="DomainObject.Predmet.OstaliListNazivFormated_1">
      <item>Sudski registar</item>
      <item>SANIMIR RADEK</item>
    </derivirana_varijabla>
  </DomainObject.Predmet.OstaliListNazivFormated>
  <DomainObject.Predmet.OstaliListNazivFormatedOIB>
    <izvorni_sadrzaj>
      <item>Sudski registar</item>
      <item>SANIMIR RADEK, OIB 17628500366</item>
    </izvorni_sadrzaj>
    <derivirana_varijabla naziv="DomainObject.Predmet.OstaliListNazivFormatedOIB_1">
      <item>Sudski registar</item>
      <item>SANIMIR RADEK, OIB 17628500366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St-111/2018-7</izvorni_sadrzaj>
    <derivirana_varijabla naziv="DomainObject.PoslovniBrojDokumenta_1">St-111/2018-7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SPORTILUS jednostavno društvo s ograničenom odgovornošću za informatičku logistiku u sportu</izvorni_sadrzaj>
    <derivirana_varijabla naziv="DomainObject.Predmet.ProtustrankaIDrugi_1">SPORTILUS jednostavno društvo s ograničenom odgovornošću za informatičku logistiku u sportu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SPORTILUS jednostavno društvo s ograničenom odgovornošću za informatičku logistiku u sportu, OIB 64870772115, Zrinsko-Frankopanska 14, 40000 Čakovec</izvorni_sadrzaj>
    <derivirana_varijabla naziv="DomainObject.Predmet.ProtustrankaIDrugiAdressOIB_1">SPORTILUS jednostavno društvo s ograničenom odgovornošću za informatičku logistiku u sportu, OIB 64870772115, Zrinsko-Frankopanska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SPORTILUS jednostavno društvo s ograničenom odgovornošću za informatičku logistiku u sportu</item>
      <item>Sudski registar</item>
      <item>SANIMIR RADEK</item>
    </izvorni_sadrzaj>
    <derivirana_varijabla naziv="DomainObject.Predmet.SudioniciListNaziv_1">
      <item>Financijska agencija</item>
      <item>SPORTILUS jednostavno društvo s ograničenom odgovornošću za informatičku logistiku u sportu</item>
      <item>Sudski registar</item>
      <item>SANIMIR RADEK</item>
    </derivirana_varijabla>
  </DomainObject.Predmet.SudioniciListNaziv>
  <DomainObject.Predmet.SudioniciListAdressOIB>
    <izvorni_sadrzaj>
      <item>Financijska agencija, OIB 85821130368, A. Cesarca 2,42000 Varaždin</item>
      <item>SPORTILUS jednostavno društvo s ograničenom odgovornošću za informatičku logistiku u sportu, OIB 64870772115, Zrinsko-Frankopanska 14,40000 Čakovec</item>
      <item>Sudski registar</item>
      <item>SANIMIR RADEK, OIB 17628500366, Okrugli Vrh 26/A,40000 Okrugli Vrh</item>
    </izvorni_sadrzaj>
    <derivirana_varijabla naziv="DomainObject.Predmet.SudioniciListAdressOIB_1">
      <item>Financijska agencija, OIB 85821130368, A. Cesarca 2,42000 Varaždin</item>
      <item>SPORTILUS jednostavno društvo s ograničenom odgovornošću za informatičku logistiku u sportu, OIB 64870772115, Zrinsko-Frankopanska 14,40000 Čakovec</item>
      <item>Sudski registar</item>
      <item>SANIMIR RADEK, OIB 17628500366, Okrugli Vrh 26/A,40000 Okrugli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64870772115</item>
      <item>, OIB null</item>
      <item>, OIB 17628500366</item>
    </izvorni_sadrzaj>
    <derivirana_varijabla naziv="DomainObject.Predmet.SudioniciListNazivOIB_1">
      <item>, OIB 85821130368</item>
      <item>, OIB 64870772115</item>
      <item>, OIB null</item>
      <item>, OIB 17628500366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72F47-4FC4-405D-9CCE-5EF9AF1BA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234</properties:Words>
  <properties:Characters>1296</properties:Characters>
  <properties:Lines>46</properties:Lines>
  <properties:Paragraphs>20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2018-05-23T10:37:00Z</cp:lastPrinted>
  <dcterms:modified xmlns:xsi="http://www.w3.org/2001/XMLSchema-instance" xsi:type="dcterms:W3CDTF">2018-05-23T10:39:00Z</dcterms:modified>
  <cp:revision>94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St-111/2018-7 / Zapisnik - Ročište radi izjašnjenja o prijedlogu za otvaranje steč.post (ST-111-18-  ZAPISNIK  23.05.2018..docx)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