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9f7e" w14:paraId="b539f7e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8E50C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2397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2397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02397A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02397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239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02397A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2397A" w:rsidRPr="0002397A">
        <w:rPr>
          <w:rFonts w:hAnsi="Times New Roman" w:ascii="Times New Roman"/>
          <w:sz w:val="24"/>
          <w:szCs w:val="24"/>
          <w:lang w:val="hr-HR"/>
        </w:rPr>
        <w:t>ČIŽEK, d.o.o., Drvenik (Općina Gradac), Gornja Vala 80, OIB: 23459865369, MBS: 060230709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02397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13809">
        <w:rPr>
          <w:rFonts w:hAnsi="Times New Roman" w:ascii="Times New Roman"/>
          <w:sz w:val="24"/>
          <w:szCs w:val="24"/>
          <w:lang w:val="hr-HR"/>
        </w:rPr>
        <w:t>03</w:t>
      </w:r>
      <w:r w:rsidR="009D244E" w:rsidRPr="0002397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13809">
        <w:rPr>
          <w:rFonts w:hAnsi="Times New Roman" w:ascii="Times New Roman"/>
          <w:sz w:val="24"/>
          <w:szCs w:val="24"/>
          <w:lang w:val="hr-HR"/>
        </w:rPr>
        <w:t>kolovoza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Pr="008E50C1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2397A" w:rsidRPr="0002397A">
        <w:rPr>
          <w:rFonts w:hAnsi="Times New Roman" w:ascii="Times New Roman"/>
          <w:sz w:val="24"/>
          <w:szCs w:val="24"/>
          <w:lang w:val="hr-HR"/>
        </w:rPr>
        <w:t>ČIŽEK, d.o.o., Drvenik (Općina Gradac), Gornja Vala 80, OIB: 23459865369, MBS: 060230709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02397A">
        <w:rPr>
          <w:rFonts w:hAnsi="Times New Roman" w:ascii="Times New Roman"/>
          <w:sz w:val="24"/>
          <w:szCs w:val="24"/>
          <w:lang w:val="hr-HR"/>
        </w:rPr>
        <w:t>16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2397A">
        <w:rPr>
          <w:rFonts w:hAnsi="Times New Roman" w:ascii="Times New Roman"/>
          <w:sz w:val="24"/>
          <w:szCs w:val="24"/>
          <w:lang w:val="hr-HR"/>
        </w:rPr>
        <w:t>studenog</w:t>
      </w:r>
      <w:r w:rsidR="00BC0793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02397A" w:rsidRPr="0002397A">
        <w:rPr>
          <w:rFonts w:hAnsi="Times New Roman" w:ascii="Times New Roman"/>
          <w:sz w:val="24"/>
          <w:szCs w:val="24"/>
          <w:lang w:val="hr-HR"/>
        </w:rPr>
        <w:t>ČIŽEK, d.o.o., Drvenik (Općina Gradac), Gornja Vala 80, OIB: 23459865369, MBS: 060230709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2397A">
        <w:rPr>
          <w:rFonts w:hAnsi="Times New Roman" w:ascii="Times New Roman"/>
          <w:sz w:val="24"/>
          <w:szCs w:val="24"/>
          <w:lang w:val="hr-HR"/>
        </w:rPr>
        <w:t>16</w:t>
      </w:r>
      <w:r w:rsidR="0002397A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2397A">
        <w:rPr>
          <w:rFonts w:hAnsi="Times New Roman" w:ascii="Times New Roman"/>
          <w:sz w:val="24"/>
          <w:szCs w:val="24"/>
          <w:lang w:val="hr-HR"/>
        </w:rPr>
        <w:t>studenog</w:t>
      </w:r>
      <w:r w:rsidR="00BC0793">
        <w:rPr>
          <w:rFonts w:hAnsi="Times New Roman" w:ascii="Times New Roman"/>
          <w:sz w:val="24"/>
          <w:szCs w:val="24"/>
          <w:lang w:val="hr-HR"/>
        </w:rPr>
        <w:t xml:space="preserve">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>
        <w:rPr>
          <w:rFonts w:hAnsi="Times New Roman" w:ascii="Times New Roman"/>
          <w:sz w:val="24"/>
          <w:szCs w:val="24"/>
          <w:lang w:val="hr-HR"/>
        </w:rPr>
        <w:t>444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2397A" w:rsidRPr="0002397A">
        <w:rPr>
          <w:rFonts w:hAnsi="Times New Roman" w:ascii="Times New Roman"/>
          <w:sz w:val="24"/>
          <w:szCs w:val="24"/>
          <w:lang w:val="hr-HR"/>
        </w:rPr>
        <w:t>ČIŽEK, d.o.o., Drvenik (Općina Gradac), Gornja Vala 80, OIB: 23459865369, MBS: 060230709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>
        <w:rPr>
          <w:rFonts w:hAnsi="Times New Roman" w:ascii="Times New Roman"/>
          <w:sz w:val="24"/>
          <w:szCs w:val="24"/>
          <w:lang w:val="hr-HR"/>
        </w:rPr>
        <w:t>01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rujna 2015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02397A">
        <w:rPr>
          <w:rFonts w:hAnsi="Times New Roman" w:ascii="Times New Roman"/>
          <w:sz w:val="24"/>
          <w:szCs w:val="24"/>
          <w:lang w:val="hr-HR"/>
        </w:rPr>
        <w:t>644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02397A">
        <w:rPr>
          <w:rFonts w:hAnsi="Times New Roman" w:ascii="Times New Roman"/>
          <w:sz w:val="24"/>
          <w:szCs w:val="24"/>
          <w:lang w:val="hr-HR"/>
        </w:rPr>
        <w:t>6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.</w:t>
      </w:r>
      <w:r w:rsidR="0002397A">
        <w:rPr>
          <w:rFonts w:hAnsi="Times New Roman" w:ascii="Times New Roman"/>
          <w:sz w:val="24"/>
          <w:szCs w:val="24"/>
          <w:lang w:val="hr-HR"/>
        </w:rPr>
        <w:t>059</w:t>
      </w:r>
      <w:r w:rsidR="008E50C1" w:rsidRPr="008E50C1">
        <w:rPr>
          <w:rFonts w:hAnsi="Times New Roman" w:ascii="Times New Roman"/>
          <w:sz w:val="24"/>
          <w:szCs w:val="24"/>
          <w:lang w:val="hr-HR"/>
        </w:rPr>
        <w:t>,</w:t>
      </w:r>
      <w:r w:rsidR="0002397A">
        <w:rPr>
          <w:rFonts w:hAnsi="Times New Roman" w:ascii="Times New Roman"/>
          <w:sz w:val="24"/>
          <w:szCs w:val="24"/>
          <w:lang w:val="hr-HR"/>
        </w:rPr>
        <w:t>69</w:t>
      </w:r>
      <w:r w:rsidR="00347865" w:rsidRPr="008E50C1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(</w:t>
      </w:r>
      <w:r w:rsidR="000331D2" w:rsidRPr="000331D2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)</w:t>
      </w:r>
      <w:r w:rsidRPr="000331D2">
        <w:rPr>
          <w:rFonts w:hAnsi="Times New Roman" w:ascii="Times New Roman"/>
          <w:sz w:val="24"/>
          <w:szCs w:val="24"/>
          <w:lang w:val="hr-HR"/>
        </w:rPr>
        <w:t xml:space="preserve"> ispunjenje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c)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AB3CA1" w:rsidP="00EC7F86" w:rsidR="00AB3CA1" w:rsidRPr="00EC7F86">
      <w:pPr>
        <w:ind w:firstLine="720"/>
        <w:jc w:val="both"/>
      </w:pP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2397A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397A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u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vidom u potvrdu </w:t>
      </w:r>
      <w:r>
        <w:rPr>
          <w:rFonts w:hAnsi="Times New Roman" w:ascii="Times New Roman"/>
          <w:sz w:val="24"/>
          <w:szCs w:val="24"/>
          <w:lang w:val="hr-HR"/>
        </w:rPr>
        <w:t>HRVATSKOG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 ZAVOD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 ZA MIROVINSKO OSIGURANJE, </w:t>
      </w:r>
      <w:r>
        <w:rPr>
          <w:rFonts w:hAnsi="Times New Roman" w:ascii="Times New Roman"/>
          <w:sz w:val="24"/>
          <w:szCs w:val="24"/>
          <w:lang w:val="hr-HR"/>
        </w:rPr>
        <w:t>Područne službe Split</w:t>
      </w:r>
      <w:r w:rsidR="00BE5BDC" w:rsidRPr="0002397A">
        <w:rPr>
          <w:rFonts w:hAnsi="Times New Roman" w:ascii="Times New Roman"/>
          <w:sz w:val="24"/>
          <w:szCs w:val="24"/>
          <w:lang w:val="hr-HR"/>
        </w:rPr>
        <w:t>,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sz w:val="24"/>
          <w:szCs w:val="24"/>
          <w:lang w:val="hr-HR"/>
        </w:rPr>
        <w:t>13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E50C1">
        <w:rPr>
          <w:rFonts w:hAnsi="Times New Roman" w:ascii="Times New Roman"/>
          <w:sz w:val="24"/>
          <w:szCs w:val="24"/>
          <w:lang w:val="hr-HR"/>
        </w:rPr>
        <w:t>srpnja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>
        <w:rPr>
          <w:rFonts w:hAnsi="Times New Roman" w:ascii="Times New Roman"/>
          <w:sz w:val="24"/>
          <w:szCs w:val="24"/>
          <w:lang w:val="hr-HR"/>
        </w:rPr>
        <w:t>11-12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="00BE5BDC"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koju je sud pribavio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BE5BDC"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BE5BDC" w:rsidRPr="00BE5BDC">
        <w:rPr>
          <w:rFonts w:hAnsi="Times New Roman" w:ascii="Times New Roman"/>
          <w:sz w:val="24"/>
          <w:szCs w:val="24"/>
          <w:lang w:val="hr-HR"/>
        </w:rPr>
        <w:t>. 3.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="00BE5BDC" w:rsidRPr="006947F3">
        <w:t xml:space="preserve"> 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8E50C1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3</w:t>
      </w:r>
      <w:r w:rsidR="008E50C1">
        <w:rPr>
          <w:rFonts w:hAnsi="Times New Roman" w:ascii="Times New Roman"/>
          <w:sz w:val="24"/>
          <w:szCs w:val="24"/>
          <w:lang w:val="hr-HR"/>
        </w:rPr>
        <w:t>. srpnja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2016.god. </w:t>
      </w:r>
      <w:r>
        <w:rPr>
          <w:rFonts w:hAnsi="Times New Roman" w:ascii="Times New Roman"/>
          <w:sz w:val="24"/>
          <w:szCs w:val="24"/>
          <w:lang w:val="hr-HR"/>
        </w:rPr>
        <w:t>ima dvije zaposlene osobe</w:t>
      </w:r>
      <w:r w:rsidR="00BE5BDC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26DE9" w:rsidP="00EC7F86" w:rsidR="00BE5BDC" w:rsidRPr="00555B7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Budući </w:t>
      </w:r>
      <w:r w:rsidR="000331D2">
        <w:rPr>
          <w:rFonts w:hAnsi="Times New Roman" w:ascii="Times New Roman"/>
          <w:sz w:val="24"/>
          <w:szCs w:val="24"/>
          <w:lang w:val="hr-HR"/>
        </w:rPr>
        <w:t>da dužnik ima dvije zaposlene osobe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to je evidentno da nisu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5B74" w:rsidRPr="00555B74">
        <w:rPr>
          <w:rFonts w:hAnsi="Times New Roman" w:ascii="Times New Roman"/>
          <w:sz w:val="24"/>
          <w:szCs w:val="24"/>
          <w:lang w:val="hr-HR"/>
        </w:rPr>
        <w:t>nad naprijed navedenim dužnikom.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13809">
        <w:rPr>
          <w:rFonts w:hAnsi="Times New Roman" w:ascii="Times New Roman"/>
          <w:sz w:val="24"/>
          <w:szCs w:val="24"/>
          <w:lang w:val="hr-HR"/>
        </w:rPr>
        <w:t>03</w:t>
      </w:r>
      <w:r w:rsidR="00713809" w:rsidRPr="0002397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13809">
        <w:rPr>
          <w:rFonts w:hAnsi="Times New Roman" w:ascii="Times New Roman"/>
          <w:sz w:val="24"/>
          <w:szCs w:val="24"/>
          <w:lang w:val="hr-HR"/>
        </w:rPr>
        <w:t>kolovoza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E85383" w:rsidRPr="00E8538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02397A" w:rsidRPr="0002397A">
          <w:rPr>
            <w:rFonts w:hAnsi="Times New Roman" w:ascii="Times New Roman"/>
            <w:sz w:val="24"/>
            <w:szCs w:val="24"/>
          </w:rPr>
          <w:t>2114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BC0793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02397A" w:rsidRPr="0002397A">
      <w:rPr>
        <w:rFonts w:hAnsi="Times New Roman" w:ascii="Times New Roman"/>
        <w:sz w:val="24"/>
        <w:szCs w:val="24"/>
      </w:rPr>
      <w:t>2114</w:t>
    </w:r>
    <w:r w:rsidR="00BC0793" w:rsidRPr="0002397A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A2577"/>
    <w:rsid w:val="003B6DD2"/>
    <w:rsid w:val="003F23B3"/>
    <w:rsid w:val="003F2DC8"/>
    <w:rsid w:val="003F4F0F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13809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85383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St-2114/2015</izvorni_sadrzaj>
    <derivirana_varijabla naziv="DomainObject.Predmet.OznakaBroj_1">St-2114/2015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ČIŽEK, društvo s ograničenom odgovornošću za turizam, ugostiteljstvo, trgovinu, usluge i putnička agencija</izvorni_sadrzaj>
    <derivirana_varijabla naziv="DomainObject.Predmet.ProtustrankaFormated_1">  ČIŽEK, društvo s ograničenom odgovornošću za turizam, ugostiteljstvo, trgovinu, usluge i putnička agencija</derivirana_varijabla>
  </DomainObject.Predmet.ProtustrankaFormated>
  <DomainObject.Predmet.ProtustrankaFormatedOIB>
    <izvorni_sadrzaj>  ČIŽEK, društvo s ograničenom odgovornošću za turizam, ugostiteljstvo, trgovinu, usluge i putnička agencija, OIB 23459865369</izvorni_sadrzaj>
    <derivirana_varijabla naziv="DomainObject.Predmet.ProtustrankaFormatedOIB_1">  ČIŽEK, društvo s ograničenom odgovornošću za turizam, ugostiteljstvo, trgovinu, usluge i putnička agencija, OIB 23459865369</derivirana_varijabla>
  </DomainObject.Predmet.ProtustrankaFormatedOIB>
  <DomainObject.Predmet.ProtustrankaFormatedWithAdress>
    <izvorni_sadrzaj> ČIŽEK, društvo s ograničenom odgovornošću za turizam, ugostiteljstvo, trgovinu, usluge i putnička agencija, Gornja Vala 80, 21333 Drvenik</izvorni_sadrzaj>
    <derivirana_varijabla naziv="DomainObject.Predmet.ProtustrankaFormatedWithAdress_1"> ČIŽEK, društvo s ograničenom odgovornošću za turizam, ugostiteljstvo, trgovinu, usluge i putnička agencija, Gornja Vala 80, 21333 Drvenik</derivirana_varijabla>
  </DomainObject.Predmet.ProtustrankaFormatedWithAdress>
  <DomainObject.Predmet.ProtustrankaFormatedWithAdressOIB>
    <izvorni_sadrzaj> ČIŽEK, društvo s ograničenom odgovornošću za turizam, ugostiteljstvo, trgovinu, usluge i putnička agencija, OIB 23459865369, Gornja Vala 80, 21333 Drvenik</izvorni_sadrzaj>
    <derivirana_varijabla naziv="DomainObject.Predmet.ProtustrankaFormatedWithAdressOIB_1"> ČIŽEK, društvo s ograničenom odgovornošću za turizam, ugostiteljstvo, trgovinu, usluge i putnička agencija, OIB 23459865369, Gornja Vala 80, 21333 Drvenik</derivirana_varijabla>
  </DomainObject.Predmet.ProtustrankaFormatedWithAdressOIB>
  <DomainObject.Predmet.ProtustrankaWithAdress>
    <izvorni_sadrzaj>ČIŽEK, društvo s ograničenom odgovornošću za turizam, ugostiteljstvo, trgovinu, usluge i putnička agencija Gornja Vala 80, 21333 Drvenik</izvorni_sadrzaj>
    <derivirana_varijabla naziv="DomainObject.Predmet.ProtustrankaWithAdress_1">ČIŽEK, društvo s ograničenom odgovornošću za turizam, ugostiteljstvo, trgovinu, usluge i putnička agencija Gornja Vala 80, 21333 Drvenik</derivirana_varijabla>
  </DomainObject.Predmet.ProtustrankaWithAdress>
  <DomainObject.Predmet.ProtustrankaWithAdressOIB>
    <izvorni_sadrzaj>ČIŽEK, društvo s ograničenom odgovornošću za turizam, ugostiteljstvo, trgovinu, usluge i putnička agencija, OIB 23459865369, Gornja Vala 80, 21333 Drvenik</izvorni_sadrzaj>
    <derivirana_varijabla naziv="DomainObject.Predmet.ProtustrankaWithAdressOIB_1">ČIŽEK, društvo s ograničenom odgovornošću za turizam, ugostiteljstvo, trgovinu, usluge i putnička agencija, OIB 23459865369, Gornja Vala 80, 21333 Drvenik</derivirana_varijabla>
  </DomainObject.Predmet.ProtustrankaWithAdressOIB>
  <DomainObject.Predmet.ProtustrankaNazivFormated>
    <izvorni_sadrzaj>ČIŽEK, društvo s ograničenom odgovornošću za turizam, ugostiteljstvo, trgovinu, usluge i putnička agencija</izvorni_sadrzaj>
    <derivirana_varijabla naziv="DomainObject.Predmet.ProtustrankaNazivFormated_1">ČIŽEK, društvo s ograničenom odgovornošću za turizam, ugostiteljstvo, trgovinu, usluge i putnička agencija</derivirana_varijabla>
  </DomainObject.Predmet.ProtustrankaNazivFormated>
  <DomainObject.Predmet.ProtustrankaNazivFormatedOIB>
    <izvorni_sadrzaj>ČIŽEK, društvo s ograničenom odgovornošću za turizam, ugostiteljstvo, trgovinu, usluge i putnička agencija, OIB 23459865369</izvorni_sadrzaj>
    <derivirana_varijabla naziv="DomainObject.Predmet.ProtustrankaNazivFormatedOIB_1">ČIŽEK, društvo s ograničenom odgovornošću za turizam, ugostiteljstvo, trgovinu, usluge i putnička agencija, OIB 23459865369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6059.69</izvorni_sadrzaj>
    <derivirana_varijabla naziv="DomainObject.Predmet.TrenutnaVrijednost_1">6059.69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ČIŽEK, društvo s ograničenom odgovornošću za turizam, ugostiteljstvo, trgovinu, usluge i putnička agencija</item>
    </izvorni_sadrzaj>
    <derivirana_varijabla naziv="DomainObject.Predmet.ProtuStrankaListFormated_1">
      <item>ČIŽEK, društvo s ograničenom odgovornošću za turizam, ugostiteljstvo, trgovinu, usluge i putnička agencija</item>
    </derivirana_varijabla>
  </DomainObject.Predmet.ProtuStrankaListFormated>
  <DomainObject.Predmet.ProtuStrankaListFormatedOIB>
    <izvorni_sadrzaj>
      <item>ČIŽEK, društvo s ograničenom odgovornošću za turizam, ugostiteljstvo, trgovinu, usluge i putnička agencija, OIB 23459865369</item>
    </izvorni_sadrzaj>
    <derivirana_varijabla naziv="DomainObject.Predmet.ProtuStrankaListFormatedOIB_1">
      <item>ČIŽEK, društvo s ograničenom odgovornošću za turizam, ugostiteljstvo, trgovinu, usluge i putnička agencija, OIB 23459865369</item>
    </derivirana_varijabla>
  </DomainObject.Predmet.ProtuStrankaListFormatedOIB>
  <DomainObject.Predmet.ProtuStrankaListFormatedWithAdress>
    <izvorni_sadrzaj>
      <item>ČIŽEK, društvo s ograničenom odgovornošću za turizam, ugostiteljstvo, trgovinu, usluge i putnička agencija, Gornja Vala 80, 21333 Drvenik</item>
    </izvorni_sadrzaj>
    <derivirana_varijabla naziv="DomainObject.Predmet.ProtuStrankaListFormatedWithAdress_1">
      <item>ČIŽEK, društvo s ograničenom odgovornošću za turizam, ugostiteljstvo, trgovinu, usluge i putnička agencija, Gornja Vala 80, 21333 Drvenik</item>
    </derivirana_varijabla>
  </DomainObject.Predmet.ProtuStrankaListFormatedWithAdress>
  <DomainObject.Predmet.ProtuStrankaListFormatedWithAdressOIB>
    <izvorni_sadrzaj>
      <item>ČIŽEK, društvo s ograničenom odgovornošću za turizam, ugostiteljstvo, trgovinu, usluge i putnička agencija, OIB 23459865369, Gornja Vala 80, 21333 Drvenik</item>
    </izvorni_sadrzaj>
    <derivirana_varijabla naziv="DomainObject.Predmet.ProtuStrankaListFormatedWithAdressOIB_1">
      <item>ČIŽEK, društvo s ograničenom odgovornošću za turizam, ugostiteljstvo, trgovinu, usluge i putnička agencija, OIB 23459865369, Gornja Vala 80, 21333 Drvenik</item>
    </derivirana_varijabla>
  </DomainObject.Predmet.ProtuStrankaListFormatedWithAdressOIB>
  <DomainObject.Predmet.ProtuStrankaListNazivFormated>
    <izvorni_sadrzaj>
      <item>ČIŽEK, društvo s ograničenom odgovornošću za turizam, ugostiteljstvo, trgovinu, usluge i putnička agencija</item>
    </izvorni_sadrzaj>
    <derivirana_varijabla naziv="DomainObject.Predmet.ProtuStrankaListNazivFormated_1">
      <item>ČIŽEK, društvo s ograničenom odgovornošću za turizam, ugostiteljstvo, trgovinu, usluge i putnička agencija</item>
    </derivirana_varijabla>
  </DomainObject.Predmet.ProtuStrankaListNazivFormated>
  <DomainObject.Predmet.ProtuStrankaListNazivFormatedOIB>
    <izvorni_sadrzaj>
      <item>ČIŽEK, društvo s ograničenom odgovornošću za turizam, ugostiteljstvo, trgovinu, usluge i putnička agencija, OIB 23459865369</item>
    </izvorni_sadrzaj>
    <derivirana_varijabla naziv="DomainObject.Predmet.ProtuStrankaListNazivFormatedOIB_1">
      <item>ČIŽEK, društvo s ograničenom odgovornošću za turizam, ugostiteljstvo, trgovinu, usluge i putnička agencija, OIB 23459865369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ČIŽEK, društvo s ograničenom odgovornošću za turizam, ugostiteljstvo, trgovinu, usluge i putnička agencija</izvorni_sadrzaj>
    <derivirana_varijabla naziv="DomainObject.Predmet.ProtustrankaIDrugi_1">ČIŽEK, društvo s ograničenom odgovornošću za turizam, ugostiteljstvo, trgovinu,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ČIŽEK, društvo s ograničenom odgovornošću za turizam, ugostiteljstvo, trgovinu, usluge i putnička agencija, OIB 23459865369, Gornja Vala 80, 21333 Drvenik</izvorni_sadrzaj>
    <derivirana_varijabla naziv="DomainObject.Predmet.ProtustrankaIDrugiAdressOIB_1">ČIŽEK, društvo s ograničenom odgovornošću za turizam, ugostiteljstvo, trgovinu, usluge i putnička agencija, OIB 23459865369, Gornja Vala 80,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ČIŽEK, društvo s ograničenom odgovornošću za turizam, ugostiteljstvo, trgovinu, usluge i putnička agencija</item>
      <item>FINANCIJSKA AGENCIJA, RC SPLIT</item>
    </izvorni_sadrzaj>
    <derivirana_varijabla naziv="DomainObject.Predmet.SudioniciListNaziv_1">
      <item>ČIŽEK, društvo s ograničenom odgovornošću za turizam, ugostiteljstvo, trgovinu, usluge i putnička agencija</item>
      <item>FINANCIJSKA AGENCIJA, RC SPLIT</item>
    </derivirana_varijabla>
  </DomainObject.Predmet.SudioniciListNaziv>
  <DomainObject.Predmet.SudioniciListAdressOIB>
    <izvorni_sadrzaj>
      <item>ČIŽEK, društvo s ograničenom odgovornošću za turizam, ugostiteljstvo, trgovinu, usluge i putnička agencija, OIB 23459865369, Gornja Vala 80,21333 Drvenik</item>
      <item>FINANCIJSKA AGENCIJA, RC SPLIT, OIB 85821130368, Mažuranićevo šetalište 24 b,21000 Split</item>
    </izvorni_sadrzaj>
    <derivirana_varijabla naziv="DomainObject.Predmet.SudioniciListAdressOIB_1">
      <item>ČIŽEK, društvo s ograničenom odgovornošću za turizam, ugostiteljstvo, trgovinu, usluge i putnička agencija, OIB 23459865369, Gornja Vala 80,21333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23459865369</item>
      <item>, OIB 85821130368</item>
    </izvorni_sadrzaj>
    <derivirana_varijabla naziv="DomainObject.Predmet.SudioniciListNazivOIB_1">
      <item>, OIB 23459865369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638</properties:Words>
  <properties:Characters>3488</properties:Characters>
  <properties:Lines>96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2016-07-25T07:26:00Z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2016-08-03T07:34:00Z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