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0c85" w14:paraId="6dd0c85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B92473">
        <w:t>28. veljače</w:t>
      </w:r>
      <w:r w:rsidR="00A979A1">
        <w:t xml:space="preserve">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B92473">
        <w:rPr>
          <w:b/>
        </w:rPr>
        <w:t>dvanaesto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B92473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10. travnja</w:t>
      </w:r>
      <w:r w:rsidR="005618F9">
        <w:rPr>
          <w:b/>
          <w:u w:val="single"/>
        </w:rPr>
        <w:t xml:space="preserve"> 2018</w:t>
      </w:r>
      <w:r w:rsidR="00A23501" w:rsidRPr="002F7C35">
        <w:rPr>
          <w:b/>
          <w:u w:val="single"/>
        </w:rPr>
        <w:t xml:space="preserve">. godine u </w:t>
      </w:r>
      <w:r w:rsidR="00183D6D">
        <w:rPr>
          <w:b/>
          <w:u w:val="single"/>
        </w:rPr>
        <w:t>11</w:t>
      </w:r>
      <w:r w:rsidR="00A23501" w:rsidRPr="002F7C35">
        <w:rPr>
          <w:b/>
          <w:u w:val="single"/>
        </w:rPr>
        <w:t>,</w:t>
      </w:r>
      <w:r w:rsidR="002B5645">
        <w:rPr>
          <w:b/>
          <w:u w:val="single"/>
        </w:rPr>
        <w:t>1</w:t>
      </w:r>
      <w:r w:rsidR="00196EAF" w:rsidRPr="002F7C35">
        <w:rPr>
          <w:b/>
          <w:u w:val="single"/>
        </w:rPr>
        <w:t>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B92473">
        <w:rPr>
          <w:b/>
          <w:u w:val="single"/>
        </w:rPr>
        <w:t>5</w:t>
      </w:r>
      <w:r w:rsidR="00A979A1">
        <w:rPr>
          <w:b/>
          <w:u w:val="single"/>
        </w:rPr>
        <w:t xml:space="preserve">50.000,00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B92473">
        <w:t xml:space="preserve">28. veljače 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F16D8B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F16D8B" w:rsidR="00F16D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16D8B" w:rsidP="00F16D8B" w:rsidR="00F16D8B">
      <w:pPr>
        <w:ind w:firstLine="708" w:left="5664"/>
      </w:pPr>
      <w:r>
        <w:t>Vinka Mihalinčić</w:t>
      </w:r>
    </w:p>
    <w:p w:rsidRDefault="00622282" w:rsidP="00F16D8B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D8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B92473">
      <w:t>432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B92473">
      <w:t>432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2B05"/>
    <w:rsid w:val="00BE3191"/>
    <w:rsid w:val="00C14DEC"/>
    <w:rsid w:val="00C31D53"/>
    <w:rsid w:val="00C34893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16D8B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6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D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D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D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D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6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D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D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D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D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956</properties:Words>
  <properties:Characters>5131</properties:Characters>
  <properties:Lines>145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2018-02-28T09:05:00Z</dcterms:created>
  <dc:creator>BISERKA CALIC</dc:creator>
  <cp:lastModifiedBy>Vinka Mihalinčić</cp:lastModifiedBy>
  <cp:lastPrinted>2016-09-02T11:07:00Z</cp:lastPrinted>
  <dcterms:modified xmlns:xsi="http://www.w3.org/2001/XMLSchema-instance" xsi:type="dcterms:W3CDTF">2018-02-28T09:06:00Z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