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9a23" w14:paraId="0db9a2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9B1A8C" w:rsidR="00720C62" w:rsidRPr="00974EE9">
            <w:pPr>
              <w:pStyle w:val="VSVerzija"/>
              <w:jc w:val="right"/>
            </w:pPr>
            <w:r>
              <w:t>Poslovni broj: 14 St-1</w:t>
            </w:r>
            <w:r w:rsidR="00DC3FC3">
              <w:t>9</w:t>
            </w:r>
            <w:r w:rsidR="00140A5B">
              <w:t>1</w:t>
            </w:r>
            <w:r w:rsidR="009B1A8C">
              <w:t>8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9B1A8C">
        <w:t>MDS-GRADNJA</w:t>
      </w:r>
      <w:r w:rsidR="00DC3FC3">
        <w:t xml:space="preserve"> </w:t>
      </w:r>
      <w:r w:rsidR="00140A5B" w:rsidRPr="00140A5B">
        <w:t xml:space="preserve">d.o.o. za </w:t>
      </w:r>
      <w:r w:rsidR="009B1A8C">
        <w:t xml:space="preserve">graditeljstvo, </w:t>
      </w:r>
      <w:r w:rsidR="00353E3C">
        <w:t xml:space="preserve">trgovinu i usluge, </w:t>
      </w:r>
      <w:r w:rsidR="009B1A8C">
        <w:t>Sisak, Martina Filipića 4</w:t>
      </w:r>
      <w:r w:rsidR="00D70554" w:rsidRPr="002236A1">
        <w:t xml:space="preserve">, MBS </w:t>
      </w:r>
      <w:r w:rsidR="009B1A8C">
        <w:t>12</w:t>
      </w:r>
      <w:r w:rsidR="00EB0994">
        <w:t>0008106</w:t>
      </w:r>
      <w:r w:rsidR="00D70554" w:rsidRPr="002236A1">
        <w:t xml:space="preserve">, OIB </w:t>
      </w:r>
      <w:r w:rsidR="00EB0994">
        <w:t>98583432476</w:t>
      </w:r>
      <w:r w:rsidR="00D70554">
        <w:t xml:space="preserve">, </w:t>
      </w:r>
      <w:r w:rsidR="00D70554" w:rsidRPr="0041082E">
        <w:t xml:space="preserve">dana </w:t>
      </w:r>
      <w:r w:rsidR="009B1A8C">
        <w:t>2</w:t>
      </w:r>
      <w:r w:rsidR="008B0DC4">
        <w:t>3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EB0994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EB0994" w:rsidRPr="00EB0994">
        <w:t>MDS-GRADNJA d.o.o. za graditeljstvo, trgovinu i usluge, Sisak, Martina Filipića 4, MBS 120008106, OIB 98583432476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E78F8">
        <w:t>Lovorka Juranović, Rijeka, Verdieva 6/III</w:t>
      </w:r>
      <w:r w:rsidR="00B6752C" w:rsidRPr="00B6752C">
        <w:t xml:space="preserve">, OIB </w:t>
      </w:r>
      <w:r w:rsidR="00ED32C8">
        <w:t>83481633615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ED32C8">
        <w:t>8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ED32C8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D32C8" w:rsidRPr="00ED32C8">
        <w:t>MDS-GRADNJA d.o.o. za graditeljstvo, trgovinu i usluge, Sisak, Martina Filipića 4, MBS 120008106, OIB 98583432476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ED32C8" w:rsidP="006410C4" w:rsidR="006410C4">
      <w:pPr>
        <w:ind w:firstLine="720" w:left="2160"/>
      </w:pPr>
      <w:r>
        <w:t>7</w:t>
      </w:r>
      <w:r w:rsidR="006410C4">
        <w:t xml:space="preserve">. </w:t>
      </w:r>
      <w:r w:rsidR="00703903">
        <w:t>ožujka</w:t>
      </w:r>
      <w:r w:rsidR="006410C4">
        <w:t xml:space="preserve"> 2019. u </w:t>
      </w:r>
      <w:r>
        <w:t>9</w:t>
      </w:r>
      <w:r w:rsidR="006410C4">
        <w:t>,</w:t>
      </w:r>
      <w:r w:rsidR="006B3EE6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C2DAE">
        <w:t>1</w:t>
      </w:r>
      <w:r w:rsidR="00154A61">
        <w:t>6</w:t>
      </w:r>
      <w:r>
        <w:t>.0</w:t>
      </w:r>
      <w:r w:rsidR="00AC2DAE">
        <w:t>7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154A61">
        <w:t>3012</w:t>
      </w:r>
      <w:r w:rsidR="006E52BD">
        <w:t xml:space="preserve"> </w:t>
      </w:r>
      <w:r>
        <w:t xml:space="preserve">od </w:t>
      </w:r>
      <w:r w:rsidR="00AC2DAE">
        <w:t>1</w:t>
      </w:r>
      <w:r w:rsidR="00154A61">
        <w:t>2</w:t>
      </w:r>
      <w:r>
        <w:t>.0</w:t>
      </w:r>
      <w:r w:rsidR="00AC2DAE">
        <w:t>7</w:t>
      </w:r>
      <w:r>
        <w:t xml:space="preserve">.2018. godine, za otvaranje stečajnog postupka nad dužnikom </w:t>
      </w:r>
      <w:r w:rsidR="00154A61" w:rsidRPr="00154A61">
        <w:t>MDS-GRADNJA d.o.o. za graditeljstvo, trgovinu i usluge, Sisak, Martina Filipića 4, MBS 120008106, OIB 98583432476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154A61">
        <w:t>11</w:t>
      </w:r>
      <w:r>
        <w:t>.0</w:t>
      </w:r>
      <w:r w:rsidR="00051847">
        <w:t>7</w:t>
      </w:r>
      <w:r>
        <w:t xml:space="preserve">.2018. dužnik u Očevidniku redoslijeda osnova za plaćanje ima evidentirane neizvršene osnove za plaćanje u neprekinutom razdoblju od </w:t>
      </w:r>
      <w:r w:rsidR="00E66127">
        <w:t>1</w:t>
      </w:r>
      <w:r w:rsidR="00BC0ECD">
        <w:t>20</w:t>
      </w:r>
      <w:r>
        <w:t xml:space="preserve"> dana, u ukupnom iznosu od </w:t>
      </w:r>
      <w:r w:rsidR="00154A61">
        <w:t>54.988,72</w:t>
      </w:r>
      <w:r>
        <w:t xml:space="preserve"> kn, u koji iznos je uračunata kamata i naknada FINE za provedbe ovrhe na novčanim sredstvima dužnika. Navodi da dužnik ima </w:t>
      </w:r>
      <w:r w:rsidR="00154A61">
        <w:t>2</w:t>
      </w:r>
      <w:r>
        <w:t xml:space="preserve"> zaposlen</w:t>
      </w:r>
      <w:r w:rsidR="00154A61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BC0ECD">
        <w:t>i</w:t>
      </w:r>
      <w:r>
        <w:t xml:space="preserve">ma zaplijenjena novčana sredstva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 </w:t>
      </w:r>
      <w:r w:rsidR="00BC0ECD">
        <w:t xml:space="preserve">u iznosu od </w:t>
      </w:r>
      <w:r w:rsidR="00154A61">
        <w:t>5.000,00</w:t>
      </w:r>
      <w:r w:rsidR="00BC0ECD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154A61">
        <w:t>2</w:t>
      </w:r>
      <w:r w:rsidR="008B0DC4">
        <w:t>3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3343B0">
        <w:t>Lovorka Juranović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3343B0">
        <w:t>Mijo Didović, Sisak, Martina Filipića 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7FB9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</w:t>
    </w:r>
    <w:r w:rsidR="00DC3FC3" w:rsidRPr="00DC3FC3">
      <w:t>191</w:t>
    </w:r>
    <w:r w:rsidR="009B1A8C">
      <w:t>8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3983"/>
    <w:rsid w:val="0003421E"/>
    <w:rsid w:val="00044014"/>
    <w:rsid w:val="00045DFA"/>
    <w:rsid w:val="00051847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C51"/>
    <w:rsid w:val="00152DC7"/>
    <w:rsid w:val="00152F86"/>
    <w:rsid w:val="00154A61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43B0"/>
    <w:rsid w:val="0033711D"/>
    <w:rsid w:val="003425C4"/>
    <w:rsid w:val="003473B0"/>
    <w:rsid w:val="00353E3C"/>
    <w:rsid w:val="00354972"/>
    <w:rsid w:val="00365C69"/>
    <w:rsid w:val="003743D2"/>
    <w:rsid w:val="003814EB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A7490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3EE6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0DC4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A8C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2DAE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57FB9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0EC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7F97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C3FC3"/>
    <w:rsid w:val="00DD25A3"/>
    <w:rsid w:val="00DD4639"/>
    <w:rsid w:val="00DD4BA9"/>
    <w:rsid w:val="00DD7D7D"/>
    <w:rsid w:val="00DE6DFB"/>
    <w:rsid w:val="00DE78F8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0994"/>
    <w:rsid w:val="00EB4B93"/>
    <w:rsid w:val="00EC3529"/>
    <w:rsid w:val="00EC4508"/>
    <w:rsid w:val="00ED32C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521FF"/>
    <w:rsid w:val="00F630EC"/>
    <w:rsid w:val="00F64F48"/>
    <w:rsid w:val="00F76085"/>
    <w:rsid w:val="00F82857"/>
    <w:rsid w:val="00F82F5E"/>
    <w:rsid w:val="00F834B9"/>
    <w:rsid w:val="00F8730A"/>
    <w:rsid w:val="00F90141"/>
    <w:rsid w:val="00F927F2"/>
    <w:rsid w:val="00F97E35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St-1918/2018</izvorni_sadrzaj>
    <derivirana_varijabla naziv="DomainObject.Predmet.OznakaBroj_1">St-1918/2018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MDS-GRADNJA d.o.o.</izvorni_sadrzaj>
    <derivirana_varijabla naziv="DomainObject.Predmet.ProtustrankaFormated_1">  MDS-GRADNJA d.o.o.</derivirana_varijabla>
  </DomainObject.Predmet.ProtustrankaFormated>
  <DomainObject.Predmet.ProtustrankaFormatedOIB>
    <izvorni_sadrzaj>  MDS-GRADNJA d.o.o., OIB 98583432476</izvorni_sadrzaj>
    <derivirana_varijabla naziv="DomainObject.Predmet.ProtustrankaFormatedOIB_1">  MDS-GRADNJA d.o.o., OIB 98583432476</derivirana_varijabla>
  </DomainObject.Predmet.ProtustrankaFormatedOIB>
  <DomainObject.Predmet.ProtustrankaFormatedWithAdress>
    <izvorni_sadrzaj> MDS-GRADNJA d.o.o., Martina Filipića 4, 44000 Sisak</izvorni_sadrzaj>
    <derivirana_varijabla naziv="DomainObject.Predmet.ProtustrankaFormatedWithAdress_1"> MDS-GRADNJA d.o.o., Martina Filipića 4, 44000 Sisak</derivirana_varijabla>
  </DomainObject.Predmet.ProtustrankaFormatedWithAdress>
  <DomainObject.Predmet.ProtustrankaFormatedWithAdressOIB>
    <izvorni_sadrzaj> MDS-GRADNJA d.o.o., OIB 98583432476, Martina Filipića 4, 44000 Sisak</izvorni_sadrzaj>
    <derivirana_varijabla naziv="DomainObject.Predmet.ProtustrankaFormatedWithAdressOIB_1"> MDS-GRADNJA d.o.o., OIB 98583432476, Martina Filipića 4, 44000 Sisak</derivirana_varijabla>
  </DomainObject.Predmet.ProtustrankaFormatedWithAdressOIB>
  <DomainObject.Predmet.ProtustrankaWithAdress>
    <izvorni_sadrzaj>MDS-GRADNJA d.o.o. Martina Filipića 4, 44000 Sisak</izvorni_sadrzaj>
    <derivirana_varijabla naziv="DomainObject.Predmet.ProtustrankaWithAdress_1">MDS-GRADNJA d.o.o. Martina Filipića 4, 44000 Sisak</derivirana_varijabla>
  </DomainObject.Predmet.ProtustrankaWithAdress>
  <DomainObject.Predmet.ProtustrankaWithAdressOIB>
    <izvorni_sadrzaj>MDS-GRADNJA d.o.o., OIB 98583432476, Martina Filipića 4, 44000 Sisak</izvorni_sadrzaj>
    <derivirana_varijabla naziv="DomainObject.Predmet.ProtustrankaWithAdressOIB_1">MDS-GRADNJA d.o.o., OIB 98583432476, Martina Filipića 4, 44000 Sisak</derivirana_varijabla>
  </DomainObject.Predmet.ProtustrankaWithAdressOIB>
  <DomainObject.Predmet.ProtustrankaNazivFormated>
    <izvorni_sadrzaj>MDS-GRADNJA d.o.o.</izvorni_sadrzaj>
    <derivirana_varijabla naziv="DomainObject.Predmet.ProtustrankaNazivFormated_1">MDS-GRADNJA d.o.o.</derivirana_varijabla>
  </DomainObject.Predmet.ProtustrankaNazivFormated>
  <DomainObject.Predmet.ProtustrankaNazivFormatedOIB>
    <izvorni_sadrzaj>MDS-GRADNJA d.o.o., OIB 98583432476</izvorni_sadrzaj>
    <derivirana_varijabla naziv="DomainObject.Predmet.ProtustrankaNazivFormatedOIB_1">MDS-GRADNJA d.o.o., OIB 98583432476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MDS-GRADNJA d.o.o.</item>
    </izvorni_sadrzaj>
    <derivirana_varijabla naziv="DomainObject.Predmet.ProtuStrankaListFormated_1">
      <item>MDS-GRADNJA d.o.o.</item>
    </derivirana_varijabla>
  </DomainObject.Predmet.ProtuStrankaListFormated>
  <DomainObject.Predmet.ProtuStrankaListFormatedOIB>
    <izvorni_sadrzaj>
      <item>MDS-GRADNJA d.o.o., OIB 98583432476</item>
    </izvorni_sadrzaj>
    <derivirana_varijabla naziv="DomainObject.Predmet.ProtuStrankaListFormatedOIB_1">
      <item>MDS-GRADNJA d.o.o., OIB 98583432476</item>
    </derivirana_varijabla>
  </DomainObject.Predmet.ProtuStrankaListFormatedOIB>
  <DomainObject.Predmet.ProtuStrankaListFormatedWithAdress>
    <izvorni_sadrzaj>
      <item>MDS-GRADNJA d.o.o., Martina Filipića 4, 44000 Sisak</item>
    </izvorni_sadrzaj>
    <derivirana_varijabla naziv="DomainObject.Predmet.ProtuStrankaListFormatedWithAdress_1">
      <item>MDS-GRADNJA d.o.o., Martina Filipića 4, 44000 Sisak</item>
    </derivirana_varijabla>
  </DomainObject.Predmet.ProtuStrankaListFormatedWithAdress>
  <DomainObject.Predmet.ProtuStrankaListFormatedWithAdressOIB>
    <izvorni_sadrzaj>
      <item>MDS-GRADNJA d.o.o., OIB 98583432476, Martina Filipića 4, 44000 Sisak</item>
    </izvorni_sadrzaj>
    <derivirana_varijabla naziv="DomainObject.Predmet.ProtuStrankaListFormatedWithAdressOIB_1">
      <item>MDS-GRADNJA d.o.o., OIB 98583432476, Martina Filipića 4, 44000 Sisak</item>
    </derivirana_varijabla>
  </DomainObject.Predmet.ProtuStrankaListFormatedWithAdressOIB>
  <DomainObject.Predmet.ProtuStrankaListNazivFormated>
    <izvorni_sadrzaj>
      <item>MDS-GRADNJA d.o.o.</item>
    </izvorni_sadrzaj>
    <derivirana_varijabla naziv="DomainObject.Predmet.ProtuStrankaListNazivFormated_1">
      <item>MDS-GRADNJA d.o.o.</item>
    </derivirana_varijabla>
  </DomainObject.Predmet.ProtuStrankaListNazivFormated>
  <DomainObject.Predmet.ProtuStrankaListNazivFormatedOIB>
    <izvorni_sadrzaj>
      <item>MDS-GRADNJA d.o.o., OIB 98583432476</item>
    </izvorni_sadrzaj>
    <derivirana_varijabla naziv="DomainObject.Predmet.ProtuStrankaListNazivFormatedOIB_1">
      <item>MDS-GRADNJA d.o.o., OIB 98583432476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MDS-GRADNJA d.o.o.</izvorni_sadrzaj>
    <derivirana_varijabla naziv="DomainObject.Predmet.ProtustrankaIDrugi_1">MDS-GRADNJA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MDS-GRADNJA d.o.o., OIB 98583432476, Martina Filipića 4, 44000 Sisak</izvorni_sadrzaj>
    <derivirana_varijabla naziv="DomainObject.Predmet.ProtustrankaIDrugiAdressOIB_1">MDS-GRADNJA d.o.o., OIB 98583432476, Martina Filipića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MDS-GRADNJA d.o.o.</item>
      <item>FINA Regionalni centar Zagreb</item>
    </izvorni_sadrzaj>
    <derivirana_varijabla naziv="DomainObject.Predmet.SudioniciListNaziv_1">
      <item>MDS-GRADNJA d.o.o.</item>
      <item>FINA Regionalni centar Zagreb</item>
    </derivirana_varijabla>
  </DomainObject.Predmet.SudioniciListNaziv>
  <DomainObject.Predmet.SudioniciListAdressOIB>
    <izvorni_sadrzaj>
      <item>MDS-GRADNJA d.o.o., OIB 98583432476, Martina Filipića 4,44000 Sisak</item>
      <item>FINA Regionalni centar Zagreb, OIB 85821130368, Trg svibanjskih žrtava 1995. 1,10000 Zagreb</item>
    </izvorni_sadrzaj>
    <derivirana_varijabla naziv="DomainObject.Predmet.SudioniciListAdressOIB_1">
      <item>MDS-GRADNJA d.o.o., OIB 98583432476, Martina Filipića 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98583432476</item>
      <item>, OIB 85821130368</item>
    </izvorni_sadrzaj>
    <derivirana_varijabla naziv="DomainObject.Predmet.SudioniciListNazivOIB_1">
      <item>, OIB 98583432476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B2EFF-F1FF-4873-B405-8CDE9226F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689</properties:Words>
  <properties:Characters>3882</properties:Characters>
  <properties:Lines>123</properties:Lines>
  <properties:Paragraphs>39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2019-01-23T07:18:00Z</dcterms:modified>
  <cp:revision>85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